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87AE6" w14:textId="58D79315" w:rsidR="00471DAF" w:rsidRPr="00484DBF" w:rsidRDefault="00471DAF" w:rsidP="00471DAF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6E08E4C9">
        <w:rPr>
          <w:rFonts w:cs="Arial"/>
          <w:noProof w:val="0"/>
          <w:sz w:val="24"/>
          <w:szCs w:val="24"/>
        </w:rPr>
        <w:t>3GPP TSG-RAN WG3 Meeting #107-bis-e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6E08E4C9">
        <w:rPr>
          <w:rFonts w:cs="Arial"/>
          <w:noProof w:val="0"/>
          <w:sz w:val="24"/>
          <w:szCs w:val="24"/>
        </w:rPr>
        <w:t>R3-20</w:t>
      </w:r>
      <w:r w:rsidR="00BB1805">
        <w:rPr>
          <w:rFonts w:cs="Arial"/>
          <w:noProof w:val="0"/>
          <w:sz w:val="24"/>
          <w:szCs w:val="24"/>
        </w:rPr>
        <w:t>4293</w:t>
      </w:r>
    </w:p>
    <w:bookmarkEnd w:id="0"/>
    <w:p w14:paraId="666F8F63" w14:textId="77777777" w:rsidR="00471DAF" w:rsidRPr="00484DBF" w:rsidRDefault="00471DAF" w:rsidP="00471DAF">
      <w:pPr>
        <w:pStyle w:val="Header"/>
        <w:tabs>
          <w:tab w:val="left" w:pos="2410"/>
        </w:tabs>
        <w:rPr>
          <w:rFonts w:eastAsia="MS Mincho" w:cs="Arial"/>
          <w:noProof w:val="0"/>
          <w:sz w:val="24"/>
          <w:szCs w:val="24"/>
        </w:rPr>
      </w:pPr>
      <w:r w:rsidRPr="6E08E4C9">
        <w:rPr>
          <w:rFonts w:eastAsia="MS Mincho" w:cs="Arial"/>
          <w:noProof w:val="0"/>
          <w:sz w:val="24"/>
          <w:szCs w:val="24"/>
        </w:rPr>
        <w:t>E-meeting, 20-30 Apr 2020</w:t>
      </w:r>
    </w:p>
    <w:p w14:paraId="60DCADE4" w14:textId="77777777" w:rsidR="00471DAF" w:rsidRPr="00813CDA" w:rsidRDefault="00471DAF" w:rsidP="00471DAF">
      <w:pPr>
        <w:pStyle w:val="Header"/>
        <w:tabs>
          <w:tab w:val="left" w:pos="2410"/>
        </w:tabs>
        <w:rPr>
          <w:noProof w:val="0"/>
          <w:sz w:val="24"/>
          <w:szCs w:val="24"/>
        </w:rPr>
      </w:pPr>
    </w:p>
    <w:p w14:paraId="0D07F75F" w14:textId="6E9CEED6" w:rsidR="00471DAF" w:rsidRPr="00484DBF" w:rsidRDefault="00471DAF" w:rsidP="00471DAF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szCs w:val="24"/>
          <w:lang w:eastAsia="ja-JP"/>
        </w:rPr>
      </w:pPr>
      <w:r w:rsidRPr="6E08E4C9">
        <w:rPr>
          <w:rFonts w:cs="Arial"/>
          <w:b/>
          <w:bCs/>
          <w:sz w:val="24"/>
          <w:szCs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8D45CC">
        <w:rPr>
          <w:rFonts w:cs="Arial"/>
          <w:b/>
          <w:bCs/>
          <w:sz w:val="24"/>
          <w:szCs w:val="24"/>
        </w:rPr>
        <w:t>15.</w:t>
      </w:r>
      <w:r w:rsidR="00BB1805">
        <w:rPr>
          <w:rFonts w:cs="Arial"/>
          <w:b/>
          <w:bCs/>
          <w:sz w:val="24"/>
          <w:szCs w:val="24"/>
        </w:rPr>
        <w:t>2</w:t>
      </w:r>
      <w:r w:rsidR="008D45CC">
        <w:rPr>
          <w:rFonts w:cs="Arial"/>
          <w:b/>
          <w:bCs/>
          <w:sz w:val="24"/>
          <w:szCs w:val="24"/>
        </w:rPr>
        <w:t>.1.1</w:t>
      </w:r>
    </w:p>
    <w:p w14:paraId="05A9AE70" w14:textId="77777777" w:rsidR="00471DAF" w:rsidRPr="00484DBF" w:rsidRDefault="00471DAF" w:rsidP="00471DAF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Pr="6E08E4C9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6E08E4C9">
        <w:rPr>
          <w:rFonts w:ascii="Arial" w:hAnsi="Arial" w:cs="Arial"/>
          <w:b/>
          <w:bCs/>
          <w:sz w:val="24"/>
          <w:szCs w:val="24"/>
          <w:lang w:eastAsia="ja-JP"/>
        </w:rPr>
        <w:t xml:space="preserve">Nokia </w:t>
      </w:r>
      <w:r w:rsidRPr="6E08E4C9">
        <w:rPr>
          <w:rFonts w:ascii="Arial" w:hAnsi="Arial" w:cs="Arial"/>
          <w:b/>
          <w:bCs/>
          <w:sz w:val="24"/>
          <w:szCs w:val="24"/>
        </w:rPr>
        <w:t>Shanghai Bell</w:t>
      </w:r>
    </w:p>
    <w:p w14:paraId="5995B7A2" w14:textId="61A661B6" w:rsidR="00471DAF" w:rsidRPr="00484DBF" w:rsidRDefault="00471DAF" w:rsidP="00471DAF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8D45CC" w:rsidRPr="00C64539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8D45CC" w:rsidRPr="00C64539">
        <w:rPr>
          <w:rFonts w:ascii="Arial" w:hAnsi="Arial" w:cs="Arial"/>
          <w:b/>
          <w:bCs/>
          <w:sz w:val="24"/>
        </w:rPr>
        <w:t>NR_Mob_enh</w:t>
      </w:r>
      <w:proofErr w:type="spellEnd"/>
      <w:r w:rsidR="008D45CC" w:rsidRPr="00C64539">
        <w:rPr>
          <w:rFonts w:ascii="Arial" w:hAnsi="Arial" w:cs="Arial"/>
          <w:b/>
          <w:bCs/>
          <w:sz w:val="24"/>
        </w:rPr>
        <w:t xml:space="preserve"> BL CR for TS 38.423): </w:t>
      </w:r>
      <w:bookmarkStart w:id="1" w:name="_Hlk42682486"/>
      <w:r w:rsidR="00BB1805" w:rsidRPr="00BB1805">
        <w:rPr>
          <w:rFonts w:ascii="Arial" w:hAnsi="Arial" w:cs="Arial"/>
          <w:b/>
          <w:bCs/>
          <w:sz w:val="24"/>
          <w:szCs w:val="24"/>
        </w:rPr>
        <w:t>Change of the name of the Early Forwarding Transfer procedure</w:t>
      </w:r>
      <w:bookmarkEnd w:id="1"/>
    </w:p>
    <w:p w14:paraId="5FB29D7D" w14:textId="6095489B" w:rsidR="00471DAF" w:rsidRDefault="00471DAF" w:rsidP="00471DAF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8D45CC">
        <w:rPr>
          <w:rFonts w:ascii="Arial" w:hAnsi="Arial" w:cs="Arial"/>
          <w:b/>
          <w:bCs/>
          <w:sz w:val="24"/>
          <w:szCs w:val="24"/>
        </w:rPr>
        <w:t>Endorsement</w:t>
      </w:r>
    </w:p>
    <w:p w14:paraId="6250A3DE" w14:textId="77777777" w:rsidR="00471DAF" w:rsidRPr="00484DBF" w:rsidRDefault="00471DAF" w:rsidP="00471DAF">
      <w:pPr>
        <w:tabs>
          <w:tab w:val="left" w:pos="1985"/>
          <w:tab w:val="left" w:pos="2410"/>
        </w:tabs>
        <w:rPr>
          <w:rFonts w:ascii="Arial" w:hAnsi="Arial" w:cs="Arial"/>
          <w:sz w:val="24"/>
          <w:szCs w:val="24"/>
        </w:rPr>
      </w:pPr>
    </w:p>
    <w:p w14:paraId="4AAB6539" w14:textId="77777777" w:rsidR="00471DAF" w:rsidRDefault="00471DAF" w:rsidP="00471DAF">
      <w:pPr>
        <w:pStyle w:val="Heading1"/>
        <w:tabs>
          <w:tab w:val="left" w:pos="2410"/>
        </w:tabs>
      </w:pPr>
      <w:r w:rsidRPr="6E08E4C9">
        <w:t>1</w:t>
      </w:r>
      <w:r w:rsidRPr="00B704B9">
        <w:tab/>
      </w:r>
      <w:r w:rsidRPr="6E08E4C9">
        <w:t>Introduction</w:t>
      </w:r>
    </w:p>
    <w:p w14:paraId="7E5EB67A" w14:textId="36BA6243" w:rsidR="00471DAF" w:rsidRDefault="00BB1805" w:rsidP="00471DAF">
      <w:bookmarkStart w:id="2" w:name="_Toc474247438"/>
      <w:r>
        <w:t>Following the conclusions of an email discussion that took place at RAN3 #</w:t>
      </w:r>
      <w:r w:rsidR="002C438C">
        <w:t>10</w:t>
      </w:r>
      <w:r>
        <w:t xml:space="preserve">8-e, summarised </w:t>
      </w:r>
      <w:r w:rsidR="00471DAF">
        <w:t>in [R3-20</w:t>
      </w:r>
      <w:r>
        <w:t>3983</w:t>
      </w:r>
      <w:r w:rsidR="00471DAF">
        <w:t>]</w:t>
      </w:r>
      <w:r>
        <w:t>, it is proposed to align the name of the Early Forwarding Transfer with the name selected for S1/NG</w:t>
      </w:r>
      <w:r w:rsidR="00471DAF">
        <w:t>.</w:t>
      </w:r>
    </w:p>
    <w:p w14:paraId="1BAB103D" w14:textId="430B5152" w:rsidR="00471DAF" w:rsidRDefault="00471DAF" w:rsidP="00471DAF">
      <w:r w:rsidRPr="6E08E4C9">
        <w:t xml:space="preserve">In this paper, </w:t>
      </w:r>
      <w:r>
        <w:t xml:space="preserve">the proposed </w:t>
      </w:r>
      <w:r w:rsidR="00BB1805">
        <w:t>change</w:t>
      </w:r>
      <w:r>
        <w:t xml:space="preserve"> is implemented on the BL CR </w:t>
      </w:r>
      <w:r w:rsidR="0062201B">
        <w:t xml:space="preserve">for </w:t>
      </w:r>
      <w:proofErr w:type="spellStart"/>
      <w:r w:rsidR="0062201B">
        <w:t>XnAP</w:t>
      </w:r>
      <w:proofErr w:type="spellEnd"/>
      <w:r w:rsidR="0062201B">
        <w:t xml:space="preserve"> [R3-201452]</w:t>
      </w:r>
      <w:r w:rsidRPr="6E08E4C9">
        <w:t>.</w:t>
      </w:r>
    </w:p>
    <w:p w14:paraId="0C9AC815" w14:textId="7599F43B" w:rsidR="00471DAF" w:rsidRDefault="00471DAF" w:rsidP="00471DAF">
      <w:pPr>
        <w:pStyle w:val="Heading1"/>
        <w:tabs>
          <w:tab w:val="left" w:pos="2410"/>
        </w:tabs>
      </w:pPr>
      <w:r w:rsidRPr="6E08E4C9">
        <w:t>2</w:t>
      </w:r>
      <w:r w:rsidRPr="005F10C3">
        <w:tab/>
      </w:r>
      <w:bookmarkEnd w:id="2"/>
      <w:r w:rsidR="0062201B">
        <w:t>Text proposal</w:t>
      </w:r>
    </w:p>
    <w:p w14:paraId="2E3B6EF9" w14:textId="77777777" w:rsidR="0062201B" w:rsidRPr="0062201B" w:rsidRDefault="0062201B" w:rsidP="0062201B"/>
    <w:p w14:paraId="3DE428ED" w14:textId="2CC3FBA7" w:rsidR="001E41F3" w:rsidRDefault="001E41F3" w:rsidP="00471DAF">
      <w:pPr>
        <w:pStyle w:val="CRCoverPage"/>
        <w:spacing w:after="0"/>
        <w:rPr>
          <w:noProof/>
          <w:sz w:val="8"/>
          <w:szCs w:val="8"/>
        </w:rPr>
      </w:pPr>
    </w:p>
    <w:p w14:paraId="7502DAD9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585FF5D0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09929B64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74660606" w14:textId="77777777" w:rsidR="00ED47D5" w:rsidRDefault="00ED47D5" w:rsidP="00ED47D5">
      <w:pPr>
        <w:rPr>
          <w:noProof/>
        </w:rPr>
      </w:pPr>
    </w:p>
    <w:p w14:paraId="00D3190E" w14:textId="77777777" w:rsidR="00486518" w:rsidRPr="00FD0425" w:rsidRDefault="00486518" w:rsidP="00486518">
      <w:pPr>
        <w:pStyle w:val="Heading2"/>
      </w:pPr>
      <w:bookmarkStart w:id="3" w:name="_Toc20955046"/>
      <w:bookmarkStart w:id="4" w:name="_Toc29991233"/>
      <w:bookmarkStart w:id="5" w:name="_Toc20954135"/>
      <w:bookmarkStart w:id="6" w:name="_Toc20955084"/>
      <w:bookmarkStart w:id="7" w:name="_Toc29991271"/>
      <w:r w:rsidRPr="00FD0425">
        <w:t>8.1</w:t>
      </w:r>
      <w:r w:rsidRPr="00FD0425">
        <w:tab/>
        <w:t>Elementary procedures</w:t>
      </w:r>
      <w:bookmarkEnd w:id="3"/>
      <w:bookmarkEnd w:id="4"/>
    </w:p>
    <w:p w14:paraId="3D74D413" w14:textId="77777777" w:rsidR="00486518" w:rsidRPr="00FD0425" w:rsidRDefault="00486518" w:rsidP="00486518">
      <w:r w:rsidRPr="00FD0425">
        <w:t>In the following tables, all EPs are divided into Class 1 and Class 2 EPs.</w:t>
      </w:r>
    </w:p>
    <w:p w14:paraId="45F8BA44" w14:textId="77777777" w:rsidR="00486518" w:rsidRPr="00FD0425" w:rsidRDefault="00486518" w:rsidP="00486518">
      <w:pPr>
        <w:pStyle w:val="TH"/>
      </w:pPr>
      <w:r w:rsidRPr="00FD0425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486518" w:rsidRPr="00FD0425" w14:paraId="6D2214DA" w14:textId="77777777" w:rsidTr="00910AE4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720E8E14" w14:textId="77777777" w:rsidR="00486518" w:rsidRPr="00FD0425" w:rsidRDefault="00486518" w:rsidP="00910AE4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14:paraId="336D8B21" w14:textId="77777777" w:rsidR="00486518" w:rsidRPr="00FD0425" w:rsidRDefault="00486518" w:rsidP="00910AE4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0C7F4031" w14:textId="77777777" w:rsidR="00486518" w:rsidRPr="00FD0425" w:rsidRDefault="00486518" w:rsidP="00910AE4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08CE4B0E" w14:textId="77777777" w:rsidR="00486518" w:rsidRPr="00FD0425" w:rsidRDefault="00486518" w:rsidP="00910AE4">
            <w:pPr>
              <w:pStyle w:val="TAH"/>
            </w:pPr>
            <w:r w:rsidRPr="00FD0425">
              <w:t>Unsuccessful Outcome</w:t>
            </w:r>
          </w:p>
        </w:tc>
      </w:tr>
      <w:tr w:rsidR="00486518" w:rsidRPr="00FD0425" w14:paraId="6A5F891F" w14:textId="77777777" w:rsidTr="00910AE4">
        <w:trPr>
          <w:cantSplit/>
          <w:tblHeader/>
          <w:jc w:val="center"/>
        </w:trPr>
        <w:tc>
          <w:tcPr>
            <w:tcW w:w="1668" w:type="dxa"/>
            <w:vMerge/>
          </w:tcPr>
          <w:p w14:paraId="4F86D4F3" w14:textId="77777777" w:rsidR="00486518" w:rsidRPr="00FD0425" w:rsidRDefault="00486518" w:rsidP="00910AE4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02A43B88" w14:textId="77777777" w:rsidR="00486518" w:rsidRPr="00FD0425" w:rsidRDefault="00486518" w:rsidP="00910AE4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718C8E4B" w14:textId="77777777" w:rsidR="00486518" w:rsidRPr="00FD0425" w:rsidRDefault="00486518" w:rsidP="00910AE4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383BD4CD" w14:textId="77777777" w:rsidR="00486518" w:rsidRPr="00FD0425" w:rsidRDefault="00486518" w:rsidP="00910AE4">
            <w:pPr>
              <w:pStyle w:val="TAH"/>
            </w:pPr>
            <w:r w:rsidRPr="00FD0425">
              <w:t>Response message</w:t>
            </w:r>
          </w:p>
        </w:tc>
      </w:tr>
      <w:tr w:rsidR="00486518" w:rsidRPr="00FD0425" w14:paraId="2C95476D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E1C637E" w14:textId="77777777" w:rsidR="00486518" w:rsidRPr="00FD0425" w:rsidRDefault="00486518" w:rsidP="00910AE4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5221D4EE" w14:textId="77777777" w:rsidR="00486518" w:rsidRPr="00FD0425" w:rsidRDefault="00486518" w:rsidP="00910AE4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76F2878C" w14:textId="77777777" w:rsidR="00486518" w:rsidRPr="00FD0425" w:rsidRDefault="00486518" w:rsidP="00910AE4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514704F0" w14:textId="77777777" w:rsidR="00486518" w:rsidRPr="00FD0425" w:rsidRDefault="00486518" w:rsidP="00910AE4">
            <w:pPr>
              <w:pStyle w:val="TAL"/>
            </w:pPr>
            <w:r w:rsidRPr="00FD0425">
              <w:t>HANDOVER PREPARATION FAILURE</w:t>
            </w:r>
          </w:p>
        </w:tc>
      </w:tr>
      <w:tr w:rsidR="00486518" w:rsidRPr="00FD0425" w14:paraId="6F11A753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5E1EB13" w14:textId="77777777" w:rsidR="00486518" w:rsidRPr="00FD0425" w:rsidRDefault="00486518" w:rsidP="00910AE4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770426DE" w14:textId="77777777" w:rsidR="00486518" w:rsidRPr="00FD0425" w:rsidRDefault="00486518" w:rsidP="00910AE4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7554134C" w14:textId="77777777" w:rsidR="00486518" w:rsidRPr="00FD0425" w:rsidRDefault="00486518" w:rsidP="00910AE4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3575462B" w14:textId="77777777" w:rsidR="00486518" w:rsidRPr="00FD0425" w:rsidRDefault="00486518" w:rsidP="00910AE4">
            <w:pPr>
              <w:pStyle w:val="TAL"/>
            </w:pPr>
            <w:r w:rsidRPr="00FD0425">
              <w:t>RETRIEVE UE CONTEXT FAILURE</w:t>
            </w:r>
          </w:p>
        </w:tc>
      </w:tr>
      <w:tr w:rsidR="00486518" w:rsidRPr="00FD0425" w14:paraId="48800FE3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34D14D7" w14:textId="77777777" w:rsidR="00486518" w:rsidRPr="00FD0425" w:rsidRDefault="00486518" w:rsidP="00910AE4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0F252EFC" w14:textId="77777777" w:rsidR="00486518" w:rsidRPr="00FD0425" w:rsidRDefault="00486518" w:rsidP="00910AE4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208839D6" w14:textId="77777777" w:rsidR="00486518" w:rsidRPr="00FD0425" w:rsidRDefault="00486518" w:rsidP="00910AE4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251F9ABD" w14:textId="77777777" w:rsidR="00486518" w:rsidRPr="00FD0425" w:rsidRDefault="00486518" w:rsidP="00910AE4">
            <w:pPr>
              <w:pStyle w:val="TAL"/>
            </w:pPr>
            <w:r w:rsidRPr="00FD0425">
              <w:t>S-NODE ADDITION REQUEST REJECT</w:t>
            </w:r>
          </w:p>
        </w:tc>
      </w:tr>
      <w:tr w:rsidR="00486518" w:rsidRPr="00FD0425" w14:paraId="04060EAF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3EE5F63" w14:textId="77777777" w:rsidR="00486518" w:rsidRPr="00FD0425" w:rsidRDefault="00486518" w:rsidP="00910AE4">
            <w:pPr>
              <w:pStyle w:val="TAL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1ACE56B2" w14:textId="77777777" w:rsidR="00486518" w:rsidRPr="00FD0425" w:rsidRDefault="00486518" w:rsidP="00910AE4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78E0BCB5" w14:textId="77777777" w:rsidR="00486518" w:rsidRPr="00FD0425" w:rsidRDefault="00486518" w:rsidP="00910AE4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60B467FC" w14:textId="77777777" w:rsidR="00486518" w:rsidRPr="00FD0425" w:rsidRDefault="00486518" w:rsidP="00910AE4">
            <w:pPr>
              <w:pStyle w:val="TAL"/>
            </w:pPr>
            <w:r w:rsidRPr="00FD0425">
              <w:t>S-NODE MODIFICATION REQUEST REJECT</w:t>
            </w:r>
          </w:p>
        </w:tc>
      </w:tr>
      <w:tr w:rsidR="00486518" w:rsidRPr="00FD0425" w14:paraId="0B38CAB1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76E04C5" w14:textId="77777777" w:rsidR="00486518" w:rsidRPr="00FD0425" w:rsidRDefault="00486518" w:rsidP="00910AE4">
            <w:pPr>
              <w:pStyle w:val="TAL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52B9F86B" w14:textId="77777777" w:rsidR="00486518" w:rsidRPr="00FD0425" w:rsidRDefault="00486518" w:rsidP="00910AE4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437C0EA4" w14:textId="77777777" w:rsidR="00486518" w:rsidRPr="00FD0425" w:rsidRDefault="00486518" w:rsidP="00910AE4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094A8764" w14:textId="77777777" w:rsidR="00486518" w:rsidRPr="00FD0425" w:rsidRDefault="00486518" w:rsidP="00910AE4">
            <w:pPr>
              <w:pStyle w:val="TAL"/>
            </w:pPr>
            <w:r w:rsidRPr="00FD0425">
              <w:t>S-NODE MODIFICATION REFUSE</w:t>
            </w:r>
          </w:p>
        </w:tc>
      </w:tr>
      <w:tr w:rsidR="00486518" w:rsidRPr="00FD0425" w14:paraId="24C395E2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CC4A718" w14:textId="77777777" w:rsidR="00486518" w:rsidRPr="00FD0425" w:rsidRDefault="00486518" w:rsidP="00910AE4">
            <w:pPr>
              <w:pStyle w:val="TAL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3F4AFF70" w14:textId="77777777" w:rsidR="00486518" w:rsidRPr="00FD0425" w:rsidRDefault="00486518" w:rsidP="00910AE4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3B363C9C" w14:textId="77777777" w:rsidR="00486518" w:rsidRPr="00FD0425" w:rsidRDefault="00486518" w:rsidP="00910AE4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2AC00D1B" w14:textId="77777777" w:rsidR="00486518" w:rsidRPr="00FD0425" w:rsidRDefault="00486518" w:rsidP="00910AE4">
            <w:pPr>
              <w:pStyle w:val="TAL"/>
            </w:pPr>
            <w:r w:rsidRPr="00FD0425">
              <w:t>S-NODE CHANGE REFUSE</w:t>
            </w:r>
          </w:p>
        </w:tc>
      </w:tr>
      <w:tr w:rsidR="00486518" w:rsidRPr="00FD0425" w14:paraId="730F28C7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E59C71B" w14:textId="77777777" w:rsidR="00486518" w:rsidRPr="00FD0425" w:rsidRDefault="00486518" w:rsidP="00910AE4">
            <w:pPr>
              <w:pStyle w:val="TAL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55384600" w14:textId="77777777" w:rsidR="00486518" w:rsidRPr="00FD0425" w:rsidRDefault="00486518" w:rsidP="00910AE4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6AE25D1E" w14:textId="77777777" w:rsidR="00486518" w:rsidRPr="00FD0425" w:rsidRDefault="00486518" w:rsidP="00910AE4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091B300D" w14:textId="77777777" w:rsidR="00486518" w:rsidRPr="00FD0425" w:rsidRDefault="00486518" w:rsidP="00910AE4">
            <w:pPr>
              <w:pStyle w:val="TAL"/>
            </w:pPr>
            <w:r w:rsidRPr="00FD0425">
              <w:t>S-NODE RELEASE REJECT</w:t>
            </w:r>
          </w:p>
        </w:tc>
      </w:tr>
      <w:tr w:rsidR="00486518" w:rsidRPr="00FD0425" w14:paraId="29F4676D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79C5421" w14:textId="77777777" w:rsidR="00486518" w:rsidRPr="00FD0425" w:rsidRDefault="00486518" w:rsidP="00910AE4">
            <w:pPr>
              <w:pStyle w:val="TAL"/>
            </w:pPr>
            <w:r w:rsidRPr="00FD0425">
              <w:t>S-NG-RAN node initiated S-NG-RAN node Release</w:t>
            </w:r>
          </w:p>
        </w:tc>
        <w:tc>
          <w:tcPr>
            <w:tcW w:w="2087" w:type="dxa"/>
          </w:tcPr>
          <w:p w14:paraId="335436F4" w14:textId="77777777" w:rsidR="00486518" w:rsidRPr="00FD0425" w:rsidRDefault="00486518" w:rsidP="00910AE4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40CCF4A0" w14:textId="77777777" w:rsidR="00486518" w:rsidRPr="00FD0425" w:rsidRDefault="00486518" w:rsidP="00910AE4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11D16AA1" w14:textId="77777777" w:rsidR="00486518" w:rsidRPr="00FD0425" w:rsidRDefault="00486518" w:rsidP="00910AE4">
            <w:pPr>
              <w:pStyle w:val="TAL"/>
            </w:pPr>
          </w:p>
        </w:tc>
      </w:tr>
      <w:tr w:rsidR="00486518" w:rsidRPr="00FD0425" w14:paraId="2DA8B3D2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0307846" w14:textId="77777777" w:rsidR="00486518" w:rsidRPr="00FD0425" w:rsidRDefault="00486518" w:rsidP="00910AE4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Setup </w:t>
            </w:r>
          </w:p>
        </w:tc>
        <w:tc>
          <w:tcPr>
            <w:tcW w:w="2087" w:type="dxa"/>
          </w:tcPr>
          <w:p w14:paraId="7E82C754" w14:textId="77777777" w:rsidR="00486518" w:rsidRPr="00FD0425" w:rsidRDefault="00486518" w:rsidP="00910AE4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7A25E0AA" w14:textId="77777777" w:rsidR="00486518" w:rsidRPr="00FD0425" w:rsidRDefault="00486518" w:rsidP="00910AE4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1A28E367" w14:textId="77777777" w:rsidR="00486518" w:rsidRPr="00FD0425" w:rsidRDefault="00486518" w:rsidP="00910AE4">
            <w:pPr>
              <w:pStyle w:val="TAL"/>
            </w:pPr>
            <w:r w:rsidRPr="00FD0425">
              <w:t>XN SETUP FAILURE</w:t>
            </w:r>
          </w:p>
        </w:tc>
      </w:tr>
      <w:tr w:rsidR="00486518" w:rsidRPr="00FD0425" w14:paraId="0C58C775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C074B1E" w14:textId="77777777" w:rsidR="00486518" w:rsidRPr="00FD0425" w:rsidRDefault="00486518" w:rsidP="00910AE4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7ED990D7" w14:textId="77777777" w:rsidR="00486518" w:rsidRPr="00FD0425" w:rsidRDefault="00486518" w:rsidP="00910AE4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7B968B3A" w14:textId="77777777" w:rsidR="00486518" w:rsidRPr="00FD0425" w:rsidRDefault="00486518" w:rsidP="00910AE4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59682B7A" w14:textId="77777777" w:rsidR="00486518" w:rsidRPr="00FD0425" w:rsidRDefault="00486518" w:rsidP="00910AE4">
            <w:pPr>
              <w:pStyle w:val="TAL"/>
            </w:pPr>
            <w:r w:rsidRPr="00FD0425">
              <w:t>NG-RAN NODE CONFIGURATION UPDATE FAILURE</w:t>
            </w:r>
          </w:p>
        </w:tc>
      </w:tr>
      <w:tr w:rsidR="00486518" w:rsidRPr="00FD0425" w14:paraId="6DCCD81A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4E888B4" w14:textId="77777777" w:rsidR="00486518" w:rsidRPr="00FD0425" w:rsidRDefault="00486518" w:rsidP="00910AE4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27D139E2" w14:textId="77777777" w:rsidR="00486518" w:rsidRPr="00FD0425" w:rsidRDefault="00486518" w:rsidP="00910AE4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20A65A6F" w14:textId="77777777" w:rsidR="00486518" w:rsidRPr="00FD0425" w:rsidRDefault="00486518" w:rsidP="00910AE4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28E82B2B" w14:textId="77777777" w:rsidR="00486518" w:rsidRPr="00FD0425" w:rsidRDefault="00486518" w:rsidP="00910AE4">
            <w:pPr>
              <w:pStyle w:val="TAL"/>
            </w:pPr>
            <w:r w:rsidRPr="00FD0425">
              <w:t>CELL ACTIVATION FAILURE</w:t>
            </w:r>
          </w:p>
        </w:tc>
      </w:tr>
      <w:tr w:rsidR="00486518" w:rsidRPr="00FD0425" w14:paraId="0BE1F460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68B4239" w14:textId="77777777" w:rsidR="00486518" w:rsidRPr="00FD0425" w:rsidRDefault="00486518" w:rsidP="00910AE4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07786A63" w14:textId="77777777" w:rsidR="00486518" w:rsidRPr="00FD0425" w:rsidRDefault="00486518" w:rsidP="00910AE4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31961E19" w14:textId="77777777" w:rsidR="00486518" w:rsidRPr="00FD0425" w:rsidRDefault="00486518" w:rsidP="00910AE4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670D7F85" w14:textId="77777777" w:rsidR="00486518" w:rsidRPr="00FD0425" w:rsidRDefault="00486518" w:rsidP="00910AE4">
            <w:pPr>
              <w:pStyle w:val="TAL"/>
            </w:pPr>
          </w:p>
        </w:tc>
      </w:tr>
      <w:tr w:rsidR="00486518" w:rsidRPr="00FD0425" w14:paraId="0C862E88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668BF4B" w14:textId="77777777" w:rsidR="00486518" w:rsidRPr="00FD0425" w:rsidRDefault="00486518" w:rsidP="00910AE4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</w:t>
            </w:r>
          </w:p>
        </w:tc>
        <w:tc>
          <w:tcPr>
            <w:tcW w:w="2087" w:type="dxa"/>
          </w:tcPr>
          <w:p w14:paraId="2B7F97D5" w14:textId="77777777" w:rsidR="00486518" w:rsidRPr="00FD0425" w:rsidRDefault="00486518" w:rsidP="00910AE4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58F09C52" w14:textId="77777777" w:rsidR="00486518" w:rsidRPr="00FD0425" w:rsidRDefault="00486518" w:rsidP="00910AE4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RESPONSE</w:t>
            </w:r>
          </w:p>
        </w:tc>
        <w:tc>
          <w:tcPr>
            <w:tcW w:w="2476" w:type="dxa"/>
          </w:tcPr>
          <w:p w14:paraId="21A9DCBE" w14:textId="77777777" w:rsidR="00486518" w:rsidRPr="00FD0425" w:rsidRDefault="00486518" w:rsidP="00910AE4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FAILURE</w:t>
            </w:r>
          </w:p>
        </w:tc>
      </w:tr>
      <w:tr w:rsidR="00486518" w:rsidRPr="00FD0425" w14:paraId="3BEF7A00" w14:textId="77777777" w:rsidTr="00910A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2B3D227" w14:textId="77777777" w:rsidR="00486518" w:rsidRPr="00FD0425" w:rsidRDefault="00486518" w:rsidP="00910AE4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1791E53B" w14:textId="77777777" w:rsidR="00486518" w:rsidRPr="00FD0425" w:rsidRDefault="00486518" w:rsidP="00910AE4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5313D1B6" w14:textId="77777777" w:rsidR="00486518" w:rsidRPr="00FD0425" w:rsidRDefault="00486518" w:rsidP="00910AE4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3A6125AF" w14:textId="77777777" w:rsidR="00486518" w:rsidRPr="00FD0425" w:rsidRDefault="00486518" w:rsidP="00910AE4">
            <w:pPr>
              <w:pStyle w:val="TAL"/>
            </w:pPr>
          </w:p>
        </w:tc>
      </w:tr>
    </w:tbl>
    <w:p w14:paraId="6D281A27" w14:textId="77777777" w:rsidR="00486518" w:rsidRPr="00FD0425" w:rsidRDefault="00486518" w:rsidP="00486518"/>
    <w:p w14:paraId="3680474D" w14:textId="77777777" w:rsidR="00486518" w:rsidRPr="00FD0425" w:rsidRDefault="00486518" w:rsidP="00486518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486518" w:rsidRPr="00FD0425" w14:paraId="3669E313" w14:textId="77777777" w:rsidTr="00910AE4">
        <w:trPr>
          <w:cantSplit/>
          <w:tblHeader/>
          <w:jc w:val="center"/>
        </w:trPr>
        <w:tc>
          <w:tcPr>
            <w:tcW w:w="3085" w:type="dxa"/>
          </w:tcPr>
          <w:p w14:paraId="723C15A2" w14:textId="77777777" w:rsidR="00486518" w:rsidRPr="00FD0425" w:rsidRDefault="00486518" w:rsidP="00910AE4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0616DEB1" w14:textId="77777777" w:rsidR="00486518" w:rsidRPr="00FD0425" w:rsidRDefault="00486518" w:rsidP="00910AE4">
            <w:pPr>
              <w:pStyle w:val="TAH"/>
            </w:pPr>
            <w:r w:rsidRPr="00FD0425">
              <w:t>Initiating Message</w:t>
            </w:r>
          </w:p>
        </w:tc>
      </w:tr>
      <w:tr w:rsidR="00486518" w:rsidRPr="00FD0425" w14:paraId="7334DB68" w14:textId="77777777" w:rsidTr="00910AE4">
        <w:trPr>
          <w:cantSplit/>
          <w:jc w:val="center"/>
        </w:trPr>
        <w:tc>
          <w:tcPr>
            <w:tcW w:w="3085" w:type="dxa"/>
          </w:tcPr>
          <w:p w14:paraId="17392147" w14:textId="77777777" w:rsidR="00486518" w:rsidRPr="00FD0425" w:rsidRDefault="00486518" w:rsidP="00910AE4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05BE5E50" w14:textId="77777777" w:rsidR="00486518" w:rsidRPr="00FD0425" w:rsidRDefault="00486518" w:rsidP="00910AE4">
            <w:pPr>
              <w:pStyle w:val="TAL"/>
            </w:pPr>
            <w:r w:rsidRPr="00FD0425">
              <w:t>HANDOVER CANCEL</w:t>
            </w:r>
          </w:p>
        </w:tc>
      </w:tr>
      <w:tr w:rsidR="00486518" w:rsidRPr="00FD0425" w14:paraId="7FF27958" w14:textId="77777777" w:rsidTr="00910AE4">
        <w:trPr>
          <w:cantSplit/>
          <w:jc w:val="center"/>
        </w:trPr>
        <w:tc>
          <w:tcPr>
            <w:tcW w:w="3085" w:type="dxa"/>
          </w:tcPr>
          <w:p w14:paraId="4DD21566" w14:textId="77777777" w:rsidR="00486518" w:rsidRPr="00FD0425" w:rsidRDefault="00486518" w:rsidP="00910AE4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0F8BC432" w14:textId="77777777" w:rsidR="00486518" w:rsidRPr="00FD0425" w:rsidRDefault="00486518" w:rsidP="00910AE4">
            <w:pPr>
              <w:pStyle w:val="TAL"/>
            </w:pPr>
            <w:r w:rsidRPr="00FD0425">
              <w:t>SN STATUS TRANSFER</w:t>
            </w:r>
          </w:p>
        </w:tc>
      </w:tr>
      <w:tr w:rsidR="00486518" w:rsidRPr="00FD0425" w14:paraId="0EE69D01" w14:textId="77777777" w:rsidTr="00910AE4">
        <w:trPr>
          <w:cantSplit/>
          <w:jc w:val="center"/>
        </w:trPr>
        <w:tc>
          <w:tcPr>
            <w:tcW w:w="3085" w:type="dxa"/>
          </w:tcPr>
          <w:p w14:paraId="1426143E" w14:textId="77777777" w:rsidR="00486518" w:rsidRPr="00FD0425" w:rsidRDefault="00486518" w:rsidP="00910AE4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13E337F6" w14:textId="77777777" w:rsidR="00486518" w:rsidRPr="00FD0425" w:rsidRDefault="00486518" w:rsidP="00910AE4">
            <w:pPr>
              <w:pStyle w:val="TAL"/>
            </w:pPr>
            <w:r w:rsidRPr="00FD0425">
              <w:t>RAN PAGING</w:t>
            </w:r>
          </w:p>
        </w:tc>
      </w:tr>
      <w:tr w:rsidR="00486518" w:rsidRPr="00FD0425" w14:paraId="143A7541" w14:textId="77777777" w:rsidTr="00910AE4">
        <w:trPr>
          <w:cantSplit/>
          <w:jc w:val="center"/>
        </w:trPr>
        <w:tc>
          <w:tcPr>
            <w:tcW w:w="3085" w:type="dxa"/>
          </w:tcPr>
          <w:p w14:paraId="4021F186" w14:textId="77777777" w:rsidR="00486518" w:rsidRPr="00FD0425" w:rsidRDefault="00486518" w:rsidP="00910AE4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713B8A6D" w14:textId="77777777" w:rsidR="00486518" w:rsidRPr="00FD0425" w:rsidRDefault="00486518" w:rsidP="00910AE4">
            <w:pPr>
              <w:pStyle w:val="TAL"/>
            </w:pPr>
            <w:r w:rsidRPr="00FD0425">
              <w:t>XN-U ADDRESS INDICATION</w:t>
            </w:r>
          </w:p>
        </w:tc>
      </w:tr>
      <w:tr w:rsidR="00486518" w:rsidRPr="00FD0425" w14:paraId="41047D9A" w14:textId="77777777" w:rsidTr="00910AE4">
        <w:trPr>
          <w:cantSplit/>
          <w:jc w:val="center"/>
        </w:trPr>
        <w:tc>
          <w:tcPr>
            <w:tcW w:w="3085" w:type="dxa"/>
          </w:tcPr>
          <w:p w14:paraId="21B1099E" w14:textId="77777777" w:rsidR="00486518" w:rsidRPr="00FD0425" w:rsidRDefault="00486518" w:rsidP="00910AE4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1FCAC56C" w14:textId="77777777" w:rsidR="00486518" w:rsidRPr="00FD0425" w:rsidRDefault="00486518" w:rsidP="00910AE4">
            <w:pPr>
              <w:pStyle w:val="TAL"/>
            </w:pPr>
            <w:r w:rsidRPr="00FD0425">
              <w:t>S-NODE RECONFIGURATION COMPLETE</w:t>
            </w:r>
          </w:p>
        </w:tc>
      </w:tr>
      <w:tr w:rsidR="00486518" w:rsidRPr="00FD0425" w14:paraId="300508EC" w14:textId="77777777" w:rsidTr="00910AE4">
        <w:trPr>
          <w:cantSplit/>
          <w:jc w:val="center"/>
        </w:trPr>
        <w:tc>
          <w:tcPr>
            <w:tcW w:w="3085" w:type="dxa"/>
          </w:tcPr>
          <w:p w14:paraId="64534DB7" w14:textId="77777777" w:rsidR="00486518" w:rsidRPr="00FD0425" w:rsidRDefault="00486518" w:rsidP="00910AE4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6AD95E56" w14:textId="77777777" w:rsidR="00486518" w:rsidRPr="00FD0425" w:rsidRDefault="00486518" w:rsidP="00910AE4">
            <w:pPr>
              <w:pStyle w:val="TAL"/>
            </w:pPr>
            <w:r w:rsidRPr="00FD0425">
              <w:t>S-NODE COUNTER CHECK REQUEST</w:t>
            </w:r>
          </w:p>
        </w:tc>
      </w:tr>
      <w:tr w:rsidR="00486518" w:rsidRPr="00FD0425" w14:paraId="3F874968" w14:textId="77777777" w:rsidTr="00910AE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0CFE" w14:textId="77777777" w:rsidR="00486518" w:rsidRPr="00FD0425" w:rsidRDefault="00486518" w:rsidP="00910AE4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C27" w14:textId="77777777" w:rsidR="00486518" w:rsidRPr="00FD0425" w:rsidRDefault="00486518" w:rsidP="00910AE4">
            <w:pPr>
              <w:pStyle w:val="TAL"/>
            </w:pPr>
            <w:r w:rsidRPr="00FD0425">
              <w:t>UE CONTEXT RELEASE</w:t>
            </w:r>
          </w:p>
        </w:tc>
      </w:tr>
      <w:tr w:rsidR="00486518" w:rsidRPr="00FD0425" w14:paraId="56A6534C" w14:textId="77777777" w:rsidTr="00910AE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F2F" w14:textId="77777777" w:rsidR="00486518" w:rsidRPr="00FD0425" w:rsidRDefault="00486518" w:rsidP="00910AE4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9732" w14:textId="77777777" w:rsidR="00486518" w:rsidRPr="00FD0425" w:rsidRDefault="00486518" w:rsidP="00910AE4">
            <w:pPr>
              <w:pStyle w:val="TAL"/>
            </w:pPr>
            <w:r w:rsidRPr="00FD0425">
              <w:t>RRC TRANSFER</w:t>
            </w:r>
          </w:p>
        </w:tc>
      </w:tr>
      <w:tr w:rsidR="00486518" w:rsidRPr="00FD0425" w14:paraId="02930A04" w14:textId="77777777" w:rsidTr="00910AE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674C" w14:textId="77777777" w:rsidR="00486518" w:rsidRPr="00FD0425" w:rsidRDefault="00486518" w:rsidP="00910AE4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9C89" w14:textId="77777777" w:rsidR="00486518" w:rsidRPr="00FD0425" w:rsidRDefault="00486518" w:rsidP="00910AE4">
            <w:pPr>
              <w:pStyle w:val="TAL"/>
            </w:pPr>
            <w:r w:rsidRPr="00FD0425">
              <w:t>ERROR INDICATION</w:t>
            </w:r>
          </w:p>
        </w:tc>
      </w:tr>
      <w:tr w:rsidR="00486518" w:rsidRPr="00FD0425" w14:paraId="2EF36CEB" w14:textId="77777777" w:rsidTr="00910AE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F18D" w14:textId="77777777" w:rsidR="00486518" w:rsidRPr="00FD0425" w:rsidRDefault="00486518" w:rsidP="00910AE4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8D9B" w14:textId="77777777" w:rsidR="00486518" w:rsidRPr="00FD0425" w:rsidRDefault="00486518" w:rsidP="00910AE4">
            <w:pPr>
              <w:pStyle w:val="TAL"/>
            </w:pPr>
            <w:r w:rsidRPr="00FD0425">
              <w:t>NOTIFICATION CONTROL INDICATION</w:t>
            </w:r>
          </w:p>
        </w:tc>
      </w:tr>
      <w:tr w:rsidR="00486518" w:rsidRPr="00FD0425" w14:paraId="1830AD35" w14:textId="77777777" w:rsidTr="00910AE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45B8" w14:textId="77777777" w:rsidR="00486518" w:rsidRPr="00FD0425" w:rsidRDefault="00486518" w:rsidP="00910AE4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6F39" w14:textId="77777777" w:rsidR="00486518" w:rsidRPr="00FD0425" w:rsidRDefault="00486518" w:rsidP="00910AE4">
            <w:pPr>
              <w:pStyle w:val="TAL"/>
            </w:pPr>
            <w:r w:rsidRPr="00FD0425">
              <w:t>ACTIVITY NOTIFICATION</w:t>
            </w:r>
          </w:p>
        </w:tc>
      </w:tr>
      <w:tr w:rsidR="00486518" w:rsidRPr="00FD0425" w14:paraId="6FC6F55A" w14:textId="77777777" w:rsidTr="00910AE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961" w14:textId="77777777" w:rsidR="00486518" w:rsidRPr="00FD0425" w:rsidRDefault="00486518" w:rsidP="00910AE4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F0E3" w14:textId="77777777" w:rsidR="00486518" w:rsidRPr="00FD0425" w:rsidRDefault="00486518" w:rsidP="00910AE4">
            <w:pPr>
              <w:pStyle w:val="TAL"/>
            </w:pPr>
            <w:r w:rsidRPr="00FD0425">
              <w:t>SECONDARY RAT DATA USAGE REPORT</w:t>
            </w:r>
          </w:p>
        </w:tc>
      </w:tr>
      <w:tr w:rsidR="00486518" w:rsidRPr="00FD0425" w14:paraId="3045FF79" w14:textId="77777777" w:rsidTr="00910AE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6313" w14:textId="77777777" w:rsidR="00486518" w:rsidRPr="00FD0425" w:rsidRDefault="00486518" w:rsidP="00910AE4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099" w14:textId="77777777" w:rsidR="00486518" w:rsidRPr="00FD0425" w:rsidRDefault="00486518" w:rsidP="00910AE4">
            <w:pPr>
              <w:pStyle w:val="TAL"/>
            </w:pPr>
            <w:r w:rsidRPr="00FD0425">
              <w:t>TRACE START</w:t>
            </w:r>
          </w:p>
        </w:tc>
      </w:tr>
      <w:tr w:rsidR="00486518" w:rsidRPr="00FD0425" w14:paraId="550BB1CC" w14:textId="77777777" w:rsidTr="00910AE4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265" w14:textId="77777777" w:rsidR="00486518" w:rsidRPr="00FD0425" w:rsidRDefault="00486518" w:rsidP="00910AE4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C392" w14:textId="77777777" w:rsidR="00486518" w:rsidRPr="00FD0425" w:rsidRDefault="00486518" w:rsidP="00910AE4">
            <w:pPr>
              <w:pStyle w:val="TAL"/>
            </w:pPr>
            <w:r w:rsidRPr="00FD0425">
              <w:t>DEACTIVATE TRACE</w:t>
            </w:r>
          </w:p>
        </w:tc>
      </w:tr>
      <w:tr w:rsidR="00486518" w:rsidRPr="0090263D" w14:paraId="4ECF535F" w14:textId="77777777" w:rsidTr="00910AE4">
        <w:trPr>
          <w:cantSplit/>
          <w:jc w:val="center"/>
          <w:ins w:id="8" w:author="Nokia (rapporteur)" w:date="2020-01-27T12:5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BF51" w14:textId="77777777" w:rsidR="00486518" w:rsidRDefault="00486518" w:rsidP="00910AE4">
            <w:pPr>
              <w:pStyle w:val="TAL"/>
              <w:rPr>
                <w:ins w:id="9" w:author="Nokia (rapporteur)" w:date="2020-01-27T12:57:00Z"/>
              </w:rPr>
            </w:pPr>
            <w:ins w:id="10" w:author="Nokia (rapporteur)" w:date="2020-01-27T12:57:00Z">
              <w:r>
                <w:t>Handover Success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68F4" w14:textId="77777777" w:rsidR="00486518" w:rsidRPr="00862D7D" w:rsidRDefault="00486518" w:rsidP="00910AE4">
            <w:pPr>
              <w:pStyle w:val="TAL"/>
              <w:rPr>
                <w:ins w:id="11" w:author="Nokia (rapporteur)" w:date="2020-01-27T12:57:00Z"/>
              </w:rPr>
            </w:pPr>
            <w:ins w:id="12" w:author="Nokia (rapporteur)" w:date="2020-01-27T12:57:00Z">
              <w:r>
                <w:t>HANDOVER SUCCESS</w:t>
              </w:r>
            </w:ins>
          </w:p>
        </w:tc>
      </w:tr>
      <w:tr w:rsidR="00486518" w:rsidRPr="0090263D" w14:paraId="46E7D905" w14:textId="77777777" w:rsidTr="00910AE4">
        <w:trPr>
          <w:cantSplit/>
          <w:jc w:val="center"/>
          <w:ins w:id="13" w:author="Nokia (rapporteur)" w:date="2020-01-27T12:5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5196" w14:textId="77777777" w:rsidR="00486518" w:rsidRDefault="00486518" w:rsidP="00910AE4">
            <w:pPr>
              <w:pStyle w:val="TAL"/>
              <w:rPr>
                <w:ins w:id="14" w:author="Nokia (rapporteur)" w:date="2020-01-27T12:57:00Z"/>
              </w:rPr>
            </w:pPr>
            <w:ins w:id="15" w:author="Nokia (rapporteur)" w:date="2020-01-27T12:57:00Z">
              <w:r>
                <w:t>Conditional Handover Cancel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473" w14:textId="77777777" w:rsidR="00486518" w:rsidRPr="00862D7D" w:rsidRDefault="00486518" w:rsidP="00910AE4">
            <w:pPr>
              <w:pStyle w:val="TAL"/>
              <w:rPr>
                <w:ins w:id="16" w:author="Nokia (rapporteur)" w:date="2020-01-27T12:57:00Z"/>
              </w:rPr>
            </w:pPr>
            <w:ins w:id="17" w:author="Nokia (rapporteur)" w:date="2020-01-27T12:57:00Z">
              <w:r>
                <w:t>CONDITIONAL HANDOVER CANCEL</w:t>
              </w:r>
            </w:ins>
          </w:p>
        </w:tc>
      </w:tr>
      <w:tr w:rsidR="00486518" w:rsidRPr="0090263D" w14:paraId="560D5388" w14:textId="77777777" w:rsidTr="00910AE4">
        <w:trPr>
          <w:cantSplit/>
          <w:jc w:val="center"/>
          <w:ins w:id="18" w:author="Nokia" w:date="2020-06-10T11:51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96F4" w14:textId="5E63A84C" w:rsidR="00486518" w:rsidRDefault="00486518" w:rsidP="00910AE4">
            <w:pPr>
              <w:pStyle w:val="TAL"/>
              <w:rPr>
                <w:ins w:id="19" w:author="Nokia" w:date="2020-06-10T11:51:00Z"/>
              </w:rPr>
            </w:pPr>
            <w:ins w:id="20" w:author="Nokia" w:date="2020-06-10T11:51:00Z">
              <w:r>
                <w:t>Early Status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F48A" w14:textId="4DD42D6E" w:rsidR="00486518" w:rsidRDefault="00486518" w:rsidP="00910AE4">
            <w:pPr>
              <w:pStyle w:val="TAL"/>
              <w:rPr>
                <w:ins w:id="21" w:author="Nokia" w:date="2020-06-10T11:51:00Z"/>
              </w:rPr>
            </w:pPr>
            <w:ins w:id="22" w:author="Nokia" w:date="2020-06-10T11:51:00Z">
              <w:r>
                <w:t>EARLY STATUS TRANSFER</w:t>
              </w:r>
            </w:ins>
          </w:p>
        </w:tc>
      </w:tr>
    </w:tbl>
    <w:p w14:paraId="477D6C1C" w14:textId="77777777" w:rsidR="00486518" w:rsidRDefault="00486518" w:rsidP="0048651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6518" w:rsidRPr="00ED47D5" w14:paraId="4400667F" w14:textId="77777777" w:rsidTr="00910AE4">
        <w:tc>
          <w:tcPr>
            <w:tcW w:w="9629" w:type="dxa"/>
            <w:shd w:val="clear" w:color="auto" w:fill="D9D9D9" w:themeFill="background1" w:themeFillShade="D9"/>
          </w:tcPr>
          <w:p w14:paraId="31A9391A" w14:textId="77777777" w:rsidR="00486518" w:rsidRPr="00ED47D5" w:rsidRDefault="00486518" w:rsidP="00910AE4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5E68FDFC" w14:textId="77777777" w:rsidR="00486518" w:rsidRDefault="00486518" w:rsidP="00486518">
      <w:pPr>
        <w:rPr>
          <w:noProof/>
        </w:rPr>
      </w:pPr>
    </w:p>
    <w:p w14:paraId="3020C7A9" w14:textId="05CDA7F3" w:rsidR="00BB1805" w:rsidRPr="002762DC" w:rsidRDefault="00BB1805" w:rsidP="00BB18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3" w:author="Nokia (rapporteur)" w:date="2020-01-27T13:05:00Z"/>
          <w:rFonts w:ascii="Arial" w:hAnsi="Arial"/>
          <w:sz w:val="28"/>
          <w:lang w:eastAsia="en-GB"/>
        </w:rPr>
      </w:pPr>
      <w:ins w:id="24" w:author="Nokia (rapporteur)" w:date="2020-01-27T13:05:00Z">
        <w:r w:rsidRPr="002762DC">
          <w:rPr>
            <w:rFonts w:ascii="Arial" w:hAnsi="Arial"/>
            <w:sz w:val="28"/>
            <w:lang w:eastAsia="en-GB"/>
          </w:rPr>
          <w:t>8.2.</w:t>
        </w:r>
        <w:r>
          <w:rPr>
            <w:rFonts w:ascii="Arial" w:hAnsi="Arial"/>
            <w:sz w:val="28"/>
            <w:lang w:eastAsia="en-GB"/>
          </w:rPr>
          <w:t>C</w:t>
        </w:r>
        <w:r w:rsidRPr="002762DC">
          <w:rPr>
            <w:rFonts w:ascii="Arial" w:hAnsi="Arial"/>
            <w:sz w:val="28"/>
            <w:lang w:eastAsia="en-GB"/>
          </w:rPr>
          <w:tab/>
        </w:r>
        <w:bookmarkEnd w:id="5"/>
        <w:r>
          <w:rPr>
            <w:rFonts w:ascii="Arial" w:hAnsi="Arial"/>
            <w:sz w:val="28"/>
            <w:lang w:eastAsia="en-GB"/>
          </w:rPr>
          <w:t xml:space="preserve">Early </w:t>
        </w:r>
        <w:del w:id="25" w:author="Nokia" w:date="2020-06-10T11:43:00Z">
          <w:r w:rsidDel="00BB1805">
            <w:rPr>
              <w:rFonts w:ascii="Arial" w:hAnsi="Arial"/>
              <w:sz w:val="28"/>
              <w:lang w:eastAsia="en-GB"/>
            </w:rPr>
            <w:delText>Forwarding</w:delText>
          </w:r>
        </w:del>
      </w:ins>
      <w:ins w:id="26" w:author="Nokia" w:date="2020-06-10T11:43:00Z">
        <w:r>
          <w:rPr>
            <w:rFonts w:ascii="Arial" w:hAnsi="Arial"/>
            <w:sz w:val="28"/>
            <w:lang w:eastAsia="en-GB"/>
          </w:rPr>
          <w:t>Status</w:t>
        </w:r>
      </w:ins>
      <w:ins w:id="27" w:author="Nokia (rapporteur)" w:date="2020-01-27T13:05:00Z">
        <w:r>
          <w:rPr>
            <w:rFonts w:ascii="Arial" w:hAnsi="Arial"/>
            <w:sz w:val="28"/>
            <w:lang w:eastAsia="en-GB"/>
          </w:rPr>
          <w:t xml:space="preserve"> Transfer</w:t>
        </w:r>
      </w:ins>
    </w:p>
    <w:p w14:paraId="74987156" w14:textId="77777777" w:rsidR="00BB1805" w:rsidRPr="002762DC" w:rsidRDefault="00BB1805" w:rsidP="00BB18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" w:author="Nokia (rapporteur)" w:date="2020-01-27T13:05:00Z"/>
          <w:rFonts w:ascii="Arial" w:hAnsi="Arial"/>
          <w:sz w:val="24"/>
          <w:lang w:eastAsia="en-GB"/>
        </w:rPr>
      </w:pPr>
      <w:bookmarkStart w:id="29" w:name="_Toc20954136"/>
      <w:ins w:id="30" w:author="Nokia (rapporteur)" w:date="2020-01-27T13:05:00Z">
        <w:r w:rsidRPr="002762DC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C</w:t>
        </w:r>
        <w:r w:rsidRPr="002762DC">
          <w:rPr>
            <w:rFonts w:ascii="Arial" w:hAnsi="Arial"/>
            <w:sz w:val="24"/>
            <w:lang w:eastAsia="en-GB"/>
          </w:rPr>
          <w:t>.1</w:t>
        </w:r>
        <w:r w:rsidRPr="002762DC">
          <w:rPr>
            <w:rFonts w:ascii="Arial" w:hAnsi="Arial"/>
            <w:sz w:val="24"/>
            <w:lang w:eastAsia="en-GB"/>
          </w:rPr>
          <w:tab/>
          <w:t>General</w:t>
        </w:r>
        <w:bookmarkEnd w:id="29"/>
      </w:ins>
    </w:p>
    <w:p w14:paraId="1740F35F" w14:textId="021D169F" w:rsidR="00BB1805" w:rsidRDefault="00BB1805" w:rsidP="00BB1805">
      <w:pPr>
        <w:overflowPunct w:val="0"/>
        <w:autoSpaceDE w:val="0"/>
        <w:autoSpaceDN w:val="0"/>
        <w:adjustRightInd w:val="0"/>
        <w:textAlignment w:val="baseline"/>
        <w:rPr>
          <w:ins w:id="31" w:author="Nokia (rapporteur)" w:date="2020-01-27T13:05:00Z"/>
          <w:lang w:eastAsia="en-GB"/>
        </w:rPr>
      </w:pPr>
      <w:ins w:id="32" w:author="Nokia (rapporteur)" w:date="2020-01-27T13:05:00Z">
        <w:r w:rsidRPr="002762DC">
          <w:rPr>
            <w:lang w:eastAsia="en-GB"/>
          </w:rPr>
          <w:t xml:space="preserve">The purpose of the </w:t>
        </w:r>
        <w:r>
          <w:rPr>
            <w:lang w:eastAsia="en-GB"/>
          </w:rPr>
          <w:t xml:space="preserve">Early </w:t>
        </w:r>
        <w:del w:id="33" w:author="Nokia" w:date="2020-06-10T11:43:00Z">
          <w:r w:rsidDel="00BB1805">
            <w:rPr>
              <w:lang w:eastAsia="en-GB"/>
            </w:rPr>
            <w:delText>Forwarding</w:delText>
          </w:r>
        </w:del>
      </w:ins>
      <w:ins w:id="34" w:author="Nokia" w:date="2020-06-10T11:43:00Z">
        <w:r>
          <w:rPr>
            <w:lang w:eastAsia="en-GB"/>
          </w:rPr>
          <w:t>Status</w:t>
        </w:r>
      </w:ins>
      <w:ins w:id="35" w:author="Nokia (rapporteur)" w:date="2020-01-27T13:05:00Z">
        <w:r>
          <w:rPr>
            <w:lang w:eastAsia="en-GB"/>
          </w:rPr>
          <w:t xml:space="preserve"> Transfer</w:t>
        </w:r>
        <w:r w:rsidRPr="002762DC">
          <w:rPr>
            <w:lang w:eastAsia="en-GB"/>
          </w:rPr>
          <w:t xml:space="preserve"> procedure is to transfer </w:t>
        </w:r>
        <w:r>
          <w:rPr>
            <w:lang w:eastAsia="en-GB"/>
          </w:rPr>
          <w:t xml:space="preserve">the COUNT of the first downlink SDU that the source NG-RAN node forwards to the target NG-RAN node or the COUNT for discarding of already forwarded </w:t>
        </w:r>
        <w:proofErr w:type="spellStart"/>
        <w:r>
          <w:rPr>
            <w:lang w:eastAsia="en-GB"/>
          </w:rPr>
          <w:t>donwlink</w:t>
        </w:r>
        <w:proofErr w:type="spellEnd"/>
        <w:r>
          <w:rPr>
            <w:lang w:eastAsia="en-GB"/>
          </w:rPr>
          <w:t xml:space="preserve"> SDUs for respective DRB during DAPS Handover or Conditional Handover.</w:t>
        </w:r>
      </w:ins>
    </w:p>
    <w:p w14:paraId="31C53231" w14:textId="77777777" w:rsidR="00BB1805" w:rsidRPr="002762DC" w:rsidRDefault="00BB1805" w:rsidP="00BB1805">
      <w:pPr>
        <w:overflowPunct w:val="0"/>
        <w:autoSpaceDE w:val="0"/>
        <w:autoSpaceDN w:val="0"/>
        <w:adjustRightInd w:val="0"/>
        <w:textAlignment w:val="baseline"/>
        <w:rPr>
          <w:ins w:id="36" w:author="Nokia (rapporteur)" w:date="2020-01-27T13:05:00Z"/>
          <w:lang w:eastAsia="en-GB"/>
        </w:rPr>
      </w:pPr>
      <w:ins w:id="37" w:author="Nokia (rapporteur)" w:date="2020-01-27T13:05:00Z">
        <w:r w:rsidRPr="002762DC">
          <w:rPr>
            <w:lang w:eastAsia="en-GB"/>
          </w:rPr>
          <w:t xml:space="preserve">The procedure uses </w:t>
        </w:r>
        <w:r w:rsidRPr="002762DC">
          <w:rPr>
            <w:lang w:eastAsia="zh-CN"/>
          </w:rPr>
          <w:t>UE-associated signalling</w:t>
        </w:r>
        <w:r w:rsidRPr="002762DC">
          <w:rPr>
            <w:lang w:eastAsia="en-GB"/>
          </w:rPr>
          <w:t>.</w:t>
        </w:r>
      </w:ins>
    </w:p>
    <w:p w14:paraId="752361DB" w14:textId="77777777" w:rsidR="00BB1805" w:rsidRPr="002762DC" w:rsidRDefault="00BB1805" w:rsidP="00BB18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" w:author="Nokia (rapporteur)" w:date="2020-01-27T13:05:00Z"/>
          <w:rFonts w:ascii="Arial" w:hAnsi="Arial"/>
          <w:sz w:val="24"/>
          <w:lang w:eastAsia="en-GB"/>
        </w:rPr>
      </w:pPr>
      <w:bookmarkStart w:id="39" w:name="_Toc20954137"/>
      <w:ins w:id="40" w:author="Nokia (rapporteur)" w:date="2020-01-27T13:05:00Z">
        <w:r w:rsidRPr="002762DC">
          <w:rPr>
            <w:rFonts w:ascii="Arial" w:hAnsi="Arial"/>
            <w:sz w:val="24"/>
            <w:lang w:eastAsia="en-GB"/>
          </w:rPr>
          <w:lastRenderedPageBreak/>
          <w:t>8.2.</w:t>
        </w:r>
        <w:r>
          <w:rPr>
            <w:rFonts w:ascii="Arial" w:hAnsi="Arial"/>
            <w:sz w:val="24"/>
            <w:lang w:eastAsia="en-GB"/>
          </w:rPr>
          <w:t>C</w:t>
        </w:r>
        <w:r w:rsidRPr="002762DC">
          <w:rPr>
            <w:rFonts w:ascii="Arial" w:hAnsi="Arial"/>
            <w:sz w:val="24"/>
            <w:lang w:eastAsia="en-GB"/>
          </w:rPr>
          <w:t>.2</w:t>
        </w:r>
        <w:r w:rsidRPr="002762DC">
          <w:rPr>
            <w:rFonts w:ascii="Arial" w:hAnsi="Arial"/>
            <w:sz w:val="24"/>
            <w:lang w:eastAsia="en-GB"/>
          </w:rPr>
          <w:tab/>
          <w:t>Successful Operation</w:t>
        </w:r>
        <w:bookmarkEnd w:id="39"/>
      </w:ins>
    </w:p>
    <w:moveFromRangeStart w:id="41" w:author="Nokia" w:date="2020-06-10T11:57:00Z" w:name="move42682684"/>
    <w:p w14:paraId="696E0984" w14:textId="63D9E521" w:rsidR="00BB1805" w:rsidRPr="007E6716" w:rsidRDefault="00BB1805" w:rsidP="00BB1805">
      <w:pPr>
        <w:pStyle w:val="TH"/>
        <w:rPr>
          <w:ins w:id="42" w:author="Nokia (rapporteur)" w:date="2020-01-27T13:05:00Z"/>
        </w:rPr>
      </w:pPr>
      <w:moveFrom w:id="43" w:author="Nokia" w:date="2020-06-10T11:57:00Z">
        <w:ins w:id="44" w:author="Nokia (rapporteur)" w:date="2020-01-27T13:05:00Z">
          <w:r w:rsidRPr="007E6716" w:rsidDel="005E6839">
            <w:object w:dxaOrig="6826" w:dyaOrig="2521" w14:anchorId="51BBE3D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42pt;height:126pt" o:ole="">
                <v:imagedata r:id="rId14" o:title=""/>
              </v:shape>
              <o:OLEObject Type="Embed" ProgID="Visio.Drawing.15" ShapeID="_x0000_i1025" DrawAspect="Content" ObjectID="_1653295527" r:id="rId15"/>
            </w:object>
          </w:r>
        </w:ins>
      </w:moveFrom>
      <w:moveFromRangeEnd w:id="41"/>
      <w:moveToRangeStart w:id="45" w:author="Nokia" w:date="2020-06-10T11:57:00Z" w:name="move42682684"/>
      <w:moveTo w:id="46" w:author="Nokia" w:date="2020-06-10T11:57:00Z">
        <w:r w:rsidR="005E6839" w:rsidRPr="007E6716">
          <w:object w:dxaOrig="6840" w:dyaOrig="2520" w14:anchorId="2ED769C3">
            <v:shape id="_x0000_i1030" type="#_x0000_t75" style="width:342.6pt;height:126pt" o:ole="">
              <v:imagedata r:id="rId16" o:title=""/>
            </v:shape>
            <o:OLEObject Type="Embed" ProgID="Visio.Drawing.15" ShapeID="_x0000_i1030" DrawAspect="Content" ObjectID="_1653295528" r:id="rId17"/>
          </w:object>
        </w:r>
      </w:moveTo>
      <w:bookmarkStart w:id="47" w:name="_GoBack"/>
      <w:bookmarkEnd w:id="47"/>
      <w:moveToRangeEnd w:id="45"/>
    </w:p>
    <w:p w14:paraId="3D6FE9A4" w14:textId="148F8903" w:rsidR="00BB1805" w:rsidRPr="007E6716" w:rsidRDefault="00BB1805" w:rsidP="00BB1805">
      <w:pPr>
        <w:pStyle w:val="TF"/>
        <w:rPr>
          <w:ins w:id="48" w:author="Nokia (rapporteur)" w:date="2020-01-27T13:05:00Z"/>
        </w:rPr>
      </w:pPr>
      <w:ins w:id="49" w:author="Nokia (rapporteur)" w:date="2020-01-27T13:05:00Z">
        <w:r w:rsidRPr="007E6716">
          <w:t>Figure 8.2.</w:t>
        </w:r>
        <w:r>
          <w:t>C</w:t>
        </w:r>
        <w:r w:rsidRPr="007E6716">
          <w:t xml:space="preserve">.2-1: </w:t>
        </w:r>
        <w:r w:rsidRPr="00E669A9">
          <w:t xml:space="preserve">Early </w:t>
        </w:r>
        <w:del w:id="50" w:author="Nokia" w:date="2020-06-10T11:43:00Z">
          <w:r w:rsidRPr="00E669A9" w:rsidDel="00BB1805">
            <w:delText>Forwarding</w:delText>
          </w:r>
        </w:del>
      </w:ins>
      <w:ins w:id="51" w:author="Nokia" w:date="2020-06-10T11:43:00Z">
        <w:r>
          <w:t>Status</w:t>
        </w:r>
      </w:ins>
      <w:ins w:id="52" w:author="Nokia (rapporteur)" w:date="2020-01-27T13:05:00Z">
        <w:r w:rsidRPr="00E669A9">
          <w:t xml:space="preserve"> Transfer during DAPS </w:t>
        </w:r>
        <w:r>
          <w:t xml:space="preserve">Handover </w:t>
        </w:r>
        <w:r w:rsidRPr="00E669A9">
          <w:t>or Conditional Handover, successful operation</w:t>
        </w:r>
      </w:ins>
    </w:p>
    <w:p w14:paraId="09630682" w14:textId="7340DF88" w:rsidR="00BB1805" w:rsidRPr="00905ACB" w:rsidRDefault="00BB1805" w:rsidP="00BB1805">
      <w:pPr>
        <w:overflowPunct w:val="0"/>
        <w:autoSpaceDE w:val="0"/>
        <w:autoSpaceDN w:val="0"/>
        <w:adjustRightInd w:val="0"/>
        <w:textAlignment w:val="baseline"/>
        <w:rPr>
          <w:ins w:id="53" w:author="Nokia (rapporteur)" w:date="2020-01-27T13:05:00Z"/>
          <w:lang w:eastAsia="en-GB"/>
        </w:rPr>
      </w:pPr>
      <w:ins w:id="54" w:author="Nokia (rapporteur)" w:date="2020-01-27T13:05:00Z">
        <w:r w:rsidRPr="007A77B4">
          <w:rPr>
            <w:lang w:eastAsia="en-GB"/>
          </w:rPr>
          <w:t xml:space="preserve">The </w:t>
        </w:r>
        <w:r>
          <w:rPr>
            <w:i/>
            <w:lang w:eastAsia="en-GB"/>
          </w:rPr>
          <w:t>DRB</w:t>
        </w:r>
        <w:r w:rsidRPr="00B73812">
          <w:rPr>
            <w:i/>
            <w:lang w:eastAsia="en-GB"/>
          </w:rPr>
          <w:t xml:space="preserve">s Subject To Early </w:t>
        </w:r>
        <w:del w:id="55" w:author="Nokia" w:date="2020-06-10T11:45:00Z">
          <w:r w:rsidRPr="00B73812" w:rsidDel="00BB1805">
            <w:rPr>
              <w:i/>
              <w:lang w:eastAsia="en-GB"/>
            </w:rPr>
            <w:delText>Forwarding</w:delText>
          </w:r>
        </w:del>
      </w:ins>
      <w:ins w:id="56" w:author="Nokia" w:date="2020-06-10T11:45:00Z">
        <w:r>
          <w:rPr>
            <w:i/>
            <w:lang w:eastAsia="en-GB"/>
          </w:rPr>
          <w:t>Status</w:t>
        </w:r>
      </w:ins>
      <w:ins w:id="57" w:author="Nokia (rapporteur)" w:date="2020-01-27T13:05:00Z">
        <w:r w:rsidRPr="00B73812">
          <w:rPr>
            <w:i/>
            <w:lang w:eastAsia="en-GB"/>
          </w:rPr>
          <w:t xml:space="preserve"> </w:t>
        </w:r>
        <w:proofErr w:type="spellStart"/>
        <w:r w:rsidRPr="00B73812">
          <w:rPr>
            <w:i/>
            <w:lang w:eastAsia="en-GB"/>
          </w:rPr>
          <w:t>Transfe</w:t>
        </w:r>
        <w:proofErr w:type="spellEnd"/>
        <w:r w:rsidRPr="00B73812">
          <w:rPr>
            <w:i/>
            <w:lang w:eastAsia="en-GB"/>
          </w:rPr>
          <w:t xml:space="preserve"> List </w:t>
        </w:r>
        <w:r w:rsidRPr="007A77B4">
          <w:rPr>
            <w:lang w:eastAsia="en-GB"/>
          </w:rPr>
          <w:t xml:space="preserve">IE included in the </w:t>
        </w:r>
        <w:r>
          <w:rPr>
            <w:lang w:eastAsia="en-GB"/>
          </w:rPr>
          <w:t xml:space="preserve">EARLY </w:t>
        </w:r>
        <w:del w:id="58" w:author="Nokia" w:date="2020-06-10T11:43:00Z">
          <w:r w:rsidDel="00BB1805">
            <w:rPr>
              <w:lang w:eastAsia="en-GB"/>
            </w:rPr>
            <w:delText>FORWARDING</w:delText>
          </w:r>
        </w:del>
      </w:ins>
      <w:ins w:id="59" w:author="Nokia" w:date="2020-06-10T11:43:00Z">
        <w:r>
          <w:rPr>
            <w:lang w:eastAsia="en-GB"/>
          </w:rPr>
          <w:t>STATUS</w:t>
        </w:r>
      </w:ins>
      <w:ins w:id="60" w:author="Nokia (rapporteur)" w:date="2020-01-27T13:05:00Z">
        <w:r>
          <w:rPr>
            <w:lang w:eastAsia="en-GB"/>
          </w:rPr>
          <w:t xml:space="preserve"> TRANSFER</w:t>
        </w:r>
        <w:r w:rsidRPr="007A77B4">
          <w:rPr>
            <w:lang w:eastAsia="en-GB"/>
          </w:rPr>
          <w:t xml:space="preserve"> message contains the </w:t>
        </w:r>
        <w:r>
          <w:rPr>
            <w:lang w:eastAsia="en-GB"/>
          </w:rPr>
          <w:t>DRB</w:t>
        </w:r>
        <w:r w:rsidRPr="007A77B4">
          <w:rPr>
            <w:lang w:eastAsia="en-GB"/>
          </w:rPr>
          <w:t xml:space="preserve"> ID(s) corresponding to the </w:t>
        </w:r>
        <w:r>
          <w:rPr>
            <w:lang w:eastAsia="en-GB"/>
          </w:rPr>
          <w:t>DRB</w:t>
        </w:r>
        <w:r w:rsidRPr="007A77B4">
          <w:rPr>
            <w:lang w:eastAsia="en-GB"/>
          </w:rPr>
          <w:t xml:space="preserve">(s) </w:t>
        </w:r>
        <w:r>
          <w:rPr>
            <w:lang w:eastAsia="en-GB"/>
          </w:rPr>
          <w:t xml:space="preserve">subject to be </w:t>
        </w:r>
        <w:proofErr w:type="spellStart"/>
        <w:r>
          <w:rPr>
            <w:lang w:eastAsia="en-GB"/>
          </w:rPr>
          <w:t>simulatensouly</w:t>
        </w:r>
        <w:proofErr w:type="spellEnd"/>
        <w:r>
          <w:rPr>
            <w:lang w:eastAsia="en-GB"/>
          </w:rPr>
          <w:t xml:space="preserve"> served by the source and the target NG-RAN nodes during DAPS Handover or the DRB(s) transferred during Conditional Handover</w:t>
        </w:r>
        <w:r w:rsidRPr="007A77B4">
          <w:rPr>
            <w:lang w:eastAsia="en-GB"/>
          </w:rPr>
          <w:t>.</w:t>
        </w:r>
      </w:ins>
    </w:p>
    <w:p w14:paraId="36FD591B" w14:textId="63953284" w:rsidR="00BB1805" w:rsidRDefault="00BB1805" w:rsidP="00BB1805">
      <w:pPr>
        <w:rPr>
          <w:ins w:id="61" w:author="Nokia (rapporteur)" w:date="2020-01-27T13:05:00Z"/>
        </w:rPr>
      </w:pPr>
      <w:ins w:id="62" w:author="Nokia (rapporteur)" w:date="2020-01-27T13:05:00Z">
        <w:r w:rsidRPr="007E6716">
          <w:rPr>
            <w:rFonts w:eastAsia="Yu Mincho"/>
          </w:rPr>
          <w:t xml:space="preserve">For each DRB in the </w:t>
        </w:r>
        <w:r>
          <w:rPr>
            <w:i/>
            <w:lang w:eastAsia="en-GB"/>
          </w:rPr>
          <w:t>DRB</w:t>
        </w:r>
        <w:r w:rsidRPr="00B73812">
          <w:rPr>
            <w:i/>
            <w:lang w:eastAsia="en-GB"/>
          </w:rPr>
          <w:t xml:space="preserve">s Subject To Early </w:t>
        </w:r>
        <w:del w:id="63" w:author="Nokia" w:date="2020-06-10T11:44:00Z">
          <w:r w:rsidRPr="00B73812" w:rsidDel="00BB1805">
            <w:rPr>
              <w:i/>
              <w:lang w:eastAsia="en-GB"/>
            </w:rPr>
            <w:delText>Forwarding</w:delText>
          </w:r>
        </w:del>
      </w:ins>
      <w:ins w:id="64" w:author="Nokia" w:date="2020-06-10T11:44:00Z">
        <w:r>
          <w:rPr>
            <w:i/>
            <w:lang w:eastAsia="en-GB"/>
          </w:rPr>
          <w:t>Status</w:t>
        </w:r>
      </w:ins>
      <w:ins w:id="65" w:author="Nokia (rapporteur)" w:date="2020-01-27T13:05:00Z">
        <w:r w:rsidRPr="00B73812">
          <w:rPr>
            <w:i/>
            <w:lang w:eastAsia="en-GB"/>
          </w:rPr>
          <w:t xml:space="preserve"> </w:t>
        </w:r>
        <w:proofErr w:type="spellStart"/>
        <w:r w:rsidRPr="00B73812">
          <w:rPr>
            <w:i/>
            <w:lang w:eastAsia="en-GB"/>
          </w:rPr>
          <w:t>Transfe</w:t>
        </w:r>
        <w:proofErr w:type="spellEnd"/>
        <w:r w:rsidRPr="00B73812">
          <w:rPr>
            <w:i/>
            <w:lang w:eastAsia="en-GB"/>
          </w:rPr>
          <w:t xml:space="preserve"> List </w:t>
        </w:r>
        <w:r w:rsidRPr="007A77B4">
          <w:rPr>
            <w:lang w:eastAsia="en-GB"/>
          </w:rPr>
          <w:t>IE</w:t>
        </w:r>
        <w:r w:rsidRPr="007E6716">
          <w:rPr>
            <w:rFonts w:eastAsia="Yu Mincho"/>
          </w:rPr>
          <w:t xml:space="preserve">, the target NG-RAN node shall use the value of the </w:t>
        </w:r>
        <w:r w:rsidRPr="007E6716">
          <w:rPr>
            <w:rFonts w:eastAsia="Yu Mincho"/>
            <w:i/>
          </w:rPr>
          <w:t xml:space="preserve">DL COUNT Value </w:t>
        </w:r>
        <w:r w:rsidRPr="007E6716">
          <w:rPr>
            <w:rFonts w:eastAsia="Yu Mincho"/>
          </w:rPr>
          <w:t xml:space="preserve">IE </w:t>
        </w:r>
        <w:r>
          <w:rPr>
            <w:rFonts w:eastAsia="Yu Mincho"/>
          </w:rPr>
          <w:t>as the COUNT of</w:t>
        </w:r>
        <w:r w:rsidRPr="007E6716">
          <w:rPr>
            <w:rFonts w:eastAsia="Yu Mincho"/>
          </w:rPr>
          <w:t xml:space="preserve"> the first downlink</w:t>
        </w:r>
        <w:r>
          <w:rPr>
            <w:rFonts w:eastAsia="Yu Mincho"/>
          </w:rPr>
          <w:t xml:space="preserve"> </w:t>
        </w:r>
        <w:r>
          <w:t>SDU that the source NG-RAN node forwards to the target NG-RAN node.</w:t>
        </w:r>
      </w:ins>
    </w:p>
    <w:p w14:paraId="30503D45" w14:textId="28E0C517" w:rsidR="00BB1805" w:rsidRDefault="00BB1805" w:rsidP="00BB1805">
      <w:pPr>
        <w:rPr>
          <w:ins w:id="66" w:author="Nokia (rapporteur)" w:date="2020-01-27T13:05:00Z"/>
        </w:rPr>
      </w:pPr>
      <w:ins w:id="67" w:author="Nokia (rapporteur)" w:date="2020-01-27T13:05:00Z">
        <w:r w:rsidRPr="007E6716">
          <w:rPr>
            <w:rFonts w:eastAsia="Yu Mincho"/>
          </w:rPr>
          <w:t xml:space="preserve">For each DRB in the </w:t>
        </w:r>
        <w:r>
          <w:rPr>
            <w:i/>
            <w:lang w:eastAsia="en-GB"/>
          </w:rPr>
          <w:t>DRB</w:t>
        </w:r>
        <w:r w:rsidRPr="00B73812">
          <w:rPr>
            <w:i/>
            <w:lang w:eastAsia="en-GB"/>
          </w:rPr>
          <w:t xml:space="preserve">s Subject To Early </w:t>
        </w:r>
        <w:del w:id="68" w:author="Nokia" w:date="2020-06-10T11:44:00Z">
          <w:r w:rsidRPr="00B73812" w:rsidDel="00BB1805">
            <w:rPr>
              <w:i/>
              <w:lang w:eastAsia="en-GB"/>
            </w:rPr>
            <w:delText>Forwarding</w:delText>
          </w:r>
        </w:del>
      </w:ins>
      <w:ins w:id="69" w:author="Nokia" w:date="2020-06-10T11:44:00Z">
        <w:r>
          <w:rPr>
            <w:i/>
            <w:lang w:eastAsia="en-GB"/>
          </w:rPr>
          <w:t>Status</w:t>
        </w:r>
      </w:ins>
      <w:ins w:id="70" w:author="Nokia (rapporteur)" w:date="2020-01-27T13:05:00Z">
        <w:r w:rsidRPr="00B73812">
          <w:rPr>
            <w:i/>
            <w:lang w:eastAsia="en-GB"/>
          </w:rPr>
          <w:t xml:space="preserve"> </w:t>
        </w:r>
        <w:proofErr w:type="spellStart"/>
        <w:r w:rsidRPr="00B73812">
          <w:rPr>
            <w:i/>
            <w:lang w:eastAsia="en-GB"/>
          </w:rPr>
          <w:t>Transfe</w:t>
        </w:r>
        <w:proofErr w:type="spellEnd"/>
        <w:r w:rsidRPr="00B73812">
          <w:rPr>
            <w:i/>
            <w:lang w:eastAsia="en-GB"/>
          </w:rPr>
          <w:t xml:space="preserve"> List </w:t>
        </w:r>
        <w:r w:rsidRPr="007A77B4">
          <w:rPr>
            <w:lang w:eastAsia="en-GB"/>
          </w:rPr>
          <w:t>IE</w:t>
        </w:r>
        <w:r>
          <w:rPr>
            <w:lang w:eastAsia="en-GB"/>
          </w:rPr>
          <w:t xml:space="preserve"> </w:t>
        </w:r>
        <w:r w:rsidRPr="002762DC">
          <w:rPr>
            <w:lang w:eastAsia="en-GB"/>
          </w:rPr>
          <w:t>for which the</w:t>
        </w:r>
        <w:r w:rsidRPr="002762DC">
          <w:rPr>
            <w:i/>
            <w:iCs/>
            <w:lang w:eastAsia="en-GB"/>
          </w:rPr>
          <w:t xml:space="preserve"> </w:t>
        </w:r>
        <w:r>
          <w:rPr>
            <w:i/>
            <w:iCs/>
            <w:lang w:eastAsia="en-GB"/>
          </w:rPr>
          <w:t xml:space="preserve">DISCARD </w:t>
        </w:r>
        <w:r w:rsidRPr="002762DC">
          <w:rPr>
            <w:i/>
            <w:iCs/>
            <w:lang w:eastAsia="en-GB"/>
          </w:rPr>
          <w:t>DL COUNT Value</w:t>
        </w:r>
        <w:r w:rsidRPr="002762DC">
          <w:rPr>
            <w:lang w:eastAsia="en-GB"/>
          </w:rPr>
          <w:t xml:space="preserve"> IE is received in the </w:t>
        </w:r>
        <w:r>
          <w:rPr>
            <w:lang w:eastAsia="en-GB"/>
          </w:rPr>
          <w:t xml:space="preserve">EARLY </w:t>
        </w:r>
        <w:del w:id="71" w:author="Nokia" w:date="2020-06-10T11:44:00Z">
          <w:r w:rsidDel="00BB1805">
            <w:rPr>
              <w:lang w:eastAsia="en-GB"/>
            </w:rPr>
            <w:delText>FORWARDING</w:delText>
          </w:r>
        </w:del>
      </w:ins>
      <w:ins w:id="72" w:author="Nokia" w:date="2020-06-10T11:44:00Z">
        <w:r>
          <w:rPr>
            <w:lang w:eastAsia="en-GB"/>
          </w:rPr>
          <w:t>STATUS</w:t>
        </w:r>
      </w:ins>
      <w:ins w:id="73" w:author="Nokia (rapporteur)" w:date="2020-01-27T13:05:00Z">
        <w:r>
          <w:rPr>
            <w:lang w:eastAsia="en-GB"/>
          </w:rPr>
          <w:t xml:space="preserve"> TRANSFER</w:t>
        </w:r>
        <w:r w:rsidRPr="002762DC">
          <w:rPr>
            <w:lang w:eastAsia="en-GB"/>
          </w:rPr>
          <w:t xml:space="preserve"> message</w:t>
        </w:r>
        <w:r w:rsidRPr="007E6716">
          <w:rPr>
            <w:rFonts w:eastAsia="Yu Mincho"/>
          </w:rPr>
          <w:t xml:space="preserve">, </w:t>
        </w:r>
        <w:r w:rsidRPr="002762DC">
          <w:rPr>
            <w:lang w:eastAsia="en-GB"/>
          </w:rPr>
          <w:t xml:space="preserve">the target </w:t>
        </w:r>
        <w:r>
          <w:rPr>
            <w:lang w:eastAsia="en-GB"/>
          </w:rPr>
          <w:t>NG-RAN node</w:t>
        </w:r>
        <w:r w:rsidRPr="002762DC">
          <w:rPr>
            <w:lang w:eastAsia="en-GB"/>
          </w:rPr>
          <w:t xml:space="preserve"> </w:t>
        </w:r>
        <w:r>
          <w:t>does not transmit forwarded downlink SDUs to the UE whose COUNT is less than the provided and discards them if transmission has not been attempted.</w:t>
        </w:r>
      </w:ins>
    </w:p>
    <w:p w14:paraId="114B5F74" w14:textId="77777777" w:rsidR="00BB1805" w:rsidRPr="007E6716" w:rsidRDefault="00BB1805" w:rsidP="00BB1805">
      <w:pPr>
        <w:pStyle w:val="Heading4"/>
        <w:rPr>
          <w:ins w:id="74" w:author="Nokia (rapporteur)" w:date="2020-01-27T13:05:00Z"/>
        </w:rPr>
      </w:pPr>
      <w:ins w:id="75" w:author="Nokia (rapporteur)" w:date="2020-01-27T13:05:00Z">
        <w:r w:rsidRPr="007E6716">
          <w:t>8.2.</w:t>
        </w:r>
        <w:r>
          <w:t>C</w:t>
        </w:r>
        <w:r w:rsidRPr="007E6716">
          <w:t>.3</w:t>
        </w:r>
        <w:r w:rsidRPr="007E6716">
          <w:tab/>
          <w:t>Unsuccessful Operation</w:t>
        </w:r>
      </w:ins>
    </w:p>
    <w:p w14:paraId="1399A163" w14:textId="77777777" w:rsidR="00BB1805" w:rsidRPr="007E6716" w:rsidRDefault="00BB1805" w:rsidP="00BB1805">
      <w:pPr>
        <w:rPr>
          <w:ins w:id="76" w:author="Nokia (rapporteur)" w:date="2020-01-27T13:05:00Z"/>
        </w:rPr>
      </w:pPr>
      <w:ins w:id="77" w:author="Nokia (rapporteur)" w:date="2020-01-27T13:05:00Z">
        <w:r w:rsidRPr="007E6716">
          <w:t>Not applicable.</w:t>
        </w:r>
      </w:ins>
    </w:p>
    <w:p w14:paraId="07D107F1" w14:textId="77777777" w:rsidR="00BB1805" w:rsidRPr="007E6716" w:rsidRDefault="00BB1805" w:rsidP="00BB1805">
      <w:pPr>
        <w:pStyle w:val="Heading4"/>
        <w:rPr>
          <w:ins w:id="78" w:author="Nokia (rapporteur)" w:date="2020-01-27T13:05:00Z"/>
        </w:rPr>
      </w:pPr>
      <w:ins w:id="79" w:author="Nokia (rapporteur)" w:date="2020-01-27T13:05:00Z">
        <w:r w:rsidRPr="007E6716">
          <w:t>8.2.</w:t>
        </w:r>
        <w:r>
          <w:t>C</w:t>
        </w:r>
        <w:r w:rsidRPr="007E6716">
          <w:t>.4</w:t>
        </w:r>
        <w:r w:rsidRPr="007E6716">
          <w:tab/>
          <w:t>Abnormal Conditions</w:t>
        </w:r>
      </w:ins>
    </w:p>
    <w:p w14:paraId="792A6C22" w14:textId="77777777" w:rsidR="00BB1805" w:rsidRPr="002762DC" w:rsidRDefault="00BB1805" w:rsidP="00BB1805">
      <w:pPr>
        <w:overflowPunct w:val="0"/>
        <w:autoSpaceDE w:val="0"/>
        <w:autoSpaceDN w:val="0"/>
        <w:adjustRightInd w:val="0"/>
        <w:textAlignment w:val="baseline"/>
        <w:rPr>
          <w:ins w:id="80" w:author="Nokia (rapporteur)" w:date="2020-01-27T13:05:00Z"/>
          <w:lang w:eastAsia="en-GB"/>
        </w:rPr>
      </w:pPr>
      <w:ins w:id="81" w:author="Nokia (rapporteur)" w:date="2020-01-27T13:05:00Z">
        <w:r w:rsidRPr="002762DC">
          <w:rPr>
            <w:lang w:eastAsia="en-GB"/>
          </w:rPr>
          <w:t xml:space="preserve">If the target </w:t>
        </w:r>
        <w:r>
          <w:rPr>
            <w:lang w:eastAsia="en-GB"/>
          </w:rPr>
          <w:t>NG-RAN node</w:t>
        </w:r>
        <w:r w:rsidRPr="002762DC">
          <w:rPr>
            <w:lang w:eastAsia="en-GB"/>
          </w:rPr>
          <w:t xml:space="preserve"> receives this message for a UE for which no prepared </w:t>
        </w:r>
        <w:r>
          <w:rPr>
            <w:lang w:eastAsia="en-GB"/>
          </w:rPr>
          <w:t>DAPS H</w:t>
        </w:r>
        <w:r w:rsidRPr="002762DC">
          <w:rPr>
            <w:lang w:eastAsia="en-GB"/>
          </w:rPr>
          <w:t xml:space="preserve">andover </w:t>
        </w:r>
        <w:r>
          <w:rPr>
            <w:lang w:eastAsia="en-GB"/>
          </w:rPr>
          <w:t xml:space="preserve">or Conditional Handover </w:t>
        </w:r>
        <w:r w:rsidRPr="002762DC">
          <w:rPr>
            <w:lang w:eastAsia="en-GB"/>
          </w:rPr>
          <w:t xml:space="preserve">exists at the target </w:t>
        </w:r>
        <w:r>
          <w:rPr>
            <w:lang w:eastAsia="en-GB"/>
          </w:rPr>
          <w:t>NG-RAN node</w:t>
        </w:r>
        <w:r w:rsidRPr="002762DC">
          <w:rPr>
            <w:lang w:eastAsia="en-GB"/>
          </w:rPr>
          <w:t xml:space="preserve">, the target </w:t>
        </w:r>
        <w:r>
          <w:rPr>
            <w:lang w:eastAsia="en-GB"/>
          </w:rPr>
          <w:t>NG-RAN node</w:t>
        </w:r>
        <w:r w:rsidRPr="002762DC">
          <w:rPr>
            <w:lang w:eastAsia="en-GB"/>
          </w:rPr>
          <w:t xml:space="preserve"> shall ignore the message.</w:t>
        </w:r>
      </w:ins>
    </w:p>
    <w:p w14:paraId="7D87DD15" w14:textId="77777777" w:rsidR="00F84F5B" w:rsidRDefault="00F84F5B" w:rsidP="00F84F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4F5B" w:rsidRPr="00ED47D5" w14:paraId="16D94DA4" w14:textId="77777777" w:rsidTr="00BB1805">
        <w:tc>
          <w:tcPr>
            <w:tcW w:w="9629" w:type="dxa"/>
            <w:shd w:val="clear" w:color="auto" w:fill="D9D9D9" w:themeFill="background1" w:themeFillShade="D9"/>
          </w:tcPr>
          <w:p w14:paraId="6039720D" w14:textId="77777777" w:rsidR="00F84F5B" w:rsidRPr="00ED47D5" w:rsidRDefault="00F84F5B" w:rsidP="00BB180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29845C27" w14:textId="77777777" w:rsidR="00F84F5B" w:rsidRDefault="00F84F5B" w:rsidP="00F84F5B">
      <w:pPr>
        <w:rPr>
          <w:noProof/>
        </w:rPr>
      </w:pPr>
    </w:p>
    <w:bookmarkEnd w:id="6"/>
    <w:bookmarkEnd w:id="7"/>
    <w:p w14:paraId="14C1574A" w14:textId="726757F5" w:rsidR="00BB1805" w:rsidRPr="007E6716" w:rsidRDefault="00BB1805" w:rsidP="00BB1805">
      <w:pPr>
        <w:pStyle w:val="Heading4"/>
        <w:rPr>
          <w:ins w:id="82" w:author="Nokia (rapporteur)" w:date="2020-01-27T13:07:00Z"/>
        </w:rPr>
      </w:pPr>
      <w:ins w:id="83" w:author="Nokia (rapporteur)" w:date="2020-01-27T13:07:00Z">
        <w:r w:rsidRPr="007E6716">
          <w:t>9.1.1.</w:t>
        </w:r>
        <w:r>
          <w:t>CC</w:t>
        </w:r>
        <w:r w:rsidRPr="007E6716">
          <w:tab/>
        </w:r>
        <w:r>
          <w:t xml:space="preserve">EARLY </w:t>
        </w:r>
        <w:del w:id="84" w:author="Nokia" w:date="2020-06-10T11:44:00Z">
          <w:r w:rsidDel="00BB1805">
            <w:delText>FORWARDING</w:delText>
          </w:r>
        </w:del>
      </w:ins>
      <w:ins w:id="85" w:author="Nokia" w:date="2020-06-10T11:44:00Z">
        <w:r>
          <w:t>STATUS</w:t>
        </w:r>
      </w:ins>
      <w:ins w:id="86" w:author="Nokia (rapporteur)" w:date="2020-01-27T13:07:00Z">
        <w:r>
          <w:t xml:space="preserve"> TRANSFER</w:t>
        </w:r>
      </w:ins>
    </w:p>
    <w:p w14:paraId="583E6CC6" w14:textId="77777777" w:rsidR="00BB1805" w:rsidRDefault="00BB1805" w:rsidP="00BB1805">
      <w:pPr>
        <w:overflowPunct w:val="0"/>
        <w:autoSpaceDE w:val="0"/>
        <w:autoSpaceDN w:val="0"/>
        <w:adjustRightInd w:val="0"/>
        <w:textAlignment w:val="baseline"/>
        <w:rPr>
          <w:ins w:id="87" w:author="Nokia (rapporteur)" w:date="2020-01-27T13:07:00Z"/>
          <w:lang w:eastAsia="en-GB"/>
        </w:rPr>
      </w:pPr>
      <w:ins w:id="88" w:author="Nokia (rapporteur)" w:date="2020-01-27T13:07:00Z">
        <w:r w:rsidRPr="007E6716">
          <w:t xml:space="preserve">This message is sent by the source NG-RAN node to the target NG-RAN node to transfer </w:t>
        </w:r>
        <w:r>
          <w:rPr>
            <w:lang w:eastAsia="en-GB"/>
          </w:rPr>
          <w:t>the COUNT value related to the forwarded downlink SDUs during DAPS Handover or Conditional Handover.</w:t>
        </w:r>
      </w:ins>
    </w:p>
    <w:p w14:paraId="6DDFDF4A" w14:textId="77777777" w:rsidR="00BB1805" w:rsidRPr="007E6716" w:rsidRDefault="00BB1805" w:rsidP="00BB1805">
      <w:pPr>
        <w:ind w:left="1134" w:hanging="1134"/>
        <w:rPr>
          <w:ins w:id="89" w:author="Nokia (rapporteur)" w:date="2020-01-27T13:07:00Z"/>
        </w:rPr>
      </w:pPr>
      <w:ins w:id="90" w:author="Nokia (rapporteur)" w:date="2020-01-27T13:07:00Z">
        <w:r w:rsidRPr="007E6716">
          <w:t>Direction:</w:t>
        </w:r>
        <w:r w:rsidRPr="007E6716">
          <w:tab/>
          <w:t xml:space="preserve">source NG-RAN node </w:t>
        </w:r>
        <w:r w:rsidRPr="007E6716">
          <w:sym w:font="Symbol" w:char="F0AE"/>
        </w:r>
        <w:r w:rsidRPr="007E6716">
          <w:t xml:space="preserve"> target NG-RAN node</w:t>
        </w:r>
        <w:r>
          <w:t xml:space="preserve"> </w:t>
        </w:r>
        <w:r w:rsidRPr="007E6716">
          <w:t>(</w:t>
        </w:r>
        <w:r>
          <w:t>DAPS H</w:t>
        </w:r>
        <w:r w:rsidRPr="007E6716">
          <w:t>andover</w:t>
        </w:r>
        <w:r>
          <w:t xml:space="preserve"> or Conditional Handover</w:t>
        </w:r>
        <w:r w:rsidRPr="007E6716">
          <w:t>).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BB1805" w:rsidRPr="007E6716" w14:paraId="17FA3467" w14:textId="77777777" w:rsidTr="00BB1805">
        <w:trPr>
          <w:ins w:id="91" w:author="Nokia (rapporteur)" w:date="2020-01-27T13:07:00Z"/>
        </w:trPr>
        <w:tc>
          <w:tcPr>
            <w:tcW w:w="2578" w:type="dxa"/>
          </w:tcPr>
          <w:p w14:paraId="40860149" w14:textId="77777777" w:rsidR="00BB1805" w:rsidRPr="007E6716" w:rsidRDefault="00BB1805" w:rsidP="00BB1805">
            <w:pPr>
              <w:pStyle w:val="TAH"/>
              <w:rPr>
                <w:ins w:id="92" w:author="Nokia (rapporteur)" w:date="2020-01-27T13:07:00Z"/>
                <w:lang w:eastAsia="ja-JP"/>
              </w:rPr>
            </w:pPr>
            <w:ins w:id="93" w:author="Nokia (rapporteur)" w:date="2020-01-27T13:07:00Z">
              <w:r w:rsidRPr="007E6716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6FEC1A78" w14:textId="77777777" w:rsidR="00BB1805" w:rsidRPr="007E6716" w:rsidRDefault="00BB1805" w:rsidP="00BB1805">
            <w:pPr>
              <w:pStyle w:val="TAH"/>
              <w:rPr>
                <w:ins w:id="94" w:author="Nokia (rapporteur)" w:date="2020-01-27T13:07:00Z"/>
                <w:lang w:eastAsia="ja-JP"/>
              </w:rPr>
            </w:pPr>
            <w:ins w:id="95" w:author="Nokia (rapporteur)" w:date="2020-01-27T13:07:00Z">
              <w:r w:rsidRPr="007E6716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4FC05C56" w14:textId="77777777" w:rsidR="00BB1805" w:rsidRPr="007E6716" w:rsidRDefault="00BB1805" w:rsidP="00BB1805">
            <w:pPr>
              <w:pStyle w:val="TAH"/>
              <w:rPr>
                <w:ins w:id="96" w:author="Nokia (rapporteur)" w:date="2020-01-27T13:07:00Z"/>
                <w:lang w:eastAsia="ja-JP"/>
              </w:rPr>
            </w:pPr>
            <w:ins w:id="97" w:author="Nokia (rapporteur)" w:date="2020-01-27T13:07:00Z">
              <w:r w:rsidRPr="007E6716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21A33B11" w14:textId="77777777" w:rsidR="00BB1805" w:rsidRPr="007E6716" w:rsidRDefault="00BB1805" w:rsidP="00BB1805">
            <w:pPr>
              <w:pStyle w:val="TAH"/>
              <w:rPr>
                <w:ins w:id="98" w:author="Nokia (rapporteur)" w:date="2020-01-27T13:07:00Z"/>
                <w:lang w:eastAsia="ja-JP"/>
              </w:rPr>
            </w:pPr>
            <w:ins w:id="99" w:author="Nokia (rapporteur)" w:date="2020-01-27T13:07:00Z">
              <w:r w:rsidRPr="007E6716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0E1DBD44" w14:textId="77777777" w:rsidR="00BB1805" w:rsidRPr="007E6716" w:rsidRDefault="00BB1805" w:rsidP="00BB1805">
            <w:pPr>
              <w:pStyle w:val="TAH"/>
              <w:rPr>
                <w:ins w:id="100" w:author="Nokia (rapporteur)" w:date="2020-01-27T13:07:00Z"/>
                <w:lang w:eastAsia="ja-JP"/>
              </w:rPr>
            </w:pPr>
            <w:ins w:id="101" w:author="Nokia (rapporteur)" w:date="2020-01-27T13:07:00Z">
              <w:r w:rsidRPr="007E6716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5F29520" w14:textId="77777777" w:rsidR="00BB1805" w:rsidRPr="007E6716" w:rsidRDefault="00BB1805" w:rsidP="00BB1805">
            <w:pPr>
              <w:pStyle w:val="TAH"/>
              <w:rPr>
                <w:ins w:id="102" w:author="Nokia (rapporteur)" w:date="2020-01-27T13:07:00Z"/>
                <w:b w:val="0"/>
                <w:lang w:eastAsia="ja-JP"/>
              </w:rPr>
            </w:pPr>
            <w:ins w:id="103" w:author="Nokia (rapporteur)" w:date="2020-01-27T13:07:00Z">
              <w:r w:rsidRPr="007E6716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664FA1AC" w14:textId="77777777" w:rsidR="00BB1805" w:rsidRPr="007E6716" w:rsidRDefault="00BB1805" w:rsidP="00BB1805">
            <w:pPr>
              <w:pStyle w:val="TAH"/>
              <w:rPr>
                <w:ins w:id="104" w:author="Nokia (rapporteur)" w:date="2020-01-27T13:07:00Z"/>
                <w:b w:val="0"/>
                <w:lang w:eastAsia="ja-JP"/>
              </w:rPr>
            </w:pPr>
            <w:ins w:id="105" w:author="Nokia (rapporteur)" w:date="2020-01-27T13:07:00Z">
              <w:r w:rsidRPr="007E6716">
                <w:rPr>
                  <w:lang w:eastAsia="ja-JP"/>
                </w:rPr>
                <w:t>Assigned Criticality</w:t>
              </w:r>
            </w:ins>
          </w:p>
        </w:tc>
      </w:tr>
      <w:tr w:rsidR="00BB1805" w:rsidRPr="007E6716" w14:paraId="68BBD1A1" w14:textId="77777777" w:rsidTr="00BB1805">
        <w:trPr>
          <w:ins w:id="106" w:author="Nokia (rapporteur)" w:date="2020-01-27T13:07:00Z"/>
        </w:trPr>
        <w:tc>
          <w:tcPr>
            <w:tcW w:w="2578" w:type="dxa"/>
          </w:tcPr>
          <w:p w14:paraId="74B922FD" w14:textId="77777777" w:rsidR="00BB1805" w:rsidRPr="007E6716" w:rsidRDefault="00BB1805" w:rsidP="00BB1805">
            <w:pPr>
              <w:pStyle w:val="TAL"/>
              <w:rPr>
                <w:ins w:id="107" w:author="Nokia (rapporteur)" w:date="2020-01-27T13:07:00Z"/>
                <w:lang w:eastAsia="ja-JP"/>
              </w:rPr>
            </w:pPr>
            <w:ins w:id="108" w:author="Nokia (rapporteur)" w:date="2020-01-27T13:07:00Z">
              <w:r w:rsidRPr="007E6716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7D80405D" w14:textId="77777777" w:rsidR="00BB1805" w:rsidRPr="007E6716" w:rsidRDefault="00BB1805" w:rsidP="00BB1805">
            <w:pPr>
              <w:pStyle w:val="TAL"/>
              <w:rPr>
                <w:ins w:id="109" w:author="Nokia (rapporteur)" w:date="2020-01-27T13:07:00Z"/>
                <w:lang w:eastAsia="ja-JP"/>
              </w:rPr>
            </w:pPr>
            <w:ins w:id="110" w:author="Nokia (rapporteur)" w:date="2020-01-27T13:07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3C3224C0" w14:textId="77777777" w:rsidR="00BB1805" w:rsidRPr="007E6716" w:rsidRDefault="00BB1805" w:rsidP="00BB1805">
            <w:pPr>
              <w:pStyle w:val="TAL"/>
              <w:rPr>
                <w:ins w:id="111" w:author="Nokia (rapporteur)" w:date="2020-01-27T13:07:00Z"/>
                <w:lang w:eastAsia="ja-JP"/>
              </w:rPr>
            </w:pPr>
          </w:p>
        </w:tc>
        <w:tc>
          <w:tcPr>
            <w:tcW w:w="1276" w:type="dxa"/>
          </w:tcPr>
          <w:p w14:paraId="6AB8A20E" w14:textId="77777777" w:rsidR="00BB1805" w:rsidRPr="007E6716" w:rsidRDefault="00BB1805" w:rsidP="00BB1805">
            <w:pPr>
              <w:pStyle w:val="TAL"/>
              <w:rPr>
                <w:ins w:id="112" w:author="Nokia (rapporteur)" w:date="2020-01-27T13:07:00Z"/>
                <w:lang w:eastAsia="ja-JP"/>
              </w:rPr>
            </w:pPr>
            <w:ins w:id="113" w:author="Nokia (rapporteur)" w:date="2020-01-27T13:07:00Z">
              <w:r w:rsidRPr="007E6716">
                <w:rPr>
                  <w:lang w:eastAsia="ja-JP"/>
                </w:rPr>
                <w:t>9.2.3.1</w:t>
              </w:r>
            </w:ins>
          </w:p>
        </w:tc>
        <w:tc>
          <w:tcPr>
            <w:tcW w:w="2126" w:type="dxa"/>
          </w:tcPr>
          <w:p w14:paraId="482DD7CA" w14:textId="77777777" w:rsidR="00BB1805" w:rsidRPr="007E6716" w:rsidRDefault="00BB1805" w:rsidP="00BB1805">
            <w:pPr>
              <w:pStyle w:val="TAL"/>
              <w:rPr>
                <w:ins w:id="114" w:author="Nokia (rapporteur)" w:date="2020-01-27T13:07:00Z"/>
                <w:lang w:eastAsia="ja-JP"/>
              </w:rPr>
            </w:pPr>
          </w:p>
        </w:tc>
        <w:tc>
          <w:tcPr>
            <w:tcW w:w="1134" w:type="dxa"/>
          </w:tcPr>
          <w:p w14:paraId="21BC3F05" w14:textId="77777777" w:rsidR="00BB1805" w:rsidRPr="007E6716" w:rsidRDefault="00BB1805" w:rsidP="00BB1805">
            <w:pPr>
              <w:pStyle w:val="TAC"/>
              <w:rPr>
                <w:ins w:id="115" w:author="Nokia (rapporteur)" w:date="2020-01-27T13:07:00Z"/>
                <w:lang w:eastAsia="ja-JP"/>
              </w:rPr>
            </w:pPr>
            <w:ins w:id="116" w:author="Nokia (rapporteur)" w:date="2020-01-27T13:07:00Z">
              <w:r w:rsidRPr="007E6716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DCA661A" w14:textId="77777777" w:rsidR="00BB1805" w:rsidRPr="007E6716" w:rsidRDefault="00BB1805" w:rsidP="00BB1805">
            <w:pPr>
              <w:pStyle w:val="TAC"/>
              <w:rPr>
                <w:ins w:id="117" w:author="Nokia (rapporteur)" w:date="2020-01-27T13:07:00Z"/>
                <w:lang w:eastAsia="ja-JP"/>
              </w:rPr>
            </w:pPr>
            <w:ins w:id="118" w:author="Nokia (rapporteur)" w:date="2020-01-27T13:07:00Z">
              <w:r w:rsidRPr="007E6716">
                <w:rPr>
                  <w:lang w:eastAsia="ja-JP"/>
                </w:rPr>
                <w:t>ignore</w:t>
              </w:r>
            </w:ins>
          </w:p>
        </w:tc>
      </w:tr>
      <w:tr w:rsidR="00BB1805" w:rsidRPr="007E6716" w14:paraId="7F15D7CF" w14:textId="77777777" w:rsidTr="00BB1805">
        <w:trPr>
          <w:ins w:id="119" w:author="Nokia (rapporteur)" w:date="2020-01-27T13:07:00Z"/>
        </w:trPr>
        <w:tc>
          <w:tcPr>
            <w:tcW w:w="2578" w:type="dxa"/>
          </w:tcPr>
          <w:p w14:paraId="0865F3B2" w14:textId="77777777" w:rsidR="00BB1805" w:rsidRPr="007E6716" w:rsidRDefault="00BB1805" w:rsidP="00BB1805">
            <w:pPr>
              <w:pStyle w:val="TAL"/>
              <w:rPr>
                <w:ins w:id="120" w:author="Nokia (rapporteur)" w:date="2020-01-27T13:07:00Z"/>
                <w:lang w:eastAsia="ja-JP"/>
              </w:rPr>
            </w:pPr>
            <w:ins w:id="121" w:author="Nokia (rapporteur)" w:date="2020-01-27T13:07:00Z">
              <w:r w:rsidRPr="007E6716">
                <w:rPr>
                  <w:lang w:eastAsia="ja-JP"/>
                </w:rPr>
                <w:t xml:space="preserve">Source NG-RAN node UE </w:t>
              </w:r>
              <w:proofErr w:type="spellStart"/>
              <w:r w:rsidRPr="007E6716">
                <w:rPr>
                  <w:lang w:eastAsia="ja-JP"/>
                </w:rPr>
                <w:t>X</w:t>
              </w:r>
              <w:r w:rsidRPr="007E6716">
                <w:rPr>
                  <w:rFonts w:hint="eastAsia"/>
                  <w:lang w:eastAsia="zh-CN"/>
                </w:rPr>
                <w:t>n</w:t>
              </w:r>
              <w:r w:rsidRPr="007E6716">
                <w:rPr>
                  <w:lang w:eastAsia="ja-JP"/>
                </w:rPr>
                <w:t>AP</w:t>
              </w:r>
              <w:proofErr w:type="spellEnd"/>
              <w:r w:rsidRPr="007E6716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4A429DD9" w14:textId="77777777" w:rsidR="00BB1805" w:rsidRPr="007E6716" w:rsidRDefault="00BB1805" w:rsidP="00BB1805">
            <w:pPr>
              <w:pStyle w:val="TAL"/>
              <w:rPr>
                <w:ins w:id="122" w:author="Nokia (rapporteur)" w:date="2020-01-27T13:07:00Z"/>
                <w:lang w:eastAsia="ja-JP"/>
              </w:rPr>
            </w:pPr>
            <w:ins w:id="123" w:author="Nokia (rapporteur)" w:date="2020-01-27T13:07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78AE71C9" w14:textId="77777777" w:rsidR="00BB1805" w:rsidRPr="007E6716" w:rsidRDefault="00BB1805" w:rsidP="00BB1805">
            <w:pPr>
              <w:pStyle w:val="TAL"/>
              <w:rPr>
                <w:ins w:id="124" w:author="Nokia (rapporteur)" w:date="2020-01-27T13:07:00Z"/>
                <w:lang w:eastAsia="ja-JP"/>
              </w:rPr>
            </w:pPr>
          </w:p>
        </w:tc>
        <w:tc>
          <w:tcPr>
            <w:tcW w:w="1276" w:type="dxa"/>
          </w:tcPr>
          <w:p w14:paraId="575011B2" w14:textId="77777777" w:rsidR="00BB1805" w:rsidRPr="007E6716" w:rsidRDefault="00BB1805" w:rsidP="00BB1805">
            <w:pPr>
              <w:pStyle w:val="TAL"/>
              <w:rPr>
                <w:ins w:id="125" w:author="Nokia (rapporteur)" w:date="2020-01-27T13:07:00Z"/>
                <w:lang w:eastAsia="ja-JP"/>
              </w:rPr>
            </w:pPr>
            <w:ins w:id="126" w:author="Nokia (rapporteur)" w:date="2020-01-27T13:07:00Z">
              <w:r w:rsidRPr="007E6716">
                <w:rPr>
                  <w:lang w:eastAsia="ja-JP"/>
                </w:rPr>
                <w:t xml:space="preserve">NG-RAN node UE </w:t>
              </w:r>
              <w:proofErr w:type="spellStart"/>
              <w:r w:rsidRPr="007E6716">
                <w:rPr>
                  <w:lang w:eastAsia="ja-JP"/>
                </w:rPr>
                <w:t>XnAP</w:t>
              </w:r>
              <w:proofErr w:type="spellEnd"/>
              <w:r w:rsidRPr="007E6716">
                <w:rPr>
                  <w:lang w:eastAsia="ja-JP"/>
                </w:rPr>
                <w:t xml:space="preserve"> ID</w:t>
              </w:r>
              <w:r w:rsidRPr="007E6716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26" w:type="dxa"/>
          </w:tcPr>
          <w:p w14:paraId="35C3C63C" w14:textId="77777777" w:rsidR="00BB1805" w:rsidRPr="007E6716" w:rsidRDefault="00BB1805" w:rsidP="00BB1805">
            <w:pPr>
              <w:pStyle w:val="TAL"/>
              <w:rPr>
                <w:ins w:id="127" w:author="Nokia (rapporteur)" w:date="2020-01-27T13:07:00Z"/>
                <w:lang w:eastAsia="ja-JP"/>
              </w:rPr>
            </w:pPr>
            <w:ins w:id="128" w:author="Nokia (rapporteur)" w:date="2020-01-27T13:07:00Z">
              <w:r w:rsidRPr="007E6716">
                <w:rPr>
                  <w:lang w:eastAsia="ja-JP"/>
                </w:rPr>
                <w:t>Allocated for handover at the source NG-RAN node.</w:t>
              </w:r>
            </w:ins>
          </w:p>
        </w:tc>
        <w:tc>
          <w:tcPr>
            <w:tcW w:w="1134" w:type="dxa"/>
          </w:tcPr>
          <w:p w14:paraId="3298CD34" w14:textId="77777777" w:rsidR="00BB1805" w:rsidRPr="007E6716" w:rsidRDefault="00BB1805" w:rsidP="00BB1805">
            <w:pPr>
              <w:pStyle w:val="TAC"/>
              <w:rPr>
                <w:ins w:id="129" w:author="Nokia (rapporteur)" w:date="2020-01-27T13:07:00Z"/>
                <w:lang w:eastAsia="ja-JP"/>
              </w:rPr>
            </w:pPr>
            <w:ins w:id="130" w:author="Nokia (rapporteur)" w:date="2020-01-27T13:07:00Z">
              <w:r w:rsidRPr="007E6716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B0522D4" w14:textId="77777777" w:rsidR="00BB1805" w:rsidRPr="007E6716" w:rsidRDefault="00BB1805" w:rsidP="00BB1805">
            <w:pPr>
              <w:pStyle w:val="TAC"/>
              <w:rPr>
                <w:ins w:id="131" w:author="Nokia (rapporteur)" w:date="2020-01-27T13:07:00Z"/>
                <w:lang w:eastAsia="ja-JP"/>
              </w:rPr>
            </w:pPr>
            <w:ins w:id="132" w:author="Nokia (rapporteur)" w:date="2020-01-27T13:07:00Z">
              <w:r w:rsidRPr="007E6716">
                <w:rPr>
                  <w:lang w:eastAsia="ja-JP"/>
                </w:rPr>
                <w:t>reject</w:t>
              </w:r>
            </w:ins>
          </w:p>
        </w:tc>
      </w:tr>
      <w:tr w:rsidR="00BB1805" w:rsidRPr="007E6716" w14:paraId="7104F177" w14:textId="77777777" w:rsidTr="00BB1805">
        <w:trPr>
          <w:ins w:id="133" w:author="Nokia (rapporteur)" w:date="2020-01-27T13:07:00Z"/>
        </w:trPr>
        <w:tc>
          <w:tcPr>
            <w:tcW w:w="2578" w:type="dxa"/>
          </w:tcPr>
          <w:p w14:paraId="04051444" w14:textId="77777777" w:rsidR="00BB1805" w:rsidRPr="007E6716" w:rsidRDefault="00BB1805" w:rsidP="00BB1805">
            <w:pPr>
              <w:pStyle w:val="TAL"/>
              <w:rPr>
                <w:ins w:id="134" w:author="Nokia (rapporteur)" w:date="2020-01-27T13:07:00Z"/>
                <w:lang w:eastAsia="ja-JP"/>
              </w:rPr>
            </w:pPr>
            <w:ins w:id="135" w:author="Nokia (rapporteur)" w:date="2020-01-27T13:07:00Z">
              <w:r w:rsidRPr="007E6716">
                <w:rPr>
                  <w:lang w:eastAsia="ja-JP"/>
                </w:rPr>
                <w:t xml:space="preserve">Target NG-RAN node UE </w:t>
              </w:r>
              <w:proofErr w:type="spellStart"/>
              <w:r w:rsidRPr="007E6716">
                <w:rPr>
                  <w:lang w:eastAsia="ja-JP"/>
                </w:rPr>
                <w:t>X</w:t>
              </w:r>
              <w:r w:rsidRPr="007E6716">
                <w:rPr>
                  <w:rFonts w:hint="eastAsia"/>
                  <w:lang w:eastAsia="zh-CN"/>
                </w:rPr>
                <w:t>n</w:t>
              </w:r>
              <w:r w:rsidRPr="007E6716">
                <w:rPr>
                  <w:lang w:eastAsia="ja-JP"/>
                </w:rPr>
                <w:t>AP</w:t>
              </w:r>
              <w:proofErr w:type="spellEnd"/>
              <w:r w:rsidRPr="007E6716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51E7361D" w14:textId="77777777" w:rsidR="00BB1805" w:rsidRPr="007E6716" w:rsidRDefault="00BB1805" w:rsidP="00BB1805">
            <w:pPr>
              <w:pStyle w:val="TAL"/>
              <w:rPr>
                <w:ins w:id="136" w:author="Nokia (rapporteur)" w:date="2020-01-27T13:07:00Z"/>
                <w:lang w:eastAsia="ja-JP"/>
              </w:rPr>
            </w:pPr>
            <w:ins w:id="137" w:author="Nokia (rapporteur)" w:date="2020-01-27T13:07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2E13E654" w14:textId="77777777" w:rsidR="00BB1805" w:rsidRPr="007E6716" w:rsidRDefault="00BB1805" w:rsidP="00BB1805">
            <w:pPr>
              <w:pStyle w:val="TAL"/>
              <w:rPr>
                <w:ins w:id="138" w:author="Nokia (rapporteur)" w:date="2020-01-27T13:07:00Z"/>
                <w:lang w:eastAsia="ja-JP"/>
              </w:rPr>
            </w:pPr>
          </w:p>
        </w:tc>
        <w:tc>
          <w:tcPr>
            <w:tcW w:w="1276" w:type="dxa"/>
          </w:tcPr>
          <w:p w14:paraId="4C77FEA7" w14:textId="77777777" w:rsidR="00BB1805" w:rsidRPr="007E6716" w:rsidRDefault="00BB1805" w:rsidP="00BB1805">
            <w:pPr>
              <w:pStyle w:val="TAL"/>
              <w:rPr>
                <w:ins w:id="139" w:author="Nokia (rapporteur)" w:date="2020-01-27T13:07:00Z"/>
                <w:lang w:eastAsia="ja-JP"/>
              </w:rPr>
            </w:pPr>
            <w:ins w:id="140" w:author="Nokia (rapporteur)" w:date="2020-01-27T13:07:00Z">
              <w:r w:rsidRPr="007E6716">
                <w:rPr>
                  <w:lang w:eastAsia="ja-JP"/>
                </w:rPr>
                <w:t xml:space="preserve">NG-RAN node UE </w:t>
              </w:r>
              <w:proofErr w:type="spellStart"/>
              <w:r w:rsidRPr="007E6716">
                <w:rPr>
                  <w:lang w:eastAsia="ja-JP"/>
                </w:rPr>
                <w:t>XnAP</w:t>
              </w:r>
              <w:proofErr w:type="spellEnd"/>
              <w:r w:rsidRPr="007E6716">
                <w:rPr>
                  <w:lang w:eastAsia="ja-JP"/>
                </w:rPr>
                <w:t xml:space="preserve"> ID</w:t>
              </w:r>
              <w:r w:rsidRPr="007E6716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26" w:type="dxa"/>
          </w:tcPr>
          <w:p w14:paraId="32713A37" w14:textId="77777777" w:rsidR="00BB1805" w:rsidRPr="007E6716" w:rsidRDefault="00BB1805" w:rsidP="00BB1805">
            <w:pPr>
              <w:pStyle w:val="TAL"/>
              <w:rPr>
                <w:ins w:id="141" w:author="Nokia (rapporteur)" w:date="2020-01-27T13:07:00Z"/>
                <w:lang w:eastAsia="ja-JP"/>
              </w:rPr>
            </w:pPr>
            <w:ins w:id="142" w:author="Nokia (rapporteur)" w:date="2020-01-27T13:07:00Z">
              <w:r w:rsidRPr="007E6716">
                <w:rPr>
                  <w:lang w:eastAsia="ja-JP"/>
                </w:rPr>
                <w:t>Allocated for handover at the target NG-RAN node.</w:t>
              </w:r>
            </w:ins>
          </w:p>
        </w:tc>
        <w:tc>
          <w:tcPr>
            <w:tcW w:w="1134" w:type="dxa"/>
          </w:tcPr>
          <w:p w14:paraId="3CD318E3" w14:textId="77777777" w:rsidR="00BB1805" w:rsidRPr="007E6716" w:rsidRDefault="00BB1805" w:rsidP="00BB1805">
            <w:pPr>
              <w:pStyle w:val="TAC"/>
              <w:rPr>
                <w:ins w:id="143" w:author="Nokia (rapporteur)" w:date="2020-01-27T13:07:00Z"/>
                <w:lang w:eastAsia="ja-JP"/>
              </w:rPr>
            </w:pPr>
            <w:ins w:id="144" w:author="Nokia (rapporteur)" w:date="2020-01-27T13:07:00Z">
              <w:r w:rsidRPr="007E6716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96E8C31" w14:textId="77777777" w:rsidR="00BB1805" w:rsidRPr="007E6716" w:rsidRDefault="00BB1805" w:rsidP="00BB1805">
            <w:pPr>
              <w:pStyle w:val="TAC"/>
              <w:rPr>
                <w:ins w:id="145" w:author="Nokia (rapporteur)" w:date="2020-01-27T13:07:00Z"/>
                <w:lang w:eastAsia="ja-JP"/>
              </w:rPr>
            </w:pPr>
            <w:ins w:id="146" w:author="Nokia (rapporteur)" w:date="2020-01-27T13:07:00Z">
              <w:r w:rsidRPr="007E6716">
                <w:rPr>
                  <w:lang w:eastAsia="ja-JP"/>
                </w:rPr>
                <w:t>reject</w:t>
              </w:r>
            </w:ins>
          </w:p>
        </w:tc>
      </w:tr>
      <w:tr w:rsidR="00BB1805" w:rsidRPr="007E6716" w14:paraId="0D76B4E5" w14:textId="77777777" w:rsidTr="00BB1805">
        <w:trPr>
          <w:ins w:id="147" w:author="Nokia (rapporteur)" w:date="2020-01-27T13:07:00Z"/>
        </w:trPr>
        <w:tc>
          <w:tcPr>
            <w:tcW w:w="2578" w:type="dxa"/>
          </w:tcPr>
          <w:p w14:paraId="65B04EE0" w14:textId="77777777" w:rsidR="00BB1805" w:rsidRPr="007E6716" w:rsidRDefault="00BB1805" w:rsidP="00BB1805">
            <w:pPr>
              <w:pStyle w:val="TAL"/>
              <w:rPr>
                <w:ins w:id="148" w:author="Nokia (rapporteur)" w:date="2020-01-27T13:07:00Z"/>
                <w:lang w:eastAsia="ja-JP"/>
              </w:rPr>
            </w:pPr>
            <w:ins w:id="149" w:author="Nokia (rapporteur)" w:date="2020-01-27T13:07:00Z">
              <w:r>
                <w:rPr>
                  <w:lang w:eastAsia="ja-JP"/>
                </w:rPr>
                <w:t>CHOICE Procedure Stage</w:t>
              </w:r>
            </w:ins>
          </w:p>
        </w:tc>
        <w:tc>
          <w:tcPr>
            <w:tcW w:w="1104" w:type="dxa"/>
          </w:tcPr>
          <w:p w14:paraId="37CECFE7" w14:textId="77777777" w:rsidR="00BB1805" w:rsidRPr="007E6716" w:rsidRDefault="00BB1805" w:rsidP="00BB1805">
            <w:pPr>
              <w:pStyle w:val="TAL"/>
              <w:rPr>
                <w:ins w:id="150" w:author="Nokia (rapporteur)" w:date="2020-01-27T13:07:00Z"/>
                <w:lang w:eastAsia="ja-JP"/>
              </w:rPr>
            </w:pPr>
            <w:ins w:id="151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140A934F" w14:textId="77777777" w:rsidR="00BB1805" w:rsidRPr="007E6716" w:rsidRDefault="00BB1805" w:rsidP="00BB1805">
            <w:pPr>
              <w:pStyle w:val="TAL"/>
              <w:rPr>
                <w:ins w:id="152" w:author="Nokia (rapporteur)" w:date="2020-01-27T13:07:00Z"/>
                <w:lang w:eastAsia="ja-JP"/>
              </w:rPr>
            </w:pPr>
          </w:p>
        </w:tc>
        <w:tc>
          <w:tcPr>
            <w:tcW w:w="1276" w:type="dxa"/>
          </w:tcPr>
          <w:p w14:paraId="74C1EEA0" w14:textId="77777777" w:rsidR="00BB1805" w:rsidRPr="007E6716" w:rsidRDefault="00BB1805" w:rsidP="00BB1805">
            <w:pPr>
              <w:pStyle w:val="TAL"/>
              <w:rPr>
                <w:ins w:id="153" w:author="Nokia (rapporteur)" w:date="2020-01-27T13:07:00Z"/>
                <w:lang w:eastAsia="ja-JP"/>
              </w:rPr>
            </w:pPr>
          </w:p>
        </w:tc>
        <w:tc>
          <w:tcPr>
            <w:tcW w:w="2126" w:type="dxa"/>
          </w:tcPr>
          <w:p w14:paraId="4EEC616A" w14:textId="77777777" w:rsidR="00BB1805" w:rsidRPr="007E6716" w:rsidRDefault="00BB1805" w:rsidP="00BB1805">
            <w:pPr>
              <w:pStyle w:val="TAL"/>
              <w:rPr>
                <w:ins w:id="154" w:author="Nokia (rapporteur)" w:date="2020-01-27T13:07:00Z"/>
                <w:lang w:eastAsia="ja-JP"/>
              </w:rPr>
            </w:pPr>
          </w:p>
        </w:tc>
        <w:tc>
          <w:tcPr>
            <w:tcW w:w="1134" w:type="dxa"/>
          </w:tcPr>
          <w:p w14:paraId="5D6211EC" w14:textId="77777777" w:rsidR="00BB1805" w:rsidRPr="007E6716" w:rsidRDefault="00BB1805" w:rsidP="00BB1805">
            <w:pPr>
              <w:pStyle w:val="TAC"/>
              <w:rPr>
                <w:ins w:id="155" w:author="Nokia (rapporteur)" w:date="2020-01-27T13:07:00Z"/>
                <w:lang w:eastAsia="ja-JP"/>
              </w:rPr>
            </w:pPr>
            <w:ins w:id="156" w:author="Nokia (rapporteur)" w:date="2020-01-27T13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6567296" w14:textId="77777777" w:rsidR="00BB1805" w:rsidRPr="007E6716" w:rsidRDefault="00BB1805" w:rsidP="00BB1805">
            <w:pPr>
              <w:pStyle w:val="TAC"/>
              <w:rPr>
                <w:ins w:id="157" w:author="Nokia (rapporteur)" w:date="2020-01-27T13:07:00Z"/>
                <w:lang w:eastAsia="ja-JP"/>
              </w:rPr>
            </w:pPr>
            <w:ins w:id="158" w:author="Nokia (rapporteur)" w:date="2020-01-27T13:07:00Z">
              <w:r>
                <w:rPr>
                  <w:lang w:eastAsia="ja-JP"/>
                </w:rPr>
                <w:t>reject</w:t>
              </w:r>
            </w:ins>
          </w:p>
        </w:tc>
      </w:tr>
      <w:tr w:rsidR="00BB1805" w:rsidRPr="007E6716" w14:paraId="1C65C418" w14:textId="77777777" w:rsidTr="00BB1805">
        <w:trPr>
          <w:ins w:id="159" w:author="Nokia (rapporteur)" w:date="2020-01-27T13:07:00Z"/>
        </w:trPr>
        <w:tc>
          <w:tcPr>
            <w:tcW w:w="2578" w:type="dxa"/>
          </w:tcPr>
          <w:p w14:paraId="1E0664D9" w14:textId="77777777" w:rsidR="00BB1805" w:rsidRPr="007E6716" w:rsidRDefault="00BB1805" w:rsidP="00BB1805">
            <w:pPr>
              <w:pStyle w:val="TAL"/>
              <w:ind w:left="82"/>
              <w:rPr>
                <w:ins w:id="160" w:author="Nokia (rapporteur)" w:date="2020-01-27T13:07:00Z"/>
                <w:lang w:eastAsia="ja-JP"/>
              </w:rPr>
            </w:pPr>
            <w:ins w:id="161" w:author="Nokia (rapporteur)" w:date="2020-01-27T13:07:00Z">
              <w:r w:rsidRPr="00C45748">
                <w:rPr>
                  <w:i/>
                  <w:lang w:eastAsia="ja-JP"/>
                </w:rPr>
                <w:t>&gt;First DL COUNT</w:t>
              </w:r>
            </w:ins>
          </w:p>
        </w:tc>
        <w:tc>
          <w:tcPr>
            <w:tcW w:w="1104" w:type="dxa"/>
          </w:tcPr>
          <w:p w14:paraId="7657A063" w14:textId="77777777" w:rsidR="00BB1805" w:rsidRPr="007E6716" w:rsidRDefault="00BB1805" w:rsidP="00BB1805">
            <w:pPr>
              <w:pStyle w:val="TAL"/>
              <w:rPr>
                <w:ins w:id="162" w:author="Nokia (rapporteur)" w:date="2020-01-27T13:07:00Z"/>
                <w:lang w:eastAsia="ja-JP"/>
              </w:rPr>
            </w:pPr>
          </w:p>
        </w:tc>
        <w:tc>
          <w:tcPr>
            <w:tcW w:w="1164" w:type="dxa"/>
          </w:tcPr>
          <w:p w14:paraId="1AB0E1B7" w14:textId="77777777" w:rsidR="00BB1805" w:rsidRPr="007E6716" w:rsidRDefault="00BB1805" w:rsidP="00BB1805">
            <w:pPr>
              <w:pStyle w:val="TAL"/>
              <w:rPr>
                <w:ins w:id="163" w:author="Nokia (rapporteur)" w:date="2020-01-27T13:07:00Z"/>
                <w:lang w:eastAsia="ja-JP"/>
              </w:rPr>
            </w:pPr>
          </w:p>
        </w:tc>
        <w:tc>
          <w:tcPr>
            <w:tcW w:w="1276" w:type="dxa"/>
          </w:tcPr>
          <w:p w14:paraId="0ECFE4C1" w14:textId="77777777" w:rsidR="00BB1805" w:rsidRPr="007E6716" w:rsidRDefault="00BB1805" w:rsidP="00BB1805">
            <w:pPr>
              <w:pStyle w:val="TAL"/>
              <w:rPr>
                <w:ins w:id="164" w:author="Nokia (rapporteur)" w:date="2020-01-27T13:07:00Z"/>
                <w:lang w:eastAsia="ja-JP"/>
              </w:rPr>
            </w:pPr>
          </w:p>
        </w:tc>
        <w:tc>
          <w:tcPr>
            <w:tcW w:w="2126" w:type="dxa"/>
          </w:tcPr>
          <w:p w14:paraId="5887673A" w14:textId="77777777" w:rsidR="00BB1805" w:rsidRPr="007E6716" w:rsidRDefault="00BB1805" w:rsidP="00BB1805">
            <w:pPr>
              <w:pStyle w:val="TAL"/>
              <w:rPr>
                <w:ins w:id="165" w:author="Nokia (rapporteur)" w:date="2020-01-27T13:07:00Z"/>
                <w:lang w:eastAsia="ja-JP"/>
              </w:rPr>
            </w:pPr>
          </w:p>
        </w:tc>
        <w:tc>
          <w:tcPr>
            <w:tcW w:w="1134" w:type="dxa"/>
          </w:tcPr>
          <w:p w14:paraId="5D8FEEDD" w14:textId="77777777" w:rsidR="00BB1805" w:rsidRPr="007E6716" w:rsidRDefault="00BB1805" w:rsidP="00BB1805">
            <w:pPr>
              <w:pStyle w:val="TAC"/>
              <w:rPr>
                <w:ins w:id="166" w:author="Nokia (rapporteur)" w:date="2020-01-27T13:07:00Z"/>
                <w:lang w:eastAsia="ja-JP"/>
              </w:rPr>
            </w:pPr>
          </w:p>
        </w:tc>
        <w:tc>
          <w:tcPr>
            <w:tcW w:w="1103" w:type="dxa"/>
          </w:tcPr>
          <w:p w14:paraId="75CB8978" w14:textId="77777777" w:rsidR="00BB1805" w:rsidRPr="007E6716" w:rsidRDefault="00BB1805" w:rsidP="00BB1805">
            <w:pPr>
              <w:pStyle w:val="TAC"/>
              <w:rPr>
                <w:ins w:id="167" w:author="Nokia (rapporteur)" w:date="2020-01-27T13:07:00Z"/>
                <w:lang w:eastAsia="ja-JP"/>
              </w:rPr>
            </w:pPr>
          </w:p>
        </w:tc>
      </w:tr>
      <w:tr w:rsidR="00BB1805" w:rsidRPr="007E6716" w14:paraId="5AA850BF" w14:textId="77777777" w:rsidTr="00BB1805">
        <w:trPr>
          <w:ins w:id="168" w:author="Nokia (rapporteur)" w:date="2020-01-27T13:07:00Z"/>
        </w:trPr>
        <w:tc>
          <w:tcPr>
            <w:tcW w:w="2578" w:type="dxa"/>
          </w:tcPr>
          <w:p w14:paraId="07209E2B" w14:textId="69C33241" w:rsidR="00BB1805" w:rsidRPr="00905ACB" w:rsidRDefault="00BB1805" w:rsidP="00BB1805">
            <w:pPr>
              <w:pStyle w:val="TAL"/>
              <w:ind w:left="224"/>
              <w:rPr>
                <w:ins w:id="169" w:author="Nokia (rapporteur)" w:date="2020-01-27T13:07:00Z"/>
                <w:bCs/>
                <w:lang w:eastAsia="ja-JP"/>
              </w:rPr>
            </w:pPr>
            <w:ins w:id="170" w:author="Nokia (rapporteur)" w:date="2020-01-27T13:07:00Z">
              <w:r>
                <w:rPr>
                  <w:bCs/>
                  <w:lang w:eastAsia="ja-JP"/>
                </w:rPr>
                <w:t>&gt;&gt;</w:t>
              </w:r>
              <w:r w:rsidRPr="00905ACB">
                <w:rPr>
                  <w:bCs/>
                  <w:lang w:eastAsia="ja-JP"/>
                </w:rPr>
                <w:t xml:space="preserve">DRBs </w:t>
              </w:r>
              <w:r w:rsidRPr="00905ACB">
                <w:rPr>
                  <w:rFonts w:eastAsia="MS Mincho"/>
                  <w:bCs/>
                  <w:lang w:eastAsia="ja-JP"/>
                </w:rPr>
                <w:t xml:space="preserve">Subject </w:t>
              </w:r>
              <w:r w:rsidRPr="00905ACB">
                <w:rPr>
                  <w:bCs/>
                  <w:lang w:eastAsia="ja-JP"/>
                </w:rPr>
                <w:t xml:space="preserve">To Early </w:t>
              </w:r>
              <w:del w:id="171" w:author="Nokia" w:date="2020-06-10T11:44:00Z">
                <w:r w:rsidRPr="00905ACB" w:rsidDel="00BB1805">
                  <w:rPr>
                    <w:bCs/>
                    <w:lang w:eastAsia="ja-JP"/>
                  </w:rPr>
                  <w:delText>Forwarding</w:delText>
                </w:r>
              </w:del>
            </w:ins>
            <w:ins w:id="172" w:author="Nokia" w:date="2020-06-10T11:44:00Z">
              <w:r>
                <w:rPr>
                  <w:bCs/>
                  <w:lang w:eastAsia="ja-JP"/>
                </w:rPr>
                <w:t>Status</w:t>
              </w:r>
            </w:ins>
            <w:ins w:id="173" w:author="Nokia (rapporteur)" w:date="2020-01-27T13:07:00Z">
              <w:r w:rsidRPr="00905ACB">
                <w:rPr>
                  <w:bCs/>
                  <w:lang w:eastAsia="ja-JP"/>
                </w:rPr>
                <w:t xml:space="preserve"> Transfe</w:t>
              </w:r>
              <w:r>
                <w:rPr>
                  <w:bCs/>
                  <w:lang w:eastAsia="ja-JP"/>
                </w:rPr>
                <w:t>r</w:t>
              </w:r>
              <w:r w:rsidRPr="00905ACB">
                <w:rPr>
                  <w:bCs/>
                  <w:lang w:eastAsia="ja-JP"/>
                </w:rPr>
                <w:t xml:space="preserve"> </w:t>
              </w:r>
              <w:r w:rsidRPr="00905ACB">
                <w:rPr>
                  <w:rFonts w:eastAsia="MS Mincho"/>
                  <w:bCs/>
                  <w:lang w:eastAsia="ja-JP"/>
                </w:rPr>
                <w:t>List</w:t>
              </w:r>
            </w:ins>
          </w:p>
        </w:tc>
        <w:tc>
          <w:tcPr>
            <w:tcW w:w="1104" w:type="dxa"/>
          </w:tcPr>
          <w:p w14:paraId="09609C1C" w14:textId="77777777" w:rsidR="00BB1805" w:rsidRPr="007E6716" w:rsidRDefault="00BB1805" w:rsidP="00BB1805">
            <w:pPr>
              <w:pStyle w:val="TAL"/>
              <w:rPr>
                <w:ins w:id="174" w:author="Nokia (rapporteur)" w:date="2020-01-27T13:07:00Z"/>
                <w:lang w:eastAsia="ja-JP"/>
              </w:rPr>
            </w:pPr>
            <w:ins w:id="175" w:author="Nokia (rapporteur)" w:date="2020-01-27T13:07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5A519265" w14:textId="77777777" w:rsidR="00BB1805" w:rsidRPr="00C45748" w:rsidRDefault="00BB1805" w:rsidP="00BB1805">
            <w:pPr>
              <w:pStyle w:val="TAL"/>
              <w:rPr>
                <w:ins w:id="176" w:author="Nokia (rapporteur)" w:date="2020-01-27T13:07:00Z"/>
                <w:i/>
                <w:lang w:eastAsia="ja-JP"/>
              </w:rPr>
            </w:pPr>
            <w:ins w:id="177" w:author="Nokia (rapporteur)" w:date="2020-01-27T13:07:00Z">
              <w:r w:rsidRPr="00C45748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066A1DB0" w14:textId="77777777" w:rsidR="00BB1805" w:rsidRPr="007E6716" w:rsidRDefault="00BB1805" w:rsidP="00BB1805">
            <w:pPr>
              <w:pStyle w:val="TAL"/>
              <w:rPr>
                <w:ins w:id="178" w:author="Nokia (rapporteur)" w:date="2020-01-27T13:07:00Z"/>
                <w:lang w:eastAsia="ja-JP"/>
              </w:rPr>
            </w:pPr>
          </w:p>
        </w:tc>
        <w:tc>
          <w:tcPr>
            <w:tcW w:w="2126" w:type="dxa"/>
          </w:tcPr>
          <w:p w14:paraId="3001991E" w14:textId="77777777" w:rsidR="00BB1805" w:rsidRPr="007E6716" w:rsidRDefault="00BB1805" w:rsidP="00BB1805">
            <w:pPr>
              <w:pStyle w:val="TAL"/>
              <w:rPr>
                <w:ins w:id="179" w:author="Nokia (rapporteur)" w:date="2020-01-27T13:07:00Z"/>
                <w:lang w:eastAsia="ja-JP"/>
              </w:rPr>
            </w:pPr>
          </w:p>
        </w:tc>
        <w:tc>
          <w:tcPr>
            <w:tcW w:w="1134" w:type="dxa"/>
          </w:tcPr>
          <w:p w14:paraId="485BE5DF" w14:textId="77777777" w:rsidR="00BB1805" w:rsidRPr="007E6716" w:rsidRDefault="00BB1805" w:rsidP="00BB1805">
            <w:pPr>
              <w:pStyle w:val="TAC"/>
              <w:rPr>
                <w:ins w:id="180" w:author="Nokia (rapporteur)" w:date="2020-01-27T13:07:00Z"/>
                <w:lang w:eastAsia="ja-JP"/>
              </w:rPr>
            </w:pPr>
            <w:ins w:id="181" w:author="Nokia (rapporteur)" w:date="2020-01-27T13:0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</w:tcPr>
          <w:p w14:paraId="088E6AEA" w14:textId="77777777" w:rsidR="00BB1805" w:rsidRPr="007E6716" w:rsidRDefault="00BB1805" w:rsidP="00BB1805">
            <w:pPr>
              <w:pStyle w:val="TAC"/>
              <w:rPr>
                <w:ins w:id="182" w:author="Nokia (rapporteur)" w:date="2020-01-27T13:07:00Z"/>
                <w:lang w:eastAsia="ja-JP"/>
              </w:rPr>
            </w:pPr>
          </w:p>
        </w:tc>
      </w:tr>
      <w:tr w:rsidR="00BB1805" w:rsidRPr="00FF1BAF" w14:paraId="7C2AC9B4" w14:textId="77777777" w:rsidTr="00BB1805">
        <w:trPr>
          <w:ins w:id="183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A301" w14:textId="5B30724C" w:rsidR="00BB1805" w:rsidRPr="00905ACB" w:rsidRDefault="00BB1805" w:rsidP="00BB1805">
            <w:pPr>
              <w:pStyle w:val="TAL"/>
              <w:ind w:left="366"/>
              <w:rPr>
                <w:ins w:id="184" w:author="Nokia (rapporteur)" w:date="2020-01-27T13:07:00Z"/>
                <w:bCs/>
                <w:lang w:eastAsia="ja-JP"/>
              </w:rPr>
            </w:pPr>
            <w:ins w:id="185" w:author="Nokia (rapporteur)" w:date="2020-01-27T13:07:00Z">
              <w:r>
                <w:rPr>
                  <w:bCs/>
                  <w:lang w:eastAsia="ja-JP"/>
                </w:rPr>
                <w:t>&gt;&gt;</w:t>
              </w:r>
              <w:r w:rsidRPr="00905ACB">
                <w:rPr>
                  <w:bCs/>
                  <w:lang w:eastAsia="ja-JP"/>
                </w:rPr>
                <w:t>&gt;</w:t>
              </w:r>
              <w:r>
                <w:rPr>
                  <w:bCs/>
                  <w:lang w:eastAsia="ja-JP"/>
                </w:rPr>
                <w:t>DR</w:t>
              </w:r>
              <w:r w:rsidRPr="00905ACB">
                <w:rPr>
                  <w:bCs/>
                  <w:lang w:eastAsia="ja-JP"/>
                </w:rPr>
                <w:t xml:space="preserve">Bs Subject To Early </w:t>
              </w:r>
              <w:del w:id="186" w:author="Nokia" w:date="2020-06-10T11:45:00Z">
                <w:r w:rsidRPr="00905ACB" w:rsidDel="00BB1805">
                  <w:rPr>
                    <w:bCs/>
                    <w:lang w:eastAsia="ja-JP"/>
                  </w:rPr>
                  <w:delText>Forwarding</w:delText>
                </w:r>
              </w:del>
            </w:ins>
            <w:ins w:id="187" w:author="Nokia" w:date="2020-06-10T11:45:00Z">
              <w:r>
                <w:rPr>
                  <w:bCs/>
                  <w:lang w:eastAsia="ja-JP"/>
                </w:rPr>
                <w:t>Status</w:t>
              </w:r>
            </w:ins>
            <w:ins w:id="188" w:author="Nokia (rapporteur)" w:date="2020-01-27T13:07:00Z">
              <w:r w:rsidRPr="00905ACB">
                <w:rPr>
                  <w:bCs/>
                  <w:lang w:eastAsia="ja-JP"/>
                </w:rPr>
                <w:t xml:space="preserve"> Transfer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1B41" w14:textId="77777777" w:rsidR="00BB1805" w:rsidRPr="00FF1BAF" w:rsidRDefault="00BB1805" w:rsidP="00BB1805">
            <w:pPr>
              <w:pStyle w:val="TAL"/>
              <w:rPr>
                <w:ins w:id="189" w:author="Nokia (rapporteur)" w:date="2020-01-27T13:07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7CD" w14:textId="77777777" w:rsidR="00BB1805" w:rsidRPr="00905ACB" w:rsidRDefault="00BB1805" w:rsidP="00BB1805">
            <w:pPr>
              <w:pStyle w:val="TAL"/>
              <w:rPr>
                <w:ins w:id="190" w:author="Nokia (rapporteur)" w:date="2020-01-27T13:07:00Z"/>
                <w:lang w:eastAsia="ja-JP"/>
              </w:rPr>
            </w:pPr>
            <w:ins w:id="191" w:author="Nokia (rapporteur)" w:date="2020-01-27T13:07:00Z">
              <w:r w:rsidRPr="00C1768C">
                <w:rPr>
                  <w:i/>
                  <w:lang w:eastAsia="en-GB"/>
                </w:rPr>
                <w:t>1 .. &lt;</w:t>
              </w:r>
              <w:proofErr w:type="spellStart"/>
              <w:r w:rsidRPr="00C1768C">
                <w:rPr>
                  <w:i/>
                  <w:lang w:eastAsia="en-GB"/>
                </w:rPr>
                <w:t>maxnoofDRBs</w:t>
              </w:r>
              <w:proofErr w:type="spellEnd"/>
              <w:r w:rsidRPr="00C1768C">
                <w:rPr>
                  <w:i/>
                  <w:lang w:eastAsia="en-GB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F7D" w14:textId="77777777" w:rsidR="00BB1805" w:rsidRPr="00FF1BAF" w:rsidRDefault="00BB1805" w:rsidP="00BB1805">
            <w:pPr>
              <w:pStyle w:val="TAL"/>
              <w:rPr>
                <w:ins w:id="192" w:author="Nokia (rapporteur)" w:date="2020-01-27T13:07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13FD" w14:textId="77777777" w:rsidR="00BB1805" w:rsidRPr="00FF1BAF" w:rsidRDefault="00BB1805" w:rsidP="00BB1805">
            <w:pPr>
              <w:pStyle w:val="TAL"/>
              <w:rPr>
                <w:ins w:id="193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F85" w14:textId="77777777" w:rsidR="00BB1805" w:rsidRPr="00FF1BAF" w:rsidRDefault="00BB1805" w:rsidP="00BB1805">
            <w:pPr>
              <w:pStyle w:val="TAC"/>
              <w:rPr>
                <w:ins w:id="194" w:author="Nokia (rapporteur)" w:date="2020-01-27T13:07:00Z"/>
                <w:lang w:eastAsia="ja-JP"/>
              </w:rPr>
            </w:pPr>
            <w:ins w:id="195" w:author="Nokia (rapporteur)" w:date="2020-01-27T13:0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C40B" w14:textId="77777777" w:rsidR="00BB1805" w:rsidRPr="00FF1BAF" w:rsidRDefault="00BB1805" w:rsidP="00BB1805">
            <w:pPr>
              <w:pStyle w:val="TAC"/>
              <w:rPr>
                <w:ins w:id="196" w:author="Nokia (rapporteur)" w:date="2020-01-27T13:07:00Z"/>
                <w:lang w:eastAsia="ja-JP"/>
              </w:rPr>
            </w:pPr>
          </w:p>
        </w:tc>
      </w:tr>
      <w:tr w:rsidR="00BB1805" w:rsidRPr="00FF1BAF" w14:paraId="0A332939" w14:textId="77777777" w:rsidTr="00BB1805">
        <w:trPr>
          <w:ins w:id="197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E8B8" w14:textId="77777777" w:rsidR="00BB1805" w:rsidRPr="00905ACB" w:rsidRDefault="00BB1805" w:rsidP="00BB1805">
            <w:pPr>
              <w:pStyle w:val="TAL"/>
              <w:ind w:left="507"/>
              <w:rPr>
                <w:ins w:id="198" w:author="Nokia (rapporteur)" w:date="2020-01-27T13:07:00Z"/>
                <w:bCs/>
                <w:lang w:eastAsia="ja-JP"/>
              </w:rPr>
            </w:pPr>
            <w:ins w:id="199" w:author="Nokia (rapporteur)" w:date="2020-01-27T13:07:00Z">
              <w:r>
                <w:rPr>
                  <w:bCs/>
                  <w:lang w:eastAsia="ja-JP"/>
                </w:rPr>
                <w:t>&gt;&gt;</w:t>
              </w:r>
              <w:r w:rsidRPr="00905ACB">
                <w:rPr>
                  <w:bCs/>
                  <w:lang w:eastAsia="ja-JP"/>
                </w:rPr>
                <w:t>&gt;&gt;</w:t>
              </w:r>
              <w:r>
                <w:rPr>
                  <w:bCs/>
                  <w:lang w:eastAsia="ja-JP"/>
                </w:rPr>
                <w:t>DRB</w:t>
              </w:r>
              <w:r w:rsidRPr="00905ACB"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84BA" w14:textId="77777777" w:rsidR="00BB1805" w:rsidRPr="00FF1BAF" w:rsidRDefault="00BB1805" w:rsidP="00BB1805">
            <w:pPr>
              <w:pStyle w:val="TAL"/>
              <w:rPr>
                <w:ins w:id="200" w:author="Nokia (rapporteur)" w:date="2020-01-27T13:07:00Z"/>
                <w:lang w:eastAsia="ja-JP"/>
              </w:rPr>
            </w:pPr>
            <w:ins w:id="201" w:author="Nokia (rapporteur)" w:date="2020-01-27T13:07:00Z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C204" w14:textId="77777777" w:rsidR="00BB1805" w:rsidRPr="00FF1BAF" w:rsidRDefault="00BB1805" w:rsidP="00BB1805">
            <w:pPr>
              <w:pStyle w:val="TAL"/>
              <w:rPr>
                <w:ins w:id="202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E367" w14:textId="77777777" w:rsidR="00BB1805" w:rsidRPr="00FF1BAF" w:rsidRDefault="00BB1805" w:rsidP="00BB1805">
            <w:pPr>
              <w:pStyle w:val="TAL"/>
              <w:rPr>
                <w:ins w:id="203" w:author="Nokia (rapporteur)" w:date="2020-01-27T13:07:00Z"/>
                <w:lang w:eastAsia="ja-JP"/>
              </w:rPr>
            </w:pPr>
            <w:ins w:id="204" w:author="Nokia (rapporteur)" w:date="2020-01-27T13:07:00Z">
              <w:r w:rsidRPr="00C1768C">
                <w:rPr>
                  <w:lang w:eastAsia="ja-JP"/>
                </w:rPr>
                <w:t>9.2.3.33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B8FE" w14:textId="77777777" w:rsidR="00BB1805" w:rsidRPr="00FF1BAF" w:rsidRDefault="00BB1805" w:rsidP="00BB1805">
            <w:pPr>
              <w:pStyle w:val="TAL"/>
              <w:rPr>
                <w:ins w:id="205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A232" w14:textId="77777777" w:rsidR="00BB1805" w:rsidRPr="00FF1BAF" w:rsidRDefault="00BB1805" w:rsidP="00BB1805">
            <w:pPr>
              <w:pStyle w:val="TAC"/>
              <w:rPr>
                <w:ins w:id="206" w:author="Nokia (rapporteur)" w:date="2020-01-27T13:07:00Z"/>
                <w:lang w:eastAsia="ja-JP"/>
              </w:rPr>
            </w:pPr>
            <w:ins w:id="207" w:author="Nokia (rapporteur)" w:date="2020-01-27T13:07:00Z">
              <w:r w:rsidRPr="00FF1BAF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B4C" w14:textId="77777777" w:rsidR="00BB1805" w:rsidRPr="00FF1BAF" w:rsidRDefault="00BB1805" w:rsidP="00BB1805">
            <w:pPr>
              <w:pStyle w:val="TAC"/>
              <w:rPr>
                <w:ins w:id="208" w:author="Nokia (rapporteur)" w:date="2020-01-27T13:07:00Z"/>
                <w:lang w:eastAsia="ja-JP"/>
              </w:rPr>
            </w:pPr>
          </w:p>
        </w:tc>
      </w:tr>
      <w:tr w:rsidR="00BB1805" w:rsidRPr="00FF1BAF" w14:paraId="138726E6" w14:textId="77777777" w:rsidTr="00BB1805">
        <w:trPr>
          <w:ins w:id="209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37C9" w14:textId="77777777" w:rsidR="00BB1805" w:rsidRPr="00FF1BAF" w:rsidRDefault="00BB1805" w:rsidP="00BB1805">
            <w:pPr>
              <w:pStyle w:val="TAL"/>
              <w:ind w:left="507"/>
              <w:rPr>
                <w:ins w:id="210" w:author="Nokia (rapporteur)" w:date="2020-01-27T13:07:00Z"/>
                <w:bCs/>
                <w:lang w:eastAsia="ja-JP"/>
              </w:rPr>
            </w:pPr>
            <w:ins w:id="211" w:author="Nokia (rapporteur)" w:date="2020-01-27T13:07:00Z">
              <w:r>
                <w:rPr>
                  <w:bCs/>
                  <w:lang w:eastAsia="ja-JP"/>
                </w:rPr>
                <w:t xml:space="preserve">&gt;&gt;&gt;&gt;CHOICE </w:t>
              </w:r>
              <w:r w:rsidRPr="00905ACB">
                <w:rPr>
                  <w:bCs/>
                  <w:lang w:eastAsia="ja-JP"/>
                </w:rPr>
                <w:t>First DL COUNT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102E" w14:textId="77777777" w:rsidR="00BB1805" w:rsidRPr="00FF1BAF" w:rsidRDefault="00BB1805" w:rsidP="00BB1805">
            <w:pPr>
              <w:pStyle w:val="TAL"/>
              <w:rPr>
                <w:ins w:id="212" w:author="Nokia (rapporteur)" w:date="2020-01-27T13:07:00Z"/>
                <w:lang w:eastAsia="ja-JP"/>
              </w:rPr>
            </w:pPr>
            <w:ins w:id="213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9FB6" w14:textId="77777777" w:rsidR="00BB1805" w:rsidRPr="00905ACB" w:rsidRDefault="00BB1805" w:rsidP="00BB1805">
            <w:pPr>
              <w:pStyle w:val="TAL"/>
              <w:rPr>
                <w:ins w:id="214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CB46" w14:textId="77777777" w:rsidR="00BB1805" w:rsidRPr="00905ACB" w:rsidRDefault="00BB1805" w:rsidP="00BB1805">
            <w:pPr>
              <w:pStyle w:val="TAL"/>
              <w:rPr>
                <w:ins w:id="215" w:author="Nokia (rapporteur)" w:date="2020-01-27T13:07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B8C" w14:textId="77777777" w:rsidR="00BB1805" w:rsidRPr="00905ACB" w:rsidRDefault="00BB1805" w:rsidP="00BB1805">
            <w:pPr>
              <w:pStyle w:val="TAL"/>
              <w:rPr>
                <w:ins w:id="216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AF0" w14:textId="77777777" w:rsidR="00BB1805" w:rsidRPr="00FF1BAF" w:rsidRDefault="00BB1805" w:rsidP="00BB1805">
            <w:pPr>
              <w:pStyle w:val="TAC"/>
              <w:rPr>
                <w:ins w:id="217" w:author="Nokia (rapporteur)" w:date="2020-01-27T13:07:00Z"/>
                <w:lang w:eastAsia="ja-JP"/>
              </w:rPr>
            </w:pPr>
            <w:ins w:id="218" w:author="Nokia (rapporteur)" w:date="2020-01-27T13:07:00Z">
              <w:r w:rsidRPr="00FF1BAF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D20E" w14:textId="77777777" w:rsidR="00BB1805" w:rsidRPr="00FF1BAF" w:rsidRDefault="00BB1805" w:rsidP="00BB1805">
            <w:pPr>
              <w:pStyle w:val="TAC"/>
              <w:rPr>
                <w:ins w:id="219" w:author="Nokia (rapporteur)" w:date="2020-01-27T13:07:00Z"/>
                <w:lang w:eastAsia="ja-JP"/>
              </w:rPr>
            </w:pPr>
          </w:p>
        </w:tc>
      </w:tr>
      <w:tr w:rsidR="00BB1805" w:rsidRPr="00FF1BAF" w14:paraId="4576D3A7" w14:textId="77777777" w:rsidTr="00BB1805">
        <w:trPr>
          <w:ins w:id="220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07CB" w14:textId="77777777" w:rsidR="00BB1805" w:rsidRPr="00905ACB" w:rsidRDefault="00BB1805" w:rsidP="00BB1805">
            <w:pPr>
              <w:pStyle w:val="TAL"/>
              <w:ind w:left="649"/>
              <w:rPr>
                <w:ins w:id="221" w:author="Nokia (rapporteur)" w:date="2020-01-27T13:07:00Z"/>
                <w:bCs/>
                <w:i/>
                <w:lang w:eastAsia="ja-JP"/>
              </w:rPr>
            </w:pPr>
            <w:ins w:id="222" w:author="Nokia (rapporteur)" w:date="2020-01-27T13:07:00Z">
              <w:r>
                <w:rPr>
                  <w:bCs/>
                  <w:lang w:eastAsia="ja-JP"/>
                </w:rPr>
                <w:t>&gt;&gt;&gt;&gt;&gt;</w:t>
              </w:r>
              <w:r>
                <w:rPr>
                  <w:bCs/>
                  <w:i/>
                  <w:lang w:eastAsia="ja-JP"/>
                </w:rPr>
                <w:t>12 bits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C019" w14:textId="77777777" w:rsidR="00BB1805" w:rsidRDefault="00BB1805" w:rsidP="00BB1805">
            <w:pPr>
              <w:pStyle w:val="TAL"/>
              <w:rPr>
                <w:ins w:id="223" w:author="Nokia (rapporteur)" w:date="2020-01-27T13:07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789D" w14:textId="77777777" w:rsidR="00BB1805" w:rsidRPr="00905ACB" w:rsidRDefault="00BB1805" w:rsidP="00BB1805">
            <w:pPr>
              <w:pStyle w:val="TAL"/>
              <w:rPr>
                <w:ins w:id="224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0DA" w14:textId="77777777" w:rsidR="00BB1805" w:rsidRPr="00FF1BAF" w:rsidRDefault="00BB1805" w:rsidP="00BB1805">
            <w:pPr>
              <w:pStyle w:val="TAL"/>
              <w:rPr>
                <w:ins w:id="225" w:author="Nokia (rapporteur)" w:date="2020-01-27T13:07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1AA" w14:textId="77777777" w:rsidR="00BB1805" w:rsidRPr="00FF1BAF" w:rsidRDefault="00BB1805" w:rsidP="00BB1805">
            <w:pPr>
              <w:pStyle w:val="TAL"/>
              <w:rPr>
                <w:ins w:id="226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B1C2" w14:textId="77777777" w:rsidR="00BB1805" w:rsidRPr="00FF1BAF" w:rsidRDefault="00BB1805" w:rsidP="00BB1805">
            <w:pPr>
              <w:pStyle w:val="TAC"/>
              <w:rPr>
                <w:ins w:id="227" w:author="Nokia (rapporteur)" w:date="2020-01-27T13:07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58DC" w14:textId="77777777" w:rsidR="00BB1805" w:rsidRPr="00FF1BAF" w:rsidRDefault="00BB1805" w:rsidP="00BB1805">
            <w:pPr>
              <w:pStyle w:val="TAC"/>
              <w:rPr>
                <w:ins w:id="228" w:author="Nokia (rapporteur)" w:date="2020-01-27T13:07:00Z"/>
                <w:lang w:eastAsia="ja-JP"/>
              </w:rPr>
            </w:pPr>
          </w:p>
        </w:tc>
      </w:tr>
      <w:tr w:rsidR="00BB1805" w:rsidRPr="00FF1BAF" w14:paraId="73D04A00" w14:textId="77777777" w:rsidTr="00BB1805">
        <w:trPr>
          <w:ins w:id="229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7E83" w14:textId="77777777" w:rsidR="00BB1805" w:rsidRPr="00ED5774" w:rsidRDefault="00BB1805" w:rsidP="00BB1805">
            <w:pPr>
              <w:pStyle w:val="TAL"/>
              <w:ind w:left="791"/>
              <w:rPr>
                <w:ins w:id="230" w:author="Nokia (rapporteur)" w:date="2020-01-27T13:07:00Z"/>
                <w:bCs/>
                <w:lang w:eastAsia="ja-JP"/>
              </w:rPr>
            </w:pPr>
            <w:ins w:id="231" w:author="Nokia (rapporteur)" w:date="2020-01-27T13:07:00Z">
              <w:r>
                <w:rPr>
                  <w:bCs/>
                  <w:lang w:eastAsia="ja-JP"/>
                </w:rPr>
                <w:t>&gt;&gt;&gt;&gt;&gt;&gt;</w:t>
              </w:r>
              <w:r w:rsidRPr="00905ACB">
                <w:rPr>
                  <w:bCs/>
                  <w:lang w:eastAsia="ja-JP"/>
                </w:rPr>
                <w:t xml:space="preserve"> FIRST DL COUNT Value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676B" w14:textId="77777777" w:rsidR="00BB1805" w:rsidRPr="00FF1BAF" w:rsidRDefault="00BB1805" w:rsidP="00BB1805">
            <w:pPr>
              <w:pStyle w:val="TAL"/>
              <w:rPr>
                <w:ins w:id="232" w:author="Nokia (rapporteur)" w:date="2020-01-27T13:07:00Z"/>
                <w:lang w:eastAsia="ja-JP"/>
              </w:rPr>
            </w:pPr>
            <w:ins w:id="233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4938" w14:textId="77777777" w:rsidR="00BB1805" w:rsidRPr="00905ACB" w:rsidRDefault="00BB1805" w:rsidP="00BB1805">
            <w:pPr>
              <w:pStyle w:val="TAL"/>
              <w:rPr>
                <w:ins w:id="234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88C" w14:textId="77777777" w:rsidR="00BB1805" w:rsidRPr="00905ACB" w:rsidRDefault="00BB1805" w:rsidP="00BB1805">
            <w:pPr>
              <w:pStyle w:val="TAL"/>
              <w:rPr>
                <w:ins w:id="235" w:author="Nokia (rapporteur)" w:date="2020-01-27T13:07:00Z"/>
                <w:lang w:eastAsia="ja-JP"/>
              </w:rPr>
            </w:pPr>
            <w:ins w:id="236" w:author="Nokia (rapporteur)" w:date="2020-01-27T13:07:00Z">
              <w:r w:rsidRPr="007E6716">
                <w:rPr>
                  <w:snapToGrid w:val="0"/>
                  <w:lang w:eastAsia="ja-JP"/>
                </w:rPr>
                <w:t xml:space="preserve">COUNT Value </w:t>
              </w:r>
              <w:r w:rsidRPr="007E6716">
                <w:rPr>
                  <w:snapToGrid w:val="0"/>
                  <w:lang w:val="en-US" w:eastAsia="ja-JP"/>
                </w:rPr>
                <w:t xml:space="preserve">for PDCP SN Length 12 </w:t>
              </w:r>
              <w:r w:rsidRPr="007E6716">
                <w:rPr>
                  <w:snapToGrid w:val="0"/>
                  <w:lang w:eastAsia="ja-JP"/>
                </w:rPr>
                <w:t>9.2.3.36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1D55" w14:textId="77777777" w:rsidR="00BB1805" w:rsidRPr="00905ACB" w:rsidRDefault="00BB1805" w:rsidP="00BB1805">
            <w:pPr>
              <w:pStyle w:val="TAL"/>
              <w:rPr>
                <w:ins w:id="237" w:author="Nokia (rapporteur)" w:date="2020-01-27T13:07:00Z"/>
                <w:lang w:eastAsia="ja-JP"/>
              </w:rPr>
            </w:pPr>
            <w:ins w:id="238" w:author="Nokia (rapporteur)" w:date="2020-01-27T13:07:00Z">
              <w:r w:rsidRPr="00FF1BAF">
                <w:rPr>
                  <w:lang w:eastAsia="ja-JP"/>
                </w:rPr>
                <w:t xml:space="preserve">PDCP-SN and Hyper frame number </w:t>
              </w:r>
              <w:r>
                <w:rPr>
                  <w:lang w:eastAsia="ja-JP"/>
                </w:rPr>
                <w:t>of the first DL SDU that the source NG-RAN node forwards to the target NG-RAN node</w:t>
              </w:r>
              <w:r w:rsidRPr="00FF1BAF">
                <w:rPr>
                  <w:lang w:eastAsia="ja-JP"/>
                </w:rPr>
                <w:t xml:space="preserve"> in case of 12 bit long PDCP-SN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2410" w14:textId="77777777" w:rsidR="00BB1805" w:rsidRPr="00FF1BAF" w:rsidRDefault="00BB1805" w:rsidP="00BB1805">
            <w:pPr>
              <w:pStyle w:val="TAC"/>
              <w:rPr>
                <w:ins w:id="239" w:author="Nokia (rapporteur)" w:date="2020-01-27T13:07:00Z"/>
                <w:lang w:eastAsia="ja-JP"/>
              </w:rPr>
            </w:pPr>
            <w:ins w:id="240" w:author="Nokia (rapporteur)" w:date="2020-01-27T13:07:00Z">
              <w:r w:rsidRPr="00FF1BAF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6005" w14:textId="77777777" w:rsidR="00BB1805" w:rsidRPr="00FF1BAF" w:rsidRDefault="00BB1805" w:rsidP="00BB1805">
            <w:pPr>
              <w:pStyle w:val="TAC"/>
              <w:rPr>
                <w:ins w:id="241" w:author="Nokia (rapporteur)" w:date="2020-01-27T13:07:00Z"/>
                <w:lang w:eastAsia="ja-JP"/>
              </w:rPr>
            </w:pPr>
          </w:p>
        </w:tc>
      </w:tr>
      <w:tr w:rsidR="00BB1805" w:rsidRPr="00FF1BAF" w14:paraId="40DFF02C" w14:textId="77777777" w:rsidTr="00BB1805">
        <w:trPr>
          <w:ins w:id="242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C5F5" w14:textId="77777777" w:rsidR="00BB1805" w:rsidRPr="00905ACB" w:rsidRDefault="00BB1805" w:rsidP="00BB1805">
            <w:pPr>
              <w:pStyle w:val="TAL"/>
              <w:ind w:left="649"/>
              <w:rPr>
                <w:ins w:id="243" w:author="Nokia (rapporteur)" w:date="2020-01-27T13:07:00Z"/>
                <w:bCs/>
                <w:i/>
                <w:lang w:eastAsia="ja-JP"/>
              </w:rPr>
            </w:pPr>
            <w:ins w:id="244" w:author="Nokia (rapporteur)" w:date="2020-01-27T13:07:00Z">
              <w:r>
                <w:rPr>
                  <w:bCs/>
                  <w:lang w:eastAsia="ja-JP"/>
                </w:rPr>
                <w:t>&gt;&gt;&gt;&gt;&gt;</w:t>
              </w:r>
              <w:r>
                <w:rPr>
                  <w:bCs/>
                  <w:i/>
                  <w:lang w:eastAsia="ja-JP"/>
                </w:rPr>
                <w:t>18 bits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0778" w14:textId="77777777" w:rsidR="00BB1805" w:rsidRDefault="00BB1805" w:rsidP="00BB1805">
            <w:pPr>
              <w:pStyle w:val="TAL"/>
              <w:rPr>
                <w:ins w:id="245" w:author="Nokia (rapporteur)" w:date="2020-01-27T13:07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AA9" w14:textId="77777777" w:rsidR="00BB1805" w:rsidRPr="00905ACB" w:rsidRDefault="00BB1805" w:rsidP="00BB1805">
            <w:pPr>
              <w:pStyle w:val="TAL"/>
              <w:rPr>
                <w:ins w:id="246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FDF4" w14:textId="77777777" w:rsidR="00BB1805" w:rsidRPr="00FF1BAF" w:rsidRDefault="00BB1805" w:rsidP="00BB1805">
            <w:pPr>
              <w:pStyle w:val="TAL"/>
              <w:rPr>
                <w:ins w:id="247" w:author="Nokia (rapporteur)" w:date="2020-01-27T13:07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5D85" w14:textId="77777777" w:rsidR="00BB1805" w:rsidRPr="00FF1BAF" w:rsidRDefault="00BB1805" w:rsidP="00BB1805">
            <w:pPr>
              <w:pStyle w:val="TAL"/>
              <w:rPr>
                <w:ins w:id="248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9607" w14:textId="77777777" w:rsidR="00BB1805" w:rsidRPr="00FF1BAF" w:rsidRDefault="00BB1805" w:rsidP="00BB1805">
            <w:pPr>
              <w:pStyle w:val="TAC"/>
              <w:rPr>
                <w:ins w:id="249" w:author="Nokia (rapporteur)" w:date="2020-01-27T13:07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54CB" w14:textId="77777777" w:rsidR="00BB1805" w:rsidRPr="00FF1BAF" w:rsidRDefault="00BB1805" w:rsidP="00BB1805">
            <w:pPr>
              <w:pStyle w:val="TAC"/>
              <w:rPr>
                <w:ins w:id="250" w:author="Nokia (rapporteur)" w:date="2020-01-27T13:07:00Z"/>
                <w:lang w:eastAsia="ja-JP"/>
              </w:rPr>
            </w:pPr>
          </w:p>
        </w:tc>
      </w:tr>
      <w:tr w:rsidR="00BB1805" w:rsidRPr="00FF1BAF" w14:paraId="6506BF7C" w14:textId="77777777" w:rsidTr="00BB1805">
        <w:trPr>
          <w:ins w:id="251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AEB5" w14:textId="77777777" w:rsidR="00BB1805" w:rsidRPr="00ED5774" w:rsidRDefault="00BB1805" w:rsidP="00BB1805">
            <w:pPr>
              <w:pStyle w:val="TAL"/>
              <w:ind w:left="791"/>
              <w:rPr>
                <w:ins w:id="252" w:author="Nokia (rapporteur)" w:date="2020-01-27T13:07:00Z"/>
                <w:bCs/>
                <w:lang w:eastAsia="ja-JP"/>
              </w:rPr>
            </w:pPr>
            <w:ins w:id="253" w:author="Nokia (rapporteur)" w:date="2020-01-27T13:07:00Z">
              <w:r>
                <w:rPr>
                  <w:bCs/>
                  <w:lang w:eastAsia="ja-JP"/>
                </w:rPr>
                <w:t>&gt;&gt;&gt;&gt;&gt;&gt;</w:t>
              </w:r>
              <w:r w:rsidRPr="00905ACB">
                <w:rPr>
                  <w:bCs/>
                  <w:lang w:eastAsia="ja-JP"/>
                </w:rPr>
                <w:t xml:space="preserve"> FIRST DL COUNT Value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5715" w14:textId="77777777" w:rsidR="00BB1805" w:rsidRPr="00FF1BAF" w:rsidRDefault="00BB1805" w:rsidP="00BB1805">
            <w:pPr>
              <w:pStyle w:val="TAL"/>
              <w:rPr>
                <w:ins w:id="254" w:author="Nokia (rapporteur)" w:date="2020-01-27T13:07:00Z"/>
                <w:lang w:eastAsia="ja-JP"/>
              </w:rPr>
            </w:pPr>
            <w:ins w:id="255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87BD" w14:textId="77777777" w:rsidR="00BB1805" w:rsidRPr="00905ACB" w:rsidRDefault="00BB1805" w:rsidP="00BB1805">
            <w:pPr>
              <w:pStyle w:val="TAL"/>
              <w:rPr>
                <w:ins w:id="256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1F9A" w14:textId="77777777" w:rsidR="00BB1805" w:rsidRPr="00905ACB" w:rsidRDefault="00BB1805" w:rsidP="00BB1805">
            <w:pPr>
              <w:pStyle w:val="TAL"/>
              <w:rPr>
                <w:ins w:id="257" w:author="Nokia (rapporteur)" w:date="2020-01-27T13:07:00Z"/>
                <w:lang w:eastAsia="ja-JP"/>
              </w:rPr>
            </w:pPr>
            <w:ins w:id="258" w:author="Nokia (rapporteur)" w:date="2020-01-27T13:07:00Z">
              <w:r w:rsidRPr="007E6716">
                <w:rPr>
                  <w:snapToGrid w:val="0"/>
                  <w:lang w:eastAsia="ja-JP"/>
                </w:rPr>
                <w:t>COUNT Value for PDCP SN Length 18 9.2.3.37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046E" w14:textId="77777777" w:rsidR="00BB1805" w:rsidRPr="00905ACB" w:rsidRDefault="00BB1805" w:rsidP="00BB1805">
            <w:pPr>
              <w:pStyle w:val="TAL"/>
              <w:rPr>
                <w:ins w:id="259" w:author="Nokia (rapporteur)" w:date="2020-01-27T13:07:00Z"/>
                <w:lang w:eastAsia="ja-JP"/>
              </w:rPr>
            </w:pPr>
            <w:ins w:id="260" w:author="Nokia (rapporteur)" w:date="2020-01-27T13:07:00Z">
              <w:r w:rsidRPr="00FF1BAF">
                <w:rPr>
                  <w:lang w:eastAsia="ja-JP"/>
                </w:rPr>
                <w:t xml:space="preserve">PDCP-SN and Hyper frame number </w:t>
              </w:r>
              <w:r>
                <w:rPr>
                  <w:lang w:eastAsia="ja-JP"/>
                </w:rPr>
                <w:t>of the first DL SDU that the source NG-RAN node forwards to the target NG-RAN node</w:t>
              </w:r>
              <w:r w:rsidRPr="00FF1BAF">
                <w:rPr>
                  <w:lang w:eastAsia="ja-JP"/>
                </w:rPr>
                <w:t xml:space="preserve"> in case of 1</w:t>
              </w:r>
              <w:r>
                <w:rPr>
                  <w:lang w:eastAsia="ja-JP"/>
                </w:rPr>
                <w:t>8</w:t>
              </w:r>
              <w:r w:rsidRPr="00FF1BAF">
                <w:rPr>
                  <w:lang w:eastAsia="ja-JP"/>
                </w:rPr>
                <w:t xml:space="preserve"> bit long PDCP-SN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AD41" w14:textId="77777777" w:rsidR="00BB1805" w:rsidRPr="00FF1BAF" w:rsidRDefault="00BB1805" w:rsidP="00BB1805">
            <w:pPr>
              <w:pStyle w:val="TAC"/>
              <w:rPr>
                <w:ins w:id="261" w:author="Nokia (rapporteur)" w:date="2020-01-27T13:07:00Z"/>
                <w:lang w:eastAsia="ja-JP"/>
              </w:rPr>
            </w:pPr>
            <w:ins w:id="262" w:author="Nokia (rapporteur)" w:date="2020-01-27T13:07:00Z">
              <w:r w:rsidRPr="00FF1BAF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606C" w14:textId="77777777" w:rsidR="00BB1805" w:rsidRPr="00FF1BAF" w:rsidRDefault="00BB1805" w:rsidP="00BB1805">
            <w:pPr>
              <w:pStyle w:val="TAC"/>
              <w:rPr>
                <w:ins w:id="263" w:author="Nokia (rapporteur)" w:date="2020-01-27T13:07:00Z"/>
                <w:lang w:eastAsia="ja-JP"/>
              </w:rPr>
            </w:pPr>
          </w:p>
        </w:tc>
      </w:tr>
      <w:tr w:rsidR="00BB1805" w:rsidRPr="00FF1BAF" w14:paraId="69229EFF" w14:textId="77777777" w:rsidTr="00BB1805">
        <w:trPr>
          <w:ins w:id="264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F75A" w14:textId="77777777" w:rsidR="00BB1805" w:rsidRDefault="00BB1805" w:rsidP="00BB1805">
            <w:pPr>
              <w:pStyle w:val="TAL"/>
              <w:ind w:left="82"/>
              <w:rPr>
                <w:ins w:id="265" w:author="Nokia (rapporteur)" w:date="2020-01-27T13:07:00Z"/>
                <w:bCs/>
                <w:lang w:eastAsia="ja-JP"/>
              </w:rPr>
            </w:pPr>
            <w:ins w:id="266" w:author="Nokia (rapporteur)" w:date="2020-01-27T13:07:00Z">
              <w:r w:rsidRPr="00C45748">
                <w:rPr>
                  <w:i/>
                  <w:lang w:eastAsia="ja-JP"/>
                </w:rPr>
                <w:t>&gt;</w:t>
              </w:r>
              <w:r>
                <w:rPr>
                  <w:i/>
                  <w:lang w:eastAsia="ja-JP"/>
                </w:rPr>
                <w:t>DL Discarding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1979" w14:textId="77777777" w:rsidR="00BB1805" w:rsidRDefault="00BB1805" w:rsidP="00BB1805">
            <w:pPr>
              <w:pStyle w:val="TAL"/>
              <w:rPr>
                <w:ins w:id="267" w:author="Nokia (rapporteur)" w:date="2020-01-27T13:07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8BC" w14:textId="77777777" w:rsidR="00BB1805" w:rsidRPr="00905ACB" w:rsidRDefault="00BB1805" w:rsidP="00BB1805">
            <w:pPr>
              <w:pStyle w:val="TAL"/>
              <w:rPr>
                <w:ins w:id="268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4EDA" w14:textId="77777777" w:rsidR="00BB1805" w:rsidRPr="007E6716" w:rsidRDefault="00BB1805" w:rsidP="00BB1805">
            <w:pPr>
              <w:pStyle w:val="TAL"/>
              <w:rPr>
                <w:ins w:id="269" w:author="Nokia (rapporteur)" w:date="2020-01-27T13:07:00Z"/>
                <w:snapToGrid w:val="0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0C5" w14:textId="77777777" w:rsidR="00BB1805" w:rsidRPr="00FF1BAF" w:rsidRDefault="00BB1805" w:rsidP="00BB1805">
            <w:pPr>
              <w:pStyle w:val="TAL"/>
              <w:rPr>
                <w:ins w:id="270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EBA8" w14:textId="77777777" w:rsidR="00BB1805" w:rsidRPr="00FF1BAF" w:rsidRDefault="00BB1805" w:rsidP="00BB1805">
            <w:pPr>
              <w:pStyle w:val="TAC"/>
              <w:rPr>
                <w:ins w:id="271" w:author="Nokia (rapporteur)" w:date="2020-01-27T13:07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80EB" w14:textId="77777777" w:rsidR="00BB1805" w:rsidRPr="00FF1BAF" w:rsidRDefault="00BB1805" w:rsidP="00BB1805">
            <w:pPr>
              <w:pStyle w:val="TAC"/>
              <w:rPr>
                <w:ins w:id="272" w:author="Nokia (rapporteur)" w:date="2020-01-27T13:07:00Z"/>
                <w:lang w:eastAsia="ja-JP"/>
              </w:rPr>
            </w:pPr>
          </w:p>
        </w:tc>
      </w:tr>
      <w:tr w:rsidR="00BB1805" w:rsidRPr="00FF1BAF" w14:paraId="09FB6ED1" w14:textId="77777777" w:rsidTr="00BB1805">
        <w:trPr>
          <w:ins w:id="273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E91" w14:textId="77777777" w:rsidR="00BB1805" w:rsidRDefault="00BB1805" w:rsidP="00BB1805">
            <w:pPr>
              <w:pStyle w:val="TAL"/>
              <w:ind w:left="224"/>
              <w:rPr>
                <w:ins w:id="274" w:author="Nokia (rapporteur)" w:date="2020-01-27T13:07:00Z"/>
                <w:bCs/>
                <w:lang w:eastAsia="ja-JP"/>
              </w:rPr>
            </w:pPr>
            <w:ins w:id="275" w:author="Nokia (rapporteur)" w:date="2020-01-27T13:07:00Z">
              <w:r>
                <w:rPr>
                  <w:bCs/>
                  <w:lang w:eastAsia="ja-JP"/>
                </w:rPr>
                <w:t>&gt;&gt;</w:t>
              </w:r>
              <w:r w:rsidRPr="00905ACB">
                <w:rPr>
                  <w:bCs/>
                  <w:lang w:eastAsia="ja-JP"/>
                </w:rPr>
                <w:t xml:space="preserve">DRBs </w:t>
              </w:r>
              <w:r w:rsidRPr="00C45748">
                <w:rPr>
                  <w:bCs/>
                  <w:lang w:eastAsia="ja-JP"/>
                </w:rPr>
                <w:t xml:space="preserve">Subject </w:t>
              </w:r>
              <w:r w:rsidRPr="00905ACB">
                <w:rPr>
                  <w:bCs/>
                  <w:lang w:eastAsia="ja-JP"/>
                </w:rPr>
                <w:t xml:space="preserve">To </w:t>
              </w:r>
              <w:r>
                <w:rPr>
                  <w:bCs/>
                  <w:lang w:eastAsia="ja-JP"/>
                </w:rPr>
                <w:t>DL Discarding</w:t>
              </w:r>
              <w:r w:rsidRPr="00905ACB">
                <w:rPr>
                  <w:bCs/>
                  <w:lang w:eastAsia="ja-JP"/>
                </w:rPr>
                <w:t xml:space="preserve"> </w:t>
              </w:r>
              <w:r w:rsidRPr="00C45748">
                <w:rPr>
                  <w:bCs/>
                  <w:lang w:eastAsia="ja-JP"/>
                </w:rPr>
                <w:t>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A07" w14:textId="77777777" w:rsidR="00BB1805" w:rsidRDefault="00BB1805" w:rsidP="00BB1805">
            <w:pPr>
              <w:pStyle w:val="TAL"/>
              <w:rPr>
                <w:ins w:id="276" w:author="Nokia (rapporteur)" w:date="2020-01-27T13:07:00Z"/>
                <w:lang w:eastAsia="ja-JP"/>
              </w:rPr>
            </w:pPr>
            <w:ins w:id="277" w:author="Nokia (rapporteur)" w:date="2020-01-27T13:07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5101" w14:textId="77777777" w:rsidR="00BB1805" w:rsidRPr="00905ACB" w:rsidRDefault="00BB1805" w:rsidP="00BB1805">
            <w:pPr>
              <w:pStyle w:val="TAL"/>
              <w:rPr>
                <w:ins w:id="278" w:author="Nokia (rapporteur)" w:date="2020-01-27T13:07:00Z"/>
                <w:lang w:eastAsia="ja-JP"/>
              </w:rPr>
            </w:pPr>
            <w:ins w:id="279" w:author="Nokia (rapporteur)" w:date="2020-01-27T13:07:00Z">
              <w:r w:rsidRPr="00163B9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719F" w14:textId="77777777" w:rsidR="00BB1805" w:rsidRPr="007E6716" w:rsidRDefault="00BB1805" w:rsidP="00BB1805">
            <w:pPr>
              <w:pStyle w:val="TAL"/>
              <w:rPr>
                <w:ins w:id="280" w:author="Nokia (rapporteur)" w:date="2020-01-27T13:07:00Z"/>
                <w:snapToGrid w:val="0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CDEE" w14:textId="77777777" w:rsidR="00BB1805" w:rsidRPr="00FF1BAF" w:rsidRDefault="00BB1805" w:rsidP="00BB1805">
            <w:pPr>
              <w:pStyle w:val="TAL"/>
              <w:rPr>
                <w:ins w:id="281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1653" w14:textId="77777777" w:rsidR="00BB1805" w:rsidRPr="00FF1BAF" w:rsidRDefault="00BB1805" w:rsidP="00BB1805">
            <w:pPr>
              <w:pStyle w:val="TAC"/>
              <w:rPr>
                <w:ins w:id="282" w:author="Nokia (rapporteur)" w:date="2020-01-27T13:07:00Z"/>
                <w:lang w:eastAsia="ja-JP"/>
              </w:rPr>
            </w:pPr>
            <w:ins w:id="283" w:author="Nokia (rapporteur)" w:date="2020-01-27T13:0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973" w14:textId="77777777" w:rsidR="00BB1805" w:rsidRPr="00FF1BAF" w:rsidRDefault="00BB1805" w:rsidP="00BB1805">
            <w:pPr>
              <w:pStyle w:val="TAC"/>
              <w:rPr>
                <w:ins w:id="284" w:author="Nokia (rapporteur)" w:date="2020-01-27T13:07:00Z"/>
                <w:lang w:eastAsia="ja-JP"/>
              </w:rPr>
            </w:pPr>
          </w:p>
        </w:tc>
      </w:tr>
      <w:tr w:rsidR="00BB1805" w:rsidRPr="00FF1BAF" w14:paraId="61AAB6AC" w14:textId="77777777" w:rsidTr="00BB1805">
        <w:trPr>
          <w:ins w:id="285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F9D5" w14:textId="77777777" w:rsidR="00BB1805" w:rsidRDefault="00BB1805" w:rsidP="00BB1805">
            <w:pPr>
              <w:pStyle w:val="TAL"/>
              <w:ind w:left="366"/>
              <w:rPr>
                <w:ins w:id="286" w:author="Nokia (rapporteur)" w:date="2020-01-27T13:07:00Z"/>
                <w:bCs/>
                <w:lang w:eastAsia="ja-JP"/>
              </w:rPr>
            </w:pPr>
            <w:ins w:id="287" w:author="Nokia (rapporteur)" w:date="2020-01-27T13:07:00Z">
              <w:r>
                <w:rPr>
                  <w:bCs/>
                  <w:lang w:eastAsia="ja-JP"/>
                </w:rPr>
                <w:t>&gt;&gt;</w:t>
              </w:r>
              <w:r w:rsidRPr="00905ACB">
                <w:rPr>
                  <w:bCs/>
                  <w:lang w:eastAsia="ja-JP"/>
                </w:rPr>
                <w:t>&gt;</w:t>
              </w:r>
              <w:r>
                <w:rPr>
                  <w:bCs/>
                  <w:lang w:eastAsia="ja-JP"/>
                </w:rPr>
                <w:t>DR</w:t>
              </w:r>
              <w:r w:rsidRPr="00905ACB">
                <w:rPr>
                  <w:bCs/>
                  <w:lang w:eastAsia="ja-JP"/>
                </w:rPr>
                <w:t xml:space="preserve">Bs Subject To </w:t>
              </w:r>
              <w:r>
                <w:rPr>
                  <w:bCs/>
                  <w:lang w:eastAsia="ja-JP"/>
                </w:rPr>
                <w:t xml:space="preserve">DL Discarding </w:t>
              </w:r>
              <w:r w:rsidRPr="00905ACB">
                <w:rPr>
                  <w:bCs/>
                  <w:lang w:eastAsia="ja-JP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2CF" w14:textId="77777777" w:rsidR="00BB1805" w:rsidRDefault="00BB1805" w:rsidP="00BB1805">
            <w:pPr>
              <w:pStyle w:val="TAL"/>
              <w:rPr>
                <w:ins w:id="288" w:author="Nokia (rapporteur)" w:date="2020-01-27T13:07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4C0A" w14:textId="77777777" w:rsidR="00BB1805" w:rsidRPr="00905ACB" w:rsidRDefault="00BB1805" w:rsidP="00BB1805">
            <w:pPr>
              <w:pStyle w:val="TAL"/>
              <w:rPr>
                <w:ins w:id="289" w:author="Nokia (rapporteur)" w:date="2020-01-27T13:07:00Z"/>
                <w:lang w:eastAsia="ja-JP"/>
              </w:rPr>
            </w:pPr>
            <w:ins w:id="290" w:author="Nokia (rapporteur)" w:date="2020-01-27T13:07:00Z">
              <w:r w:rsidRPr="00C1768C">
                <w:rPr>
                  <w:i/>
                  <w:lang w:eastAsia="en-GB"/>
                </w:rPr>
                <w:t>1 .. &lt;</w:t>
              </w:r>
              <w:proofErr w:type="spellStart"/>
              <w:r w:rsidRPr="00C1768C">
                <w:rPr>
                  <w:i/>
                  <w:lang w:eastAsia="en-GB"/>
                </w:rPr>
                <w:t>maxnoofDRBs</w:t>
              </w:r>
              <w:proofErr w:type="spellEnd"/>
              <w:r w:rsidRPr="00C1768C">
                <w:rPr>
                  <w:i/>
                  <w:lang w:eastAsia="en-GB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085A" w14:textId="77777777" w:rsidR="00BB1805" w:rsidRPr="007E6716" w:rsidRDefault="00BB1805" w:rsidP="00BB1805">
            <w:pPr>
              <w:pStyle w:val="TAL"/>
              <w:rPr>
                <w:ins w:id="291" w:author="Nokia (rapporteur)" w:date="2020-01-27T13:07:00Z"/>
                <w:snapToGrid w:val="0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541E" w14:textId="77777777" w:rsidR="00BB1805" w:rsidRPr="00FF1BAF" w:rsidRDefault="00BB1805" w:rsidP="00BB1805">
            <w:pPr>
              <w:pStyle w:val="TAL"/>
              <w:rPr>
                <w:ins w:id="292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A33" w14:textId="77777777" w:rsidR="00BB1805" w:rsidRPr="00FF1BAF" w:rsidRDefault="00BB1805" w:rsidP="00BB1805">
            <w:pPr>
              <w:pStyle w:val="TAC"/>
              <w:rPr>
                <w:ins w:id="293" w:author="Nokia (rapporteur)" w:date="2020-01-27T13:07:00Z"/>
                <w:lang w:eastAsia="ja-JP"/>
              </w:rPr>
            </w:pPr>
            <w:ins w:id="294" w:author="Nokia (rapporteur)" w:date="2020-01-27T13:0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EBF4" w14:textId="77777777" w:rsidR="00BB1805" w:rsidRPr="00FF1BAF" w:rsidRDefault="00BB1805" w:rsidP="00BB1805">
            <w:pPr>
              <w:pStyle w:val="TAC"/>
              <w:rPr>
                <w:ins w:id="295" w:author="Nokia (rapporteur)" w:date="2020-01-27T13:07:00Z"/>
                <w:lang w:eastAsia="ja-JP"/>
              </w:rPr>
            </w:pPr>
          </w:p>
        </w:tc>
      </w:tr>
      <w:tr w:rsidR="00BB1805" w:rsidRPr="00FF1BAF" w14:paraId="12ED7957" w14:textId="77777777" w:rsidTr="00BB1805">
        <w:trPr>
          <w:ins w:id="296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C5D0" w14:textId="77777777" w:rsidR="00BB1805" w:rsidRDefault="00BB1805" w:rsidP="00BB1805">
            <w:pPr>
              <w:pStyle w:val="TAL"/>
              <w:ind w:left="507"/>
              <w:rPr>
                <w:ins w:id="297" w:author="Nokia (rapporteur)" w:date="2020-01-27T13:07:00Z"/>
                <w:bCs/>
                <w:lang w:eastAsia="ja-JP"/>
              </w:rPr>
            </w:pPr>
            <w:ins w:id="298" w:author="Nokia (rapporteur)" w:date="2020-01-27T13:07:00Z">
              <w:r>
                <w:rPr>
                  <w:bCs/>
                  <w:lang w:eastAsia="ja-JP"/>
                </w:rPr>
                <w:t>&gt;&gt;</w:t>
              </w:r>
              <w:r w:rsidRPr="00905ACB">
                <w:rPr>
                  <w:bCs/>
                  <w:lang w:eastAsia="ja-JP"/>
                </w:rPr>
                <w:t>&gt;&gt;</w:t>
              </w:r>
              <w:r>
                <w:rPr>
                  <w:bCs/>
                  <w:lang w:eastAsia="ja-JP"/>
                </w:rPr>
                <w:t>DRB</w:t>
              </w:r>
              <w:r w:rsidRPr="00905ACB"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BAE4" w14:textId="77777777" w:rsidR="00BB1805" w:rsidRDefault="00BB1805" w:rsidP="00BB1805">
            <w:pPr>
              <w:pStyle w:val="TAL"/>
              <w:rPr>
                <w:ins w:id="299" w:author="Nokia (rapporteur)" w:date="2020-01-27T13:07:00Z"/>
                <w:lang w:eastAsia="ja-JP"/>
              </w:rPr>
            </w:pPr>
            <w:ins w:id="300" w:author="Nokia (rapporteur)" w:date="2020-01-27T13:07:00Z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A042" w14:textId="77777777" w:rsidR="00BB1805" w:rsidRPr="00905ACB" w:rsidRDefault="00BB1805" w:rsidP="00BB1805">
            <w:pPr>
              <w:pStyle w:val="TAL"/>
              <w:rPr>
                <w:ins w:id="301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F3E" w14:textId="77777777" w:rsidR="00BB1805" w:rsidRPr="007E6716" w:rsidRDefault="00BB1805" w:rsidP="00BB1805">
            <w:pPr>
              <w:pStyle w:val="TAL"/>
              <w:rPr>
                <w:ins w:id="302" w:author="Nokia (rapporteur)" w:date="2020-01-27T13:07:00Z"/>
                <w:snapToGrid w:val="0"/>
                <w:lang w:eastAsia="ja-JP"/>
              </w:rPr>
            </w:pPr>
            <w:ins w:id="303" w:author="Nokia (rapporteur)" w:date="2020-01-27T13:07:00Z">
              <w:r w:rsidRPr="00C1768C">
                <w:rPr>
                  <w:lang w:eastAsia="ja-JP"/>
                </w:rPr>
                <w:t>9.2.3.33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0A24" w14:textId="77777777" w:rsidR="00BB1805" w:rsidRPr="00FF1BAF" w:rsidRDefault="00BB1805" w:rsidP="00BB1805">
            <w:pPr>
              <w:pStyle w:val="TAL"/>
              <w:rPr>
                <w:ins w:id="304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DEE6" w14:textId="77777777" w:rsidR="00BB1805" w:rsidRPr="00FF1BAF" w:rsidRDefault="00BB1805" w:rsidP="00BB1805">
            <w:pPr>
              <w:pStyle w:val="TAC"/>
              <w:rPr>
                <w:ins w:id="305" w:author="Nokia (rapporteur)" w:date="2020-01-27T13:07:00Z"/>
                <w:lang w:eastAsia="ja-JP"/>
              </w:rPr>
            </w:pPr>
            <w:ins w:id="306" w:author="Nokia (rapporteur)" w:date="2020-01-27T13:07:00Z">
              <w:r w:rsidRPr="00FF1BAF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CC88" w14:textId="77777777" w:rsidR="00BB1805" w:rsidRPr="00FF1BAF" w:rsidRDefault="00BB1805" w:rsidP="00BB1805">
            <w:pPr>
              <w:pStyle w:val="TAC"/>
              <w:rPr>
                <w:ins w:id="307" w:author="Nokia (rapporteur)" w:date="2020-01-27T13:07:00Z"/>
                <w:lang w:eastAsia="ja-JP"/>
              </w:rPr>
            </w:pPr>
          </w:p>
        </w:tc>
      </w:tr>
      <w:tr w:rsidR="00BB1805" w:rsidRPr="00FF1BAF" w14:paraId="700E92E7" w14:textId="77777777" w:rsidTr="00BB1805">
        <w:trPr>
          <w:ins w:id="308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C2DE" w14:textId="77777777" w:rsidR="00BB1805" w:rsidRPr="00FF1BAF" w:rsidRDefault="00BB1805" w:rsidP="00BB1805">
            <w:pPr>
              <w:pStyle w:val="TAL"/>
              <w:ind w:left="507"/>
              <w:rPr>
                <w:ins w:id="309" w:author="Nokia (rapporteur)" w:date="2020-01-27T13:07:00Z"/>
                <w:bCs/>
                <w:lang w:eastAsia="ja-JP"/>
              </w:rPr>
            </w:pPr>
            <w:ins w:id="310" w:author="Nokia (rapporteur)" w:date="2020-01-27T13:07:00Z">
              <w:r>
                <w:rPr>
                  <w:bCs/>
                  <w:lang w:eastAsia="ja-JP"/>
                </w:rPr>
                <w:t xml:space="preserve">&gt;&gt;&gt;&gt;CHOICE </w:t>
              </w:r>
              <w:r w:rsidRPr="00905ACB">
                <w:rPr>
                  <w:bCs/>
                  <w:lang w:eastAsia="ja-JP"/>
                </w:rPr>
                <w:t>DL Discarding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8455" w14:textId="77777777" w:rsidR="00BB1805" w:rsidRPr="00FF1BAF" w:rsidRDefault="00BB1805" w:rsidP="00BB1805">
            <w:pPr>
              <w:pStyle w:val="TAL"/>
              <w:rPr>
                <w:ins w:id="311" w:author="Nokia (rapporteur)" w:date="2020-01-27T13:07:00Z"/>
                <w:lang w:eastAsia="ja-JP"/>
              </w:rPr>
            </w:pPr>
            <w:ins w:id="312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7DF" w14:textId="77777777" w:rsidR="00BB1805" w:rsidRPr="00905ACB" w:rsidRDefault="00BB1805" w:rsidP="00BB1805">
            <w:pPr>
              <w:pStyle w:val="TAL"/>
              <w:rPr>
                <w:ins w:id="313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4B6E" w14:textId="77777777" w:rsidR="00BB1805" w:rsidRPr="00905ACB" w:rsidRDefault="00BB1805" w:rsidP="00BB1805">
            <w:pPr>
              <w:pStyle w:val="TAL"/>
              <w:rPr>
                <w:ins w:id="314" w:author="Nokia (rapporteur)" w:date="2020-01-27T13:07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9780" w14:textId="77777777" w:rsidR="00BB1805" w:rsidRPr="00905ACB" w:rsidRDefault="00BB1805" w:rsidP="00BB1805">
            <w:pPr>
              <w:pStyle w:val="TAL"/>
              <w:rPr>
                <w:ins w:id="315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97D" w14:textId="77777777" w:rsidR="00BB1805" w:rsidRPr="00FF1BAF" w:rsidRDefault="00BB1805" w:rsidP="00BB1805">
            <w:pPr>
              <w:pStyle w:val="TAC"/>
              <w:rPr>
                <w:ins w:id="316" w:author="Nokia (rapporteur)" w:date="2020-01-27T13:07:00Z"/>
                <w:lang w:eastAsia="ja-JP"/>
              </w:rPr>
            </w:pPr>
            <w:ins w:id="317" w:author="Nokia (rapporteur)" w:date="2020-01-27T13:07:00Z">
              <w:r w:rsidRPr="00FF1BAF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EE5" w14:textId="77777777" w:rsidR="00BB1805" w:rsidRPr="00FF1BAF" w:rsidRDefault="00BB1805" w:rsidP="00BB1805">
            <w:pPr>
              <w:pStyle w:val="TAC"/>
              <w:rPr>
                <w:ins w:id="318" w:author="Nokia (rapporteur)" w:date="2020-01-27T13:07:00Z"/>
                <w:lang w:eastAsia="ja-JP"/>
              </w:rPr>
            </w:pPr>
          </w:p>
        </w:tc>
      </w:tr>
      <w:tr w:rsidR="00BB1805" w:rsidRPr="00FF1BAF" w14:paraId="2831783A" w14:textId="77777777" w:rsidTr="00BB1805">
        <w:trPr>
          <w:ins w:id="319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E57" w14:textId="77777777" w:rsidR="00BB1805" w:rsidRPr="00905ACB" w:rsidRDefault="00BB1805" w:rsidP="00BB1805">
            <w:pPr>
              <w:pStyle w:val="TAL"/>
              <w:ind w:left="649"/>
              <w:rPr>
                <w:ins w:id="320" w:author="Nokia (rapporteur)" w:date="2020-01-27T13:07:00Z"/>
                <w:bCs/>
                <w:i/>
                <w:lang w:eastAsia="ja-JP"/>
              </w:rPr>
            </w:pPr>
            <w:ins w:id="321" w:author="Nokia (rapporteur)" w:date="2020-01-27T13:07:00Z">
              <w:r>
                <w:rPr>
                  <w:bCs/>
                  <w:lang w:eastAsia="ja-JP"/>
                </w:rPr>
                <w:t>&gt;&gt;&gt;&gt;&gt;</w:t>
              </w:r>
              <w:r>
                <w:rPr>
                  <w:bCs/>
                  <w:i/>
                  <w:lang w:eastAsia="ja-JP"/>
                </w:rPr>
                <w:t>12 bits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AB7F" w14:textId="77777777" w:rsidR="00BB1805" w:rsidRDefault="00BB1805" w:rsidP="00BB1805">
            <w:pPr>
              <w:pStyle w:val="TAL"/>
              <w:rPr>
                <w:ins w:id="322" w:author="Nokia (rapporteur)" w:date="2020-01-27T13:07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05C6" w14:textId="77777777" w:rsidR="00BB1805" w:rsidRPr="00905ACB" w:rsidRDefault="00BB1805" w:rsidP="00BB1805">
            <w:pPr>
              <w:pStyle w:val="TAL"/>
              <w:rPr>
                <w:ins w:id="323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4036" w14:textId="77777777" w:rsidR="00BB1805" w:rsidRPr="00FF1BAF" w:rsidRDefault="00BB1805" w:rsidP="00BB1805">
            <w:pPr>
              <w:pStyle w:val="TAL"/>
              <w:rPr>
                <w:ins w:id="324" w:author="Nokia (rapporteur)" w:date="2020-01-27T13:07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5C2A" w14:textId="77777777" w:rsidR="00BB1805" w:rsidRPr="00FF1BAF" w:rsidRDefault="00BB1805" w:rsidP="00BB1805">
            <w:pPr>
              <w:pStyle w:val="TAL"/>
              <w:rPr>
                <w:ins w:id="325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9D89" w14:textId="77777777" w:rsidR="00BB1805" w:rsidRPr="00FF1BAF" w:rsidRDefault="00BB1805" w:rsidP="00BB1805">
            <w:pPr>
              <w:pStyle w:val="TAC"/>
              <w:rPr>
                <w:ins w:id="326" w:author="Nokia (rapporteur)" w:date="2020-01-27T13:07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685C" w14:textId="77777777" w:rsidR="00BB1805" w:rsidRPr="00FF1BAF" w:rsidRDefault="00BB1805" w:rsidP="00BB1805">
            <w:pPr>
              <w:pStyle w:val="TAC"/>
              <w:rPr>
                <w:ins w:id="327" w:author="Nokia (rapporteur)" w:date="2020-01-27T13:07:00Z"/>
                <w:lang w:eastAsia="ja-JP"/>
              </w:rPr>
            </w:pPr>
          </w:p>
        </w:tc>
      </w:tr>
      <w:tr w:rsidR="00BB1805" w:rsidRPr="00FF1BAF" w14:paraId="04230906" w14:textId="77777777" w:rsidTr="00BB1805">
        <w:trPr>
          <w:ins w:id="328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04A4" w14:textId="77777777" w:rsidR="00BB1805" w:rsidRPr="00ED5774" w:rsidRDefault="00BB1805" w:rsidP="00BB1805">
            <w:pPr>
              <w:pStyle w:val="TAL"/>
              <w:ind w:left="791"/>
              <w:rPr>
                <w:ins w:id="329" w:author="Nokia (rapporteur)" w:date="2020-01-27T13:07:00Z"/>
                <w:bCs/>
                <w:lang w:eastAsia="ja-JP"/>
              </w:rPr>
            </w:pPr>
            <w:ins w:id="330" w:author="Nokia (rapporteur)" w:date="2020-01-27T13:07:00Z">
              <w:r>
                <w:rPr>
                  <w:bCs/>
                  <w:lang w:eastAsia="ja-JP"/>
                </w:rPr>
                <w:t>&gt;&gt;&gt;&gt;&gt;&gt;</w:t>
              </w:r>
              <w:r w:rsidRPr="00905ACB">
                <w:rPr>
                  <w:bCs/>
                  <w:lang w:eastAsia="ja-JP"/>
                </w:rPr>
                <w:t xml:space="preserve"> DISCARD DL COUNT Value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CA91" w14:textId="77777777" w:rsidR="00BB1805" w:rsidRPr="00FF1BAF" w:rsidRDefault="00BB1805" w:rsidP="00BB1805">
            <w:pPr>
              <w:pStyle w:val="TAL"/>
              <w:rPr>
                <w:ins w:id="331" w:author="Nokia (rapporteur)" w:date="2020-01-27T13:07:00Z"/>
                <w:lang w:eastAsia="ja-JP"/>
              </w:rPr>
            </w:pPr>
            <w:ins w:id="332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DEFE" w14:textId="77777777" w:rsidR="00BB1805" w:rsidRPr="00905ACB" w:rsidRDefault="00BB1805" w:rsidP="00BB1805">
            <w:pPr>
              <w:pStyle w:val="TAL"/>
              <w:rPr>
                <w:ins w:id="333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603C" w14:textId="77777777" w:rsidR="00BB1805" w:rsidRPr="00905ACB" w:rsidRDefault="00BB1805" w:rsidP="00BB1805">
            <w:pPr>
              <w:pStyle w:val="TAL"/>
              <w:rPr>
                <w:ins w:id="334" w:author="Nokia (rapporteur)" w:date="2020-01-27T13:07:00Z"/>
                <w:lang w:eastAsia="ja-JP"/>
              </w:rPr>
            </w:pPr>
            <w:ins w:id="335" w:author="Nokia (rapporteur)" w:date="2020-01-27T13:07:00Z">
              <w:r w:rsidRPr="007E6716">
                <w:rPr>
                  <w:snapToGrid w:val="0"/>
                  <w:lang w:eastAsia="ja-JP"/>
                </w:rPr>
                <w:t xml:space="preserve">COUNT Value </w:t>
              </w:r>
              <w:r w:rsidRPr="007E6716">
                <w:rPr>
                  <w:snapToGrid w:val="0"/>
                  <w:lang w:val="en-US" w:eastAsia="ja-JP"/>
                </w:rPr>
                <w:t xml:space="preserve">for PDCP SN Length 12 </w:t>
              </w:r>
              <w:r w:rsidRPr="007E6716">
                <w:rPr>
                  <w:snapToGrid w:val="0"/>
                  <w:lang w:eastAsia="ja-JP"/>
                </w:rPr>
                <w:t>9.2.3.36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ACD9" w14:textId="77777777" w:rsidR="00BB1805" w:rsidRPr="00905ACB" w:rsidRDefault="00BB1805" w:rsidP="00BB1805">
            <w:pPr>
              <w:pStyle w:val="TAL"/>
              <w:rPr>
                <w:ins w:id="336" w:author="Nokia (rapporteur)" w:date="2020-01-27T13:07:00Z"/>
                <w:lang w:eastAsia="ja-JP"/>
              </w:rPr>
            </w:pPr>
            <w:ins w:id="337" w:author="Nokia (rapporteur)" w:date="2020-01-27T13:07:00Z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for which the target </w:t>
              </w:r>
              <w:r>
                <w:rPr>
                  <w:lang w:eastAsia="ja-JP"/>
                </w:rPr>
                <w:t>NG-RAN node</w:t>
              </w:r>
              <w:r w:rsidRPr="00ED5774">
                <w:rPr>
                  <w:lang w:eastAsia="ja-JP"/>
                </w:rPr>
                <w:t xml:space="preserve"> should discard forwarded DL SDUs associated with lower values </w:t>
              </w:r>
              <w:r w:rsidRPr="00FF1BAF">
                <w:rPr>
                  <w:lang w:eastAsia="ja-JP"/>
                </w:rPr>
                <w:t>in case of 1</w:t>
              </w:r>
              <w:r>
                <w:rPr>
                  <w:lang w:eastAsia="ja-JP"/>
                </w:rPr>
                <w:t>2</w:t>
              </w:r>
              <w:r w:rsidRPr="00FF1BAF">
                <w:rPr>
                  <w:lang w:eastAsia="ja-JP"/>
                </w:rPr>
                <w:t xml:space="preserve"> bit long PDCP-SN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384" w14:textId="77777777" w:rsidR="00BB1805" w:rsidRPr="00FF1BAF" w:rsidRDefault="00BB1805" w:rsidP="00BB1805">
            <w:pPr>
              <w:pStyle w:val="TAC"/>
              <w:rPr>
                <w:ins w:id="338" w:author="Nokia (rapporteur)" w:date="2020-01-27T13:07:00Z"/>
                <w:lang w:eastAsia="ja-JP"/>
              </w:rPr>
            </w:pPr>
            <w:ins w:id="339" w:author="Nokia (rapporteur)" w:date="2020-01-27T13:07:00Z">
              <w:r w:rsidRPr="00FF1BAF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FAE4" w14:textId="77777777" w:rsidR="00BB1805" w:rsidRPr="00FF1BAF" w:rsidRDefault="00BB1805" w:rsidP="00BB1805">
            <w:pPr>
              <w:pStyle w:val="TAC"/>
              <w:rPr>
                <w:ins w:id="340" w:author="Nokia (rapporteur)" w:date="2020-01-27T13:07:00Z"/>
                <w:lang w:eastAsia="ja-JP"/>
              </w:rPr>
            </w:pPr>
          </w:p>
        </w:tc>
      </w:tr>
      <w:tr w:rsidR="00BB1805" w:rsidRPr="00FF1BAF" w14:paraId="0271F309" w14:textId="77777777" w:rsidTr="00BB1805">
        <w:trPr>
          <w:ins w:id="341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D8F6" w14:textId="77777777" w:rsidR="00BB1805" w:rsidRPr="00905ACB" w:rsidRDefault="00BB1805" w:rsidP="00BB1805">
            <w:pPr>
              <w:pStyle w:val="TAL"/>
              <w:ind w:left="649"/>
              <w:rPr>
                <w:ins w:id="342" w:author="Nokia (rapporteur)" w:date="2020-01-27T13:07:00Z"/>
                <w:bCs/>
                <w:i/>
                <w:lang w:eastAsia="ja-JP"/>
              </w:rPr>
            </w:pPr>
            <w:ins w:id="343" w:author="Nokia (rapporteur)" w:date="2020-01-27T13:07:00Z">
              <w:r>
                <w:rPr>
                  <w:bCs/>
                  <w:lang w:eastAsia="ja-JP"/>
                </w:rPr>
                <w:t>&gt;&gt;&gt;&gt;&gt;</w:t>
              </w:r>
              <w:r>
                <w:rPr>
                  <w:bCs/>
                  <w:i/>
                  <w:lang w:eastAsia="ja-JP"/>
                </w:rPr>
                <w:t>18 bits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2E88" w14:textId="77777777" w:rsidR="00BB1805" w:rsidRDefault="00BB1805" w:rsidP="00BB1805">
            <w:pPr>
              <w:pStyle w:val="TAL"/>
              <w:rPr>
                <w:ins w:id="344" w:author="Nokia (rapporteur)" w:date="2020-01-27T13:07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717" w14:textId="77777777" w:rsidR="00BB1805" w:rsidRPr="00905ACB" w:rsidRDefault="00BB1805" w:rsidP="00BB1805">
            <w:pPr>
              <w:pStyle w:val="TAL"/>
              <w:rPr>
                <w:ins w:id="345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579" w14:textId="77777777" w:rsidR="00BB1805" w:rsidRPr="00FF1BAF" w:rsidRDefault="00BB1805" w:rsidP="00BB1805">
            <w:pPr>
              <w:pStyle w:val="TAL"/>
              <w:rPr>
                <w:ins w:id="346" w:author="Nokia (rapporteur)" w:date="2020-01-27T13:07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DD0" w14:textId="77777777" w:rsidR="00BB1805" w:rsidRPr="00FF1BAF" w:rsidRDefault="00BB1805" w:rsidP="00BB1805">
            <w:pPr>
              <w:pStyle w:val="TAL"/>
              <w:rPr>
                <w:ins w:id="347" w:author="Nokia (rapporteur)" w:date="2020-01-27T13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99A6" w14:textId="77777777" w:rsidR="00BB1805" w:rsidRPr="00FF1BAF" w:rsidRDefault="00BB1805" w:rsidP="00BB1805">
            <w:pPr>
              <w:pStyle w:val="TAC"/>
              <w:rPr>
                <w:ins w:id="348" w:author="Nokia (rapporteur)" w:date="2020-01-27T13:07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3AEA" w14:textId="77777777" w:rsidR="00BB1805" w:rsidRPr="00FF1BAF" w:rsidRDefault="00BB1805" w:rsidP="00BB1805">
            <w:pPr>
              <w:pStyle w:val="TAC"/>
              <w:rPr>
                <w:ins w:id="349" w:author="Nokia (rapporteur)" w:date="2020-01-27T13:07:00Z"/>
                <w:lang w:eastAsia="ja-JP"/>
              </w:rPr>
            </w:pPr>
          </w:p>
        </w:tc>
      </w:tr>
      <w:tr w:rsidR="00BB1805" w:rsidRPr="00FF1BAF" w14:paraId="0B2B3950" w14:textId="77777777" w:rsidTr="00BB1805">
        <w:trPr>
          <w:ins w:id="350" w:author="Nokia (rapporteur)" w:date="2020-01-27T13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372" w14:textId="77777777" w:rsidR="00BB1805" w:rsidRPr="00ED5774" w:rsidRDefault="00BB1805" w:rsidP="00BB1805">
            <w:pPr>
              <w:pStyle w:val="TAL"/>
              <w:ind w:left="791"/>
              <w:rPr>
                <w:ins w:id="351" w:author="Nokia (rapporteur)" w:date="2020-01-27T13:07:00Z"/>
                <w:bCs/>
                <w:lang w:eastAsia="ja-JP"/>
              </w:rPr>
            </w:pPr>
            <w:ins w:id="352" w:author="Nokia (rapporteur)" w:date="2020-01-27T13:07:00Z">
              <w:r>
                <w:rPr>
                  <w:bCs/>
                  <w:lang w:eastAsia="ja-JP"/>
                </w:rPr>
                <w:t>&gt;&gt;&gt;&gt;&gt;&gt;</w:t>
              </w:r>
              <w:r w:rsidRPr="00905ACB">
                <w:rPr>
                  <w:bCs/>
                  <w:lang w:eastAsia="ja-JP"/>
                </w:rPr>
                <w:t xml:space="preserve"> DISCARD DL COUNT Value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1894" w14:textId="77777777" w:rsidR="00BB1805" w:rsidRPr="00FF1BAF" w:rsidRDefault="00BB1805" w:rsidP="00BB1805">
            <w:pPr>
              <w:pStyle w:val="TAL"/>
              <w:rPr>
                <w:ins w:id="353" w:author="Nokia (rapporteur)" w:date="2020-01-27T13:07:00Z"/>
                <w:lang w:eastAsia="ja-JP"/>
              </w:rPr>
            </w:pPr>
            <w:ins w:id="354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C047" w14:textId="77777777" w:rsidR="00BB1805" w:rsidRPr="00905ACB" w:rsidRDefault="00BB1805" w:rsidP="00BB1805">
            <w:pPr>
              <w:pStyle w:val="TAL"/>
              <w:rPr>
                <w:ins w:id="355" w:author="Nokia (rapporteur)" w:date="2020-01-27T13:0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4DD0" w14:textId="77777777" w:rsidR="00BB1805" w:rsidRPr="00905ACB" w:rsidRDefault="00BB1805" w:rsidP="00BB1805">
            <w:pPr>
              <w:pStyle w:val="TAL"/>
              <w:rPr>
                <w:ins w:id="356" w:author="Nokia (rapporteur)" w:date="2020-01-27T13:07:00Z"/>
                <w:lang w:eastAsia="ja-JP"/>
              </w:rPr>
            </w:pPr>
            <w:ins w:id="357" w:author="Nokia (rapporteur)" w:date="2020-01-27T13:07:00Z">
              <w:r w:rsidRPr="007E6716">
                <w:rPr>
                  <w:snapToGrid w:val="0"/>
                  <w:lang w:eastAsia="ja-JP"/>
                </w:rPr>
                <w:t>COUNT Value for PDCP SN Length 18 9.2.3.37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596" w14:textId="77777777" w:rsidR="00BB1805" w:rsidRPr="00905ACB" w:rsidRDefault="00BB1805" w:rsidP="00BB1805">
            <w:pPr>
              <w:pStyle w:val="TAL"/>
              <w:rPr>
                <w:ins w:id="358" w:author="Nokia (rapporteur)" w:date="2020-01-27T13:07:00Z"/>
                <w:lang w:eastAsia="ja-JP"/>
              </w:rPr>
            </w:pPr>
            <w:ins w:id="359" w:author="Nokia (rapporteur)" w:date="2020-01-27T13:07:00Z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for which the target </w:t>
              </w:r>
              <w:r>
                <w:rPr>
                  <w:lang w:eastAsia="ja-JP"/>
                </w:rPr>
                <w:t>NG-RAN node</w:t>
              </w:r>
              <w:r w:rsidRPr="00ED5774">
                <w:rPr>
                  <w:lang w:eastAsia="ja-JP"/>
                </w:rPr>
                <w:t xml:space="preserve"> should discard forwarded DL SDUs associated with lower values </w:t>
              </w:r>
              <w:r w:rsidRPr="00FF1BAF">
                <w:rPr>
                  <w:lang w:eastAsia="ja-JP"/>
                </w:rPr>
                <w:t>in case of 1</w:t>
              </w:r>
              <w:r>
                <w:rPr>
                  <w:lang w:eastAsia="ja-JP"/>
                </w:rPr>
                <w:t>8</w:t>
              </w:r>
              <w:r w:rsidRPr="00FF1BAF">
                <w:rPr>
                  <w:lang w:eastAsia="ja-JP"/>
                </w:rPr>
                <w:t xml:space="preserve"> bit long PDCP-SN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39A" w14:textId="77777777" w:rsidR="00BB1805" w:rsidRPr="00FF1BAF" w:rsidRDefault="00BB1805" w:rsidP="00BB1805">
            <w:pPr>
              <w:pStyle w:val="TAC"/>
              <w:rPr>
                <w:ins w:id="360" w:author="Nokia (rapporteur)" w:date="2020-01-27T13:07:00Z"/>
                <w:lang w:eastAsia="ja-JP"/>
              </w:rPr>
            </w:pPr>
            <w:ins w:id="361" w:author="Nokia (rapporteur)" w:date="2020-01-27T13:07:00Z">
              <w:r w:rsidRPr="00FF1BAF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6B60" w14:textId="77777777" w:rsidR="00BB1805" w:rsidRPr="00FF1BAF" w:rsidRDefault="00BB1805" w:rsidP="00BB1805">
            <w:pPr>
              <w:pStyle w:val="TAC"/>
              <w:rPr>
                <w:ins w:id="362" w:author="Nokia (rapporteur)" w:date="2020-01-27T13:07:00Z"/>
                <w:lang w:eastAsia="ja-JP"/>
              </w:rPr>
            </w:pPr>
          </w:p>
        </w:tc>
      </w:tr>
    </w:tbl>
    <w:p w14:paraId="14427A39" w14:textId="77777777" w:rsidR="00BB1805" w:rsidRPr="007E6716" w:rsidRDefault="00BB1805" w:rsidP="00BB1805">
      <w:pPr>
        <w:rPr>
          <w:ins w:id="363" w:author="Nokia (rapporteur)" w:date="2020-01-27T13:07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B1805" w:rsidRPr="007E6716" w14:paraId="51D17F42" w14:textId="77777777" w:rsidTr="00BB1805">
        <w:trPr>
          <w:ins w:id="364" w:author="Nokia (rapporteur)" w:date="2020-01-27T13:07:00Z"/>
        </w:trPr>
        <w:tc>
          <w:tcPr>
            <w:tcW w:w="3686" w:type="dxa"/>
          </w:tcPr>
          <w:p w14:paraId="55578D1C" w14:textId="77777777" w:rsidR="00BB1805" w:rsidRPr="007E6716" w:rsidRDefault="00BB1805" w:rsidP="00BB1805">
            <w:pPr>
              <w:pStyle w:val="TAH"/>
              <w:rPr>
                <w:ins w:id="365" w:author="Nokia (rapporteur)" w:date="2020-01-27T13:07:00Z"/>
                <w:lang w:eastAsia="ja-JP"/>
              </w:rPr>
            </w:pPr>
            <w:ins w:id="366" w:author="Nokia (rapporteur)" w:date="2020-01-27T13:07:00Z">
              <w:r w:rsidRPr="007E6716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1ACD520D" w14:textId="77777777" w:rsidR="00BB1805" w:rsidRPr="007E6716" w:rsidRDefault="00BB1805" w:rsidP="00BB1805">
            <w:pPr>
              <w:pStyle w:val="TAH"/>
              <w:rPr>
                <w:ins w:id="367" w:author="Nokia (rapporteur)" w:date="2020-01-27T13:07:00Z"/>
                <w:lang w:eastAsia="ja-JP"/>
              </w:rPr>
            </w:pPr>
            <w:ins w:id="368" w:author="Nokia (rapporteur)" w:date="2020-01-27T13:07:00Z">
              <w:r w:rsidRPr="007E6716">
                <w:rPr>
                  <w:lang w:eastAsia="ja-JP"/>
                </w:rPr>
                <w:t>Explanation</w:t>
              </w:r>
            </w:ins>
          </w:p>
        </w:tc>
      </w:tr>
      <w:tr w:rsidR="00BB1805" w:rsidRPr="007E6716" w14:paraId="03E03D82" w14:textId="77777777" w:rsidTr="00BB1805">
        <w:trPr>
          <w:ins w:id="369" w:author="Nokia (rapporteur)" w:date="2020-01-27T13:07:00Z"/>
        </w:trPr>
        <w:tc>
          <w:tcPr>
            <w:tcW w:w="3686" w:type="dxa"/>
          </w:tcPr>
          <w:p w14:paraId="6D0BEC34" w14:textId="77777777" w:rsidR="00BB1805" w:rsidRPr="007E6716" w:rsidRDefault="00BB1805" w:rsidP="00BB1805">
            <w:pPr>
              <w:pStyle w:val="TAL"/>
              <w:rPr>
                <w:ins w:id="370" w:author="Nokia (rapporteur)" w:date="2020-01-27T13:07:00Z"/>
                <w:lang w:eastAsia="ja-JP"/>
              </w:rPr>
            </w:pPr>
            <w:proofErr w:type="spellStart"/>
            <w:ins w:id="371" w:author="Nokia (rapporteur)" w:date="2020-01-27T13:07:00Z">
              <w:r w:rsidRPr="007E6716"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14:paraId="7D716FF0" w14:textId="77777777" w:rsidR="00BB1805" w:rsidRPr="007E6716" w:rsidRDefault="00BB1805" w:rsidP="00BB1805">
            <w:pPr>
              <w:pStyle w:val="TAL"/>
              <w:rPr>
                <w:ins w:id="372" w:author="Nokia (rapporteur)" w:date="2020-01-27T13:07:00Z"/>
                <w:lang w:eastAsia="ja-JP"/>
              </w:rPr>
            </w:pPr>
            <w:ins w:id="373" w:author="Nokia (rapporteur)" w:date="2020-01-27T13:07:00Z">
              <w:r w:rsidRPr="007E6716">
                <w:rPr>
                  <w:lang w:eastAsia="ja-JP"/>
                </w:rPr>
                <w:t xml:space="preserve">Maximum no. of DRBs allowed towards one UE. Value is 32. </w:t>
              </w:r>
            </w:ins>
          </w:p>
        </w:tc>
      </w:tr>
    </w:tbl>
    <w:p w14:paraId="0A298AC1" w14:textId="77777777" w:rsidR="00967989" w:rsidRPr="00122763" w:rsidRDefault="00967989" w:rsidP="00807F3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14:paraId="341B44F4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51408AD7" w14:textId="77777777"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15311F3B" w14:textId="77777777" w:rsidR="00BC3187" w:rsidRDefault="00BC3187" w:rsidP="00BC3187">
      <w:pPr>
        <w:rPr>
          <w:noProof/>
        </w:rPr>
      </w:pPr>
    </w:p>
    <w:p w14:paraId="1887E511" w14:textId="77777777" w:rsidR="00522D82" w:rsidRDefault="00522D82" w:rsidP="00ED47D5">
      <w:pPr>
        <w:rPr>
          <w:noProof/>
        </w:rPr>
        <w:sectPr w:rsidR="00522D82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B6D5B" w14:textId="77777777" w:rsidR="00B36F13" w:rsidRDefault="00B36F13" w:rsidP="00B36F13">
      <w:pPr>
        <w:rPr>
          <w:noProof/>
        </w:rPr>
      </w:pPr>
    </w:p>
    <w:p w14:paraId="52EFD90F" w14:textId="77777777" w:rsidR="00BB1805" w:rsidRPr="00FD0425" w:rsidRDefault="00BB1805" w:rsidP="00BB1805">
      <w:pPr>
        <w:pStyle w:val="Heading3"/>
      </w:pPr>
      <w:bookmarkStart w:id="374" w:name="_Toc20955406"/>
      <w:bookmarkStart w:id="375" w:name="_Toc29991614"/>
      <w:r w:rsidRPr="00FD0425">
        <w:t>9.3.3</w:t>
      </w:r>
      <w:r w:rsidRPr="00FD0425">
        <w:tab/>
        <w:t>Elementary Procedure Definitions</w:t>
      </w:r>
      <w:bookmarkEnd w:id="374"/>
      <w:bookmarkEnd w:id="375"/>
    </w:p>
    <w:p w14:paraId="5666FE9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4302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BE732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53FF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1774058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05E11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9A0F25" w14:textId="77777777" w:rsidR="00BB1805" w:rsidRPr="00FD0425" w:rsidRDefault="00BB1805" w:rsidP="00BB1805">
      <w:pPr>
        <w:pStyle w:val="PL"/>
        <w:rPr>
          <w:snapToGrid w:val="0"/>
        </w:rPr>
      </w:pPr>
    </w:p>
    <w:p w14:paraId="1E43D0B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2AAAC0E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3B6BE7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44B51087" w14:textId="77777777" w:rsidR="00BB1805" w:rsidRPr="00FD0425" w:rsidRDefault="00BB1805" w:rsidP="00BB1805">
      <w:pPr>
        <w:pStyle w:val="PL"/>
        <w:rPr>
          <w:snapToGrid w:val="0"/>
        </w:rPr>
      </w:pPr>
    </w:p>
    <w:p w14:paraId="7147E1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D9A89FB" w14:textId="77777777" w:rsidR="00BB1805" w:rsidRPr="00FD0425" w:rsidRDefault="00BB1805" w:rsidP="00BB1805">
      <w:pPr>
        <w:pStyle w:val="PL"/>
        <w:rPr>
          <w:snapToGrid w:val="0"/>
        </w:rPr>
      </w:pPr>
    </w:p>
    <w:p w14:paraId="5CAC41B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761FA19" w14:textId="77777777" w:rsidR="00BB1805" w:rsidRPr="00FD0425" w:rsidRDefault="00BB1805" w:rsidP="00BB1805">
      <w:pPr>
        <w:pStyle w:val="PL"/>
        <w:rPr>
          <w:snapToGrid w:val="0"/>
        </w:rPr>
      </w:pPr>
    </w:p>
    <w:p w14:paraId="64C46B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4F510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E3F9D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BF4A2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17137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530A5B" w14:textId="77777777" w:rsidR="00BB1805" w:rsidRPr="00FD0425" w:rsidRDefault="00BB1805" w:rsidP="00BB1805">
      <w:pPr>
        <w:pStyle w:val="PL"/>
        <w:rPr>
          <w:snapToGrid w:val="0"/>
        </w:rPr>
      </w:pPr>
    </w:p>
    <w:p w14:paraId="27C1399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ACA81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05CADE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52C80E47" w14:textId="77777777" w:rsidR="00BB1805" w:rsidRPr="00FD0425" w:rsidRDefault="00BB1805" w:rsidP="00BB1805">
      <w:pPr>
        <w:pStyle w:val="PL"/>
        <w:rPr>
          <w:snapToGrid w:val="0"/>
        </w:rPr>
      </w:pPr>
    </w:p>
    <w:p w14:paraId="5FD891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125F82A1" w14:textId="77777777" w:rsidR="00BB1805" w:rsidRPr="00FD0425" w:rsidRDefault="00BB1805" w:rsidP="00BB1805">
      <w:pPr>
        <w:pStyle w:val="PL"/>
        <w:rPr>
          <w:snapToGrid w:val="0"/>
        </w:rPr>
      </w:pPr>
    </w:p>
    <w:p w14:paraId="752323B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601D28E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59B6D31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55CD543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41250F5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45CB11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1A6CC22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59616F5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09FA462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6161702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72184DE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29725B0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231C1FE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09007F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73167D3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40CEBE5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5668BF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0B9253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07AD06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13D2AA1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13D401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474E7B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SNodeModificationConfirm,</w:t>
      </w:r>
    </w:p>
    <w:p w14:paraId="28E71E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4589F08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57DCAD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47F9E90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596CF1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436D4A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52CD13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207EC339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3A142A50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32A81947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75DE86F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74EBB6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11CCC14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771F88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0FD5A90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12C2F2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5BCBA0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2DDF03A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5F9C07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7FD74C5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0198F6A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643B5C7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54579F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40821A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5A46217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4F7E71B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40DCC4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707CB8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7BB299F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0DCAAB0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330FC18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7E7F0770" w14:textId="77777777" w:rsidR="00BB1805" w:rsidRDefault="00BB1805" w:rsidP="00BB1805">
      <w:pPr>
        <w:pStyle w:val="PL"/>
        <w:rPr>
          <w:ins w:id="376" w:author="Nokia (rapporteur)" w:date="2020-04-02T12:51:00Z"/>
          <w:snapToGrid w:val="0"/>
        </w:rPr>
      </w:pPr>
      <w:r w:rsidRPr="00FD0425">
        <w:rPr>
          <w:snapToGrid w:val="0"/>
        </w:rPr>
        <w:tab/>
        <w:t>TraceStart</w:t>
      </w:r>
      <w:ins w:id="377" w:author="Nokia (rapporteur)" w:date="2020-04-02T12:51:00Z">
        <w:r>
          <w:rPr>
            <w:snapToGrid w:val="0"/>
          </w:rPr>
          <w:t>,</w:t>
        </w:r>
      </w:ins>
    </w:p>
    <w:p w14:paraId="6A4D5FE0" w14:textId="77777777" w:rsidR="00BB1805" w:rsidRDefault="00BB1805" w:rsidP="00BB1805">
      <w:pPr>
        <w:pStyle w:val="PL"/>
        <w:rPr>
          <w:ins w:id="378" w:author="Nokia (rapporteur)" w:date="2020-04-02T12:51:00Z"/>
          <w:snapToGrid w:val="0"/>
        </w:rPr>
      </w:pPr>
      <w:ins w:id="379" w:author="Nokia (rapporteur)" w:date="2020-04-02T12:51:00Z">
        <w:r w:rsidRPr="00386FBC">
          <w:rPr>
            <w:snapToGrid w:val="0"/>
          </w:rPr>
          <w:tab/>
          <w:t>HandoverSuccess</w:t>
        </w:r>
        <w:r>
          <w:rPr>
            <w:snapToGrid w:val="0"/>
          </w:rPr>
          <w:t>,</w:t>
        </w:r>
      </w:ins>
    </w:p>
    <w:p w14:paraId="35640EE2" w14:textId="77777777" w:rsidR="00BB1805" w:rsidRDefault="00BB1805" w:rsidP="00BB1805">
      <w:pPr>
        <w:pStyle w:val="PL"/>
        <w:rPr>
          <w:ins w:id="380" w:author="Nokia (rapporteur)" w:date="2020-04-02T12:51:00Z"/>
          <w:snapToGrid w:val="0"/>
        </w:rPr>
      </w:pPr>
      <w:ins w:id="381" w:author="Nokia (rapporteur)" w:date="2020-04-02T12:51:00Z">
        <w:r>
          <w:rPr>
            <w:snapToGrid w:val="0"/>
          </w:rPr>
          <w:tab/>
          <w:t>ConditionalHandoverCancel,</w:t>
        </w:r>
      </w:ins>
    </w:p>
    <w:p w14:paraId="5A9BCD44" w14:textId="2574A970" w:rsidR="00BB1805" w:rsidRPr="00FD0425" w:rsidRDefault="00BB1805" w:rsidP="00BB1805">
      <w:pPr>
        <w:pStyle w:val="PL"/>
        <w:rPr>
          <w:snapToGrid w:val="0"/>
        </w:rPr>
      </w:pPr>
      <w:ins w:id="382" w:author="Nokia (rapporteur)" w:date="2020-04-02T12:51:00Z">
        <w:r>
          <w:rPr>
            <w:snapToGrid w:val="0"/>
          </w:rPr>
          <w:tab/>
          <w:t>Early</w:t>
        </w:r>
        <w:del w:id="383" w:author="Nokia" w:date="2020-06-10T11:47:00Z">
          <w:r w:rsidDel="00BB1805">
            <w:rPr>
              <w:snapToGrid w:val="0"/>
            </w:rPr>
            <w:delText>Forwarding</w:delText>
          </w:r>
        </w:del>
      </w:ins>
      <w:ins w:id="384" w:author="Nokia" w:date="2020-06-10T11:47:00Z">
        <w:r>
          <w:rPr>
            <w:snapToGrid w:val="0"/>
          </w:rPr>
          <w:t>Status</w:t>
        </w:r>
      </w:ins>
      <w:ins w:id="385" w:author="Nokia (rapporteur)" w:date="2020-04-02T12:51:00Z">
        <w:r>
          <w:rPr>
            <w:snapToGrid w:val="0"/>
          </w:rPr>
          <w:t>Transfer</w:t>
        </w:r>
      </w:ins>
    </w:p>
    <w:p w14:paraId="261E8963" w14:textId="77777777" w:rsidR="00BB1805" w:rsidRPr="00FD0425" w:rsidRDefault="00BB1805" w:rsidP="00BB1805">
      <w:pPr>
        <w:pStyle w:val="PL"/>
        <w:rPr>
          <w:snapToGrid w:val="0"/>
        </w:rPr>
      </w:pPr>
    </w:p>
    <w:p w14:paraId="7C89731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4010B77C" w14:textId="77777777" w:rsidR="00BB1805" w:rsidRPr="00FD0425" w:rsidRDefault="00BB1805" w:rsidP="00BB1805">
      <w:pPr>
        <w:pStyle w:val="PL"/>
        <w:rPr>
          <w:snapToGrid w:val="0"/>
        </w:rPr>
      </w:pPr>
    </w:p>
    <w:p w14:paraId="5C5BD53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4A0F1E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411E9D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4E84AD1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52F064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6B400DF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136524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2A40FB5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9F683D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212D473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61110C7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661775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2D15449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23F4659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71EA0F7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id-sNGRANnodeinitiatedSNGRANnodeRelease,</w:t>
      </w:r>
    </w:p>
    <w:p w14:paraId="3B5F6E1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70F54ED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0239E9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02BFD8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14ECE94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5FBDE0C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1264963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37E389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2F20002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79B362A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71DDD77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669F24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024D03D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5F99104B" w14:textId="77777777" w:rsidR="00BB1805" w:rsidRPr="00386FBC" w:rsidRDefault="00BB1805" w:rsidP="00BB1805">
      <w:pPr>
        <w:pStyle w:val="PL"/>
        <w:rPr>
          <w:ins w:id="386" w:author="Nokia (rapporteur)" w:date="2020-04-02T12:52:00Z"/>
          <w:snapToGrid w:val="0"/>
        </w:rPr>
      </w:pPr>
      <w:r w:rsidRPr="00FD0425">
        <w:rPr>
          <w:snapToGrid w:val="0"/>
        </w:rPr>
        <w:tab/>
        <w:t>id-traceStart</w:t>
      </w:r>
      <w:ins w:id="387" w:author="Nokia (rapporteur)" w:date="2020-04-02T12:52:00Z">
        <w:r w:rsidRPr="00386FBC">
          <w:rPr>
            <w:snapToGrid w:val="0"/>
          </w:rPr>
          <w:t>,</w:t>
        </w:r>
      </w:ins>
    </w:p>
    <w:p w14:paraId="0E12E824" w14:textId="77777777" w:rsidR="00BB1805" w:rsidRDefault="00BB1805" w:rsidP="00BB1805">
      <w:pPr>
        <w:pStyle w:val="PL"/>
        <w:rPr>
          <w:ins w:id="388" w:author="Nokia (rapporteur)" w:date="2020-04-02T12:52:00Z"/>
          <w:snapToGrid w:val="0"/>
        </w:rPr>
      </w:pPr>
      <w:ins w:id="389" w:author="Nokia (rapporteur)" w:date="2020-04-02T12:52:00Z">
        <w:r w:rsidRPr="00386FBC">
          <w:rPr>
            <w:snapToGrid w:val="0"/>
          </w:rPr>
          <w:tab/>
          <w:t>id-handoverSuccess</w:t>
        </w:r>
        <w:r>
          <w:rPr>
            <w:snapToGrid w:val="0"/>
          </w:rPr>
          <w:t>,</w:t>
        </w:r>
      </w:ins>
    </w:p>
    <w:p w14:paraId="06605DDC" w14:textId="77777777" w:rsidR="00BB1805" w:rsidRDefault="00BB1805" w:rsidP="00BB1805">
      <w:pPr>
        <w:pStyle w:val="PL"/>
        <w:rPr>
          <w:ins w:id="390" w:author="Nokia (rapporteur)" w:date="2020-04-02T12:52:00Z"/>
          <w:snapToGrid w:val="0"/>
        </w:rPr>
      </w:pPr>
      <w:ins w:id="391" w:author="Nokia (rapporteur)" w:date="2020-04-02T12:52:00Z">
        <w:r>
          <w:rPr>
            <w:snapToGrid w:val="0"/>
          </w:rPr>
          <w:tab/>
          <w:t>id-conditionalHandoverCancel,</w:t>
        </w:r>
      </w:ins>
    </w:p>
    <w:p w14:paraId="39FD7DEA" w14:textId="44AFBE74" w:rsidR="00BB1805" w:rsidRPr="00FD0425" w:rsidRDefault="00BB1805" w:rsidP="00BB1805">
      <w:pPr>
        <w:pStyle w:val="PL"/>
        <w:rPr>
          <w:snapToGrid w:val="0"/>
        </w:rPr>
      </w:pPr>
      <w:ins w:id="392" w:author="Nokia (rapporteur)" w:date="2020-04-02T12:52:00Z">
        <w:r>
          <w:rPr>
            <w:snapToGrid w:val="0"/>
          </w:rPr>
          <w:tab/>
          <w:t>id-early</w:t>
        </w:r>
        <w:del w:id="393" w:author="Nokia" w:date="2020-06-10T11:47:00Z">
          <w:r w:rsidDel="00BB1805">
            <w:rPr>
              <w:snapToGrid w:val="0"/>
            </w:rPr>
            <w:delText>Forwarding</w:delText>
          </w:r>
        </w:del>
      </w:ins>
      <w:ins w:id="394" w:author="Nokia" w:date="2020-06-10T11:47:00Z">
        <w:r>
          <w:rPr>
            <w:snapToGrid w:val="0"/>
          </w:rPr>
          <w:t>Status</w:t>
        </w:r>
      </w:ins>
      <w:ins w:id="395" w:author="Nokia (rapporteur)" w:date="2020-04-02T12:52:00Z">
        <w:r>
          <w:rPr>
            <w:snapToGrid w:val="0"/>
          </w:rPr>
          <w:t>Transfer</w:t>
        </w:r>
      </w:ins>
    </w:p>
    <w:p w14:paraId="4CD44E4D" w14:textId="77777777" w:rsidR="00BB1805" w:rsidRPr="00FD0425" w:rsidRDefault="00BB1805" w:rsidP="00BB1805">
      <w:pPr>
        <w:pStyle w:val="PL"/>
        <w:rPr>
          <w:snapToGrid w:val="0"/>
        </w:rPr>
      </w:pPr>
    </w:p>
    <w:p w14:paraId="07CCC71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5FDFB58" w14:textId="77777777" w:rsidR="00BB1805" w:rsidRPr="00FD0425" w:rsidRDefault="00BB1805" w:rsidP="00BB1805">
      <w:pPr>
        <w:pStyle w:val="PL"/>
        <w:rPr>
          <w:snapToGrid w:val="0"/>
        </w:rPr>
      </w:pPr>
    </w:p>
    <w:p w14:paraId="0BA037D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8AD08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6F99D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186CFD0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3308E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E92ADB" w14:textId="77777777" w:rsidR="00BB1805" w:rsidRPr="00FD0425" w:rsidRDefault="00BB1805" w:rsidP="00BB1805">
      <w:pPr>
        <w:pStyle w:val="PL"/>
        <w:rPr>
          <w:snapToGrid w:val="0"/>
        </w:rPr>
      </w:pPr>
    </w:p>
    <w:p w14:paraId="341E02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7E50EF6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01FC7B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1097B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994F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2D87FF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55721B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8E9B5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AEA12D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20E107A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73EFC4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5053124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1DF0563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2827D5C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40A7FB" w14:textId="77777777" w:rsidR="00BB1805" w:rsidRPr="00FD0425" w:rsidRDefault="00BB1805" w:rsidP="00BB1805">
      <w:pPr>
        <w:pStyle w:val="PL"/>
        <w:rPr>
          <w:snapToGrid w:val="0"/>
        </w:rPr>
      </w:pPr>
    </w:p>
    <w:p w14:paraId="1A79119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A58E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4C1B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7DC8F9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1141C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15A00D" w14:textId="77777777" w:rsidR="00BB1805" w:rsidRPr="00FD0425" w:rsidRDefault="00BB1805" w:rsidP="00BB1805">
      <w:pPr>
        <w:pStyle w:val="PL"/>
        <w:rPr>
          <w:snapToGrid w:val="0"/>
        </w:rPr>
      </w:pPr>
    </w:p>
    <w:p w14:paraId="57A9D90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29F6E3B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7F8BA47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2B3195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2840CD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065F9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48EA3E2" w14:textId="77777777" w:rsidR="00BB1805" w:rsidRPr="00FD0425" w:rsidRDefault="00BB1805" w:rsidP="00BB1805">
      <w:pPr>
        <w:pStyle w:val="PL"/>
        <w:rPr>
          <w:snapToGrid w:val="0"/>
        </w:rPr>
      </w:pPr>
    </w:p>
    <w:p w14:paraId="4F3208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4D7C991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00B21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61D03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221A39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144536" w14:textId="77777777" w:rsidR="00BB1805" w:rsidRPr="00FD0425" w:rsidRDefault="00BB1805" w:rsidP="00BB1805">
      <w:pPr>
        <w:pStyle w:val="PL"/>
        <w:rPr>
          <w:snapToGrid w:val="0"/>
        </w:rPr>
      </w:pPr>
    </w:p>
    <w:p w14:paraId="1BB022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4F267CF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2947B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654176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B6A9D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33C05F" w14:textId="77777777" w:rsidR="00BB1805" w:rsidRPr="00FD0425" w:rsidRDefault="00BB1805" w:rsidP="00BB1805">
      <w:pPr>
        <w:pStyle w:val="PL"/>
        <w:rPr>
          <w:snapToGrid w:val="0"/>
        </w:rPr>
      </w:pPr>
    </w:p>
    <w:p w14:paraId="3067D7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1AC7EA2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026F53A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3EA0EC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4546D17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DE06BA" w14:textId="77777777" w:rsidR="00BB1805" w:rsidRPr="00FD0425" w:rsidRDefault="00BB1805" w:rsidP="00BB1805">
      <w:pPr>
        <w:pStyle w:val="PL"/>
        <w:rPr>
          <w:snapToGrid w:val="0"/>
        </w:rPr>
      </w:pPr>
    </w:p>
    <w:p w14:paraId="08B4F5F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4C1F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6A021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7DDF8FF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A3B00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A40F86" w14:textId="77777777" w:rsidR="00BB1805" w:rsidRPr="00FD0425" w:rsidRDefault="00BB1805" w:rsidP="00BB1805">
      <w:pPr>
        <w:pStyle w:val="PL"/>
        <w:rPr>
          <w:snapToGrid w:val="0"/>
        </w:rPr>
      </w:pPr>
    </w:p>
    <w:p w14:paraId="2EF456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6EA76F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880816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4EFFD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DE83C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7251AC" w14:textId="77777777" w:rsidR="00BB1805" w:rsidRPr="00FD0425" w:rsidRDefault="00BB1805" w:rsidP="00BB1805">
      <w:pPr>
        <w:pStyle w:val="PL"/>
        <w:rPr>
          <w:snapToGrid w:val="0"/>
        </w:rPr>
      </w:pPr>
    </w:p>
    <w:p w14:paraId="50B3E7E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20D59B5C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DB5E2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C301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50BC75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4FEAD4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7EE8384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C3D1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C4C40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566CD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29A76B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C8C83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3B66E6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8B63FA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B3F8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7D3E03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0B990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FB763F" w14:textId="77777777" w:rsidR="00BB1805" w:rsidRPr="00FD0425" w:rsidRDefault="00BB1805" w:rsidP="00BB1805">
      <w:pPr>
        <w:pStyle w:val="PL"/>
        <w:rPr>
          <w:snapToGrid w:val="0"/>
        </w:rPr>
      </w:pPr>
    </w:p>
    <w:p w14:paraId="6BF3FF4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0A95A0C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9451B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B3AF6F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02193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3200A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F31E45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812B17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2F928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C150C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8E557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5714F1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6F4A45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5155C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5557C2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6B88C679" w14:textId="77777777" w:rsidR="00BB1805" w:rsidRPr="00565901" w:rsidRDefault="00BB1805" w:rsidP="00BB1805">
      <w:pPr>
        <w:pStyle w:val="PL"/>
        <w:rPr>
          <w:ins w:id="396" w:author="Nokia (rapporteur)" w:date="2020-04-02T12:52:00Z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ins w:id="397" w:author="Nokia (rapporteur)" w:date="2020-04-02T12:52:00Z">
        <w:r w:rsidRPr="00565901">
          <w:rPr>
            <w:snapToGrid w:val="0"/>
          </w:rPr>
          <w:t>|</w:t>
        </w:r>
      </w:ins>
    </w:p>
    <w:p w14:paraId="7932F5C8" w14:textId="77777777" w:rsidR="00BB1805" w:rsidRPr="00565901" w:rsidRDefault="00BB1805" w:rsidP="00BB18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Nokia (rapporteur)" w:date="2020-04-02T12:52:00Z"/>
          <w:rFonts w:ascii="Courier New" w:hAnsi="Courier New"/>
          <w:noProof/>
          <w:snapToGrid w:val="0"/>
          <w:sz w:val="16"/>
        </w:rPr>
      </w:pPr>
      <w:ins w:id="399" w:author="Nokia (rapporteur)" w:date="2020-04-02T12:52:00Z">
        <w:r w:rsidRPr="00565901">
          <w:rPr>
            <w:rFonts w:ascii="Courier New" w:hAnsi="Courier New"/>
            <w:noProof/>
            <w:snapToGrid w:val="0"/>
            <w:sz w:val="16"/>
          </w:rPr>
          <w:tab/>
          <w:t>handoverSuccess</w:t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  <w:t>|</w:t>
        </w:r>
      </w:ins>
    </w:p>
    <w:p w14:paraId="330BF42A" w14:textId="77777777" w:rsidR="00BB1805" w:rsidRPr="00565901" w:rsidRDefault="00BB1805" w:rsidP="00BB18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Nokia (rapporteur)" w:date="2020-04-02T12:52:00Z"/>
          <w:rFonts w:ascii="Courier New" w:hAnsi="Courier New"/>
          <w:noProof/>
          <w:snapToGrid w:val="0"/>
          <w:sz w:val="16"/>
        </w:rPr>
      </w:pPr>
      <w:ins w:id="401" w:author="Nokia (rapporteur)" w:date="2020-04-02T12:52:00Z">
        <w:r w:rsidRPr="00565901">
          <w:rPr>
            <w:rFonts w:ascii="Courier New" w:hAnsi="Courier New"/>
            <w:noProof/>
            <w:snapToGrid w:val="0"/>
            <w:sz w:val="16"/>
          </w:rPr>
          <w:tab/>
          <w:t>conditionalHandoverCancel</w:t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</w:r>
        <w:r w:rsidRPr="00565901">
          <w:rPr>
            <w:rFonts w:ascii="Courier New" w:hAnsi="Courier New"/>
            <w:noProof/>
            <w:snapToGrid w:val="0"/>
            <w:sz w:val="16"/>
          </w:rPr>
          <w:tab/>
          <w:t>|</w:t>
        </w:r>
      </w:ins>
    </w:p>
    <w:p w14:paraId="6CA2C87F" w14:textId="294FF3F4" w:rsidR="00BB1805" w:rsidRPr="00FD0425" w:rsidRDefault="00BB1805" w:rsidP="00BB1805">
      <w:pPr>
        <w:pStyle w:val="PL"/>
        <w:rPr>
          <w:snapToGrid w:val="0"/>
        </w:rPr>
      </w:pPr>
      <w:ins w:id="402" w:author="Nokia (rapporteur)" w:date="2020-04-02T12:52:00Z">
        <w:r w:rsidRPr="00BC0261">
          <w:rPr>
            <w:snapToGrid w:val="0"/>
          </w:rPr>
          <w:tab/>
          <w:t>early</w:t>
        </w:r>
        <w:del w:id="403" w:author="Nokia" w:date="2020-06-10T11:48:00Z">
          <w:r w:rsidRPr="00BC0261" w:rsidDel="00BB1805">
            <w:rPr>
              <w:snapToGrid w:val="0"/>
            </w:rPr>
            <w:delText>Forwarding</w:delText>
          </w:r>
        </w:del>
      </w:ins>
      <w:ins w:id="404" w:author="Nokia" w:date="2020-06-10T11:48:00Z">
        <w:r>
          <w:rPr>
            <w:snapToGrid w:val="0"/>
          </w:rPr>
          <w:t>Status</w:t>
        </w:r>
      </w:ins>
      <w:ins w:id="405" w:author="Nokia (rapporteur)" w:date="2020-04-02T12:52:00Z">
        <w:r w:rsidRPr="00BC0261">
          <w:rPr>
            <w:snapToGrid w:val="0"/>
          </w:rPr>
          <w:t>Transfer</w:t>
        </w:r>
        <w:r w:rsidRPr="00BC0261">
          <w:rPr>
            <w:snapToGrid w:val="0"/>
          </w:rPr>
          <w:tab/>
        </w:r>
        <w:r w:rsidRPr="00BC0261">
          <w:rPr>
            <w:snapToGrid w:val="0"/>
          </w:rPr>
          <w:tab/>
        </w:r>
        <w:r w:rsidRPr="00BC0261">
          <w:rPr>
            <w:snapToGrid w:val="0"/>
          </w:rPr>
          <w:tab/>
        </w:r>
        <w:r w:rsidRPr="00BC0261">
          <w:rPr>
            <w:snapToGrid w:val="0"/>
          </w:rPr>
          <w:tab/>
        </w:r>
        <w:r w:rsidRPr="00BC0261">
          <w:rPr>
            <w:snapToGrid w:val="0"/>
          </w:rPr>
          <w:tab/>
        </w:r>
      </w:ins>
      <w:r w:rsidRPr="00FD0425">
        <w:rPr>
          <w:rFonts w:eastAsia="DengXian"/>
          <w:snapToGrid w:val="0"/>
          <w:lang w:eastAsia="zh-CN"/>
        </w:rPr>
        <w:t>,</w:t>
      </w:r>
    </w:p>
    <w:p w14:paraId="3BF296CA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...</w:t>
      </w:r>
    </w:p>
    <w:p w14:paraId="648F9786" w14:textId="77777777" w:rsidR="00BB1805" w:rsidRPr="00FD0425" w:rsidRDefault="00BB1805" w:rsidP="00BB1805">
      <w:pPr>
        <w:pStyle w:val="PL"/>
        <w:rPr>
          <w:snapToGrid w:val="0"/>
        </w:rPr>
      </w:pPr>
    </w:p>
    <w:p w14:paraId="73B4EF3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49A3EF" w14:textId="77777777" w:rsidR="00BB1805" w:rsidRPr="00FD0425" w:rsidRDefault="00BB1805" w:rsidP="00BB1805">
      <w:pPr>
        <w:pStyle w:val="PL"/>
        <w:rPr>
          <w:snapToGrid w:val="0"/>
        </w:rPr>
      </w:pPr>
    </w:p>
    <w:p w14:paraId="4723066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B8892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71CB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2F9E61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027B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489EE9" w14:textId="77777777" w:rsidR="00BB1805" w:rsidRPr="00FD0425" w:rsidRDefault="00BB1805" w:rsidP="00BB1805">
      <w:pPr>
        <w:pStyle w:val="PL"/>
        <w:rPr>
          <w:snapToGrid w:val="0"/>
        </w:rPr>
      </w:pPr>
    </w:p>
    <w:p w14:paraId="090540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2985E2D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105BA6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2703BB6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553A610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3BA9ED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104DB9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69D80C" w14:textId="77777777" w:rsidR="00BB1805" w:rsidRPr="00FD0425" w:rsidRDefault="00BB1805" w:rsidP="00BB1805">
      <w:pPr>
        <w:pStyle w:val="PL"/>
        <w:rPr>
          <w:snapToGrid w:val="0"/>
        </w:rPr>
      </w:pPr>
    </w:p>
    <w:p w14:paraId="21921F2D" w14:textId="77777777" w:rsidR="00BB1805" w:rsidRPr="00FD0425" w:rsidRDefault="00BB1805" w:rsidP="00BB1805">
      <w:pPr>
        <w:pStyle w:val="PL"/>
        <w:rPr>
          <w:snapToGrid w:val="0"/>
        </w:rPr>
      </w:pPr>
    </w:p>
    <w:p w14:paraId="7DC2C604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43386A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37C13B7D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0B13F232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73F1C18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B257379" w14:textId="77777777" w:rsidR="00BB1805" w:rsidRPr="00FD0425" w:rsidRDefault="00BB1805" w:rsidP="00BB1805">
      <w:pPr>
        <w:pStyle w:val="PL"/>
        <w:rPr>
          <w:snapToGrid w:val="0"/>
        </w:rPr>
      </w:pPr>
    </w:p>
    <w:p w14:paraId="16CBCFFC" w14:textId="77777777" w:rsidR="00BB1805" w:rsidRPr="00FD0425" w:rsidRDefault="00BB1805" w:rsidP="00BB1805">
      <w:pPr>
        <w:pStyle w:val="PL"/>
        <w:rPr>
          <w:snapToGrid w:val="0"/>
        </w:rPr>
      </w:pPr>
    </w:p>
    <w:p w14:paraId="23F6C719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4D40C7AC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4938F729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296ECC64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AA3F2C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EA52C43" w14:textId="77777777" w:rsidR="00BB1805" w:rsidRPr="00FD0425" w:rsidRDefault="00BB1805" w:rsidP="00BB1805">
      <w:pPr>
        <w:pStyle w:val="PL"/>
        <w:rPr>
          <w:snapToGrid w:val="0"/>
        </w:rPr>
      </w:pPr>
    </w:p>
    <w:p w14:paraId="419FBEC3" w14:textId="77777777" w:rsidR="00BB1805" w:rsidRPr="00FD0425" w:rsidRDefault="00BB1805" w:rsidP="00BB1805">
      <w:pPr>
        <w:pStyle w:val="PL"/>
        <w:rPr>
          <w:snapToGrid w:val="0"/>
        </w:rPr>
      </w:pPr>
    </w:p>
    <w:p w14:paraId="2866101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6E830B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3466D21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67959FD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722177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08E15B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8851F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27C622" w14:textId="77777777" w:rsidR="00BB1805" w:rsidRPr="00FD0425" w:rsidRDefault="00BB1805" w:rsidP="00BB1805">
      <w:pPr>
        <w:pStyle w:val="PL"/>
        <w:rPr>
          <w:snapToGrid w:val="0"/>
        </w:rPr>
      </w:pPr>
    </w:p>
    <w:p w14:paraId="2EE8CECF" w14:textId="77777777" w:rsidR="00BB1805" w:rsidRPr="00FD0425" w:rsidRDefault="00BB1805" w:rsidP="00BB1805">
      <w:pPr>
        <w:pStyle w:val="PL"/>
        <w:rPr>
          <w:snapToGrid w:val="0"/>
        </w:rPr>
      </w:pPr>
    </w:p>
    <w:p w14:paraId="3452A77A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1EFC9B6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471A3584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5383E018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538DC14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15F9932" w14:textId="77777777" w:rsidR="00BB1805" w:rsidRPr="00FD0425" w:rsidRDefault="00BB1805" w:rsidP="00BB1805">
      <w:pPr>
        <w:pStyle w:val="PL"/>
        <w:rPr>
          <w:snapToGrid w:val="0"/>
        </w:rPr>
      </w:pPr>
    </w:p>
    <w:p w14:paraId="7B84FA43" w14:textId="77777777" w:rsidR="00BB1805" w:rsidRPr="00FD0425" w:rsidRDefault="00BB1805" w:rsidP="00BB1805">
      <w:pPr>
        <w:pStyle w:val="PL"/>
        <w:rPr>
          <w:snapToGrid w:val="0"/>
        </w:rPr>
      </w:pPr>
    </w:p>
    <w:p w14:paraId="3781DA2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B9A9663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4487F861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2F5085B8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F26AD93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9DDB00D" w14:textId="77777777" w:rsidR="00BB1805" w:rsidRPr="00FD0425" w:rsidRDefault="00BB1805" w:rsidP="00BB1805">
      <w:pPr>
        <w:pStyle w:val="PL"/>
        <w:rPr>
          <w:snapToGrid w:val="0"/>
        </w:rPr>
      </w:pPr>
    </w:p>
    <w:p w14:paraId="58B7BFC8" w14:textId="77777777" w:rsidR="00BB1805" w:rsidRPr="00FD0425" w:rsidRDefault="00BB1805" w:rsidP="00BB1805">
      <w:pPr>
        <w:pStyle w:val="PL"/>
        <w:rPr>
          <w:snapToGrid w:val="0"/>
        </w:rPr>
      </w:pPr>
    </w:p>
    <w:p w14:paraId="1C454C6D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991B33D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5595E321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72375D20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0FC834B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245B907" w14:textId="77777777" w:rsidR="00BB1805" w:rsidRPr="00FD0425" w:rsidRDefault="00BB1805" w:rsidP="00BB1805">
      <w:pPr>
        <w:pStyle w:val="PL"/>
        <w:rPr>
          <w:snapToGrid w:val="0"/>
        </w:rPr>
      </w:pPr>
    </w:p>
    <w:p w14:paraId="47D800C8" w14:textId="77777777" w:rsidR="00BB1805" w:rsidRPr="00FD0425" w:rsidRDefault="00BB1805" w:rsidP="00BB1805">
      <w:pPr>
        <w:pStyle w:val="PL"/>
        <w:rPr>
          <w:snapToGrid w:val="0"/>
        </w:rPr>
      </w:pPr>
    </w:p>
    <w:p w14:paraId="44A2DE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3732A6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2D2F94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156D6C2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21DAAD3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5D33244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E031B0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30723F" w14:textId="77777777" w:rsidR="00BB1805" w:rsidRPr="00FD0425" w:rsidRDefault="00BB1805" w:rsidP="00BB1805">
      <w:pPr>
        <w:pStyle w:val="PL"/>
        <w:rPr>
          <w:snapToGrid w:val="0"/>
        </w:rPr>
      </w:pPr>
    </w:p>
    <w:p w14:paraId="659BB626" w14:textId="77777777" w:rsidR="00BB1805" w:rsidRPr="00FD0425" w:rsidRDefault="00BB1805" w:rsidP="00BB1805">
      <w:pPr>
        <w:pStyle w:val="PL"/>
        <w:rPr>
          <w:snapToGrid w:val="0"/>
        </w:rPr>
      </w:pPr>
    </w:p>
    <w:p w14:paraId="21A7B2CA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982A0D6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6361071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1C59AC90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73DD46C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A0B1158" w14:textId="77777777" w:rsidR="00BB1805" w:rsidRPr="00FD0425" w:rsidRDefault="00BB1805" w:rsidP="00BB1805">
      <w:pPr>
        <w:pStyle w:val="PL"/>
        <w:rPr>
          <w:snapToGrid w:val="0"/>
        </w:rPr>
      </w:pPr>
    </w:p>
    <w:p w14:paraId="75A53C33" w14:textId="77777777" w:rsidR="00BB1805" w:rsidRPr="00FD0425" w:rsidRDefault="00BB1805" w:rsidP="00BB1805">
      <w:pPr>
        <w:pStyle w:val="PL"/>
        <w:rPr>
          <w:snapToGrid w:val="0"/>
        </w:rPr>
      </w:pPr>
    </w:p>
    <w:p w14:paraId="5F036B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214230A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035253F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086CBD0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4E9D285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7E2063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B8ED1F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1921AE" w14:textId="77777777" w:rsidR="00BB1805" w:rsidRPr="00FD0425" w:rsidRDefault="00BB1805" w:rsidP="00BB1805">
      <w:pPr>
        <w:pStyle w:val="PL"/>
        <w:rPr>
          <w:snapToGrid w:val="0"/>
        </w:rPr>
      </w:pPr>
    </w:p>
    <w:p w14:paraId="6C2DF836" w14:textId="77777777" w:rsidR="00BB1805" w:rsidRPr="00FD0425" w:rsidRDefault="00BB1805" w:rsidP="00BB1805">
      <w:pPr>
        <w:pStyle w:val="PL"/>
        <w:rPr>
          <w:snapToGrid w:val="0"/>
        </w:rPr>
      </w:pPr>
    </w:p>
    <w:p w14:paraId="3A980DF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765C177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45FE0C0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3E21091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1466A44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40B9FBD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9FFF1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D70549" w14:textId="77777777" w:rsidR="00BB1805" w:rsidRPr="00FD0425" w:rsidRDefault="00BB1805" w:rsidP="00BB1805">
      <w:pPr>
        <w:pStyle w:val="PL"/>
        <w:rPr>
          <w:snapToGrid w:val="0"/>
        </w:rPr>
      </w:pPr>
    </w:p>
    <w:p w14:paraId="15F27D9D" w14:textId="77777777" w:rsidR="00BB1805" w:rsidRPr="00FD0425" w:rsidRDefault="00BB1805" w:rsidP="00BB1805">
      <w:pPr>
        <w:pStyle w:val="PL"/>
        <w:rPr>
          <w:snapToGrid w:val="0"/>
        </w:rPr>
      </w:pPr>
    </w:p>
    <w:p w14:paraId="12C9BD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60753D8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0CC5C3E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19F92B5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06FF975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165CF6E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779257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9FBB8C" w14:textId="77777777" w:rsidR="00BB1805" w:rsidRPr="00FD0425" w:rsidRDefault="00BB1805" w:rsidP="00BB1805">
      <w:pPr>
        <w:pStyle w:val="PL"/>
        <w:rPr>
          <w:snapToGrid w:val="0"/>
        </w:rPr>
      </w:pPr>
    </w:p>
    <w:p w14:paraId="03EAB7DD" w14:textId="77777777" w:rsidR="00BB1805" w:rsidRPr="00FD0425" w:rsidRDefault="00BB1805" w:rsidP="00BB1805">
      <w:pPr>
        <w:pStyle w:val="PL"/>
        <w:rPr>
          <w:snapToGrid w:val="0"/>
        </w:rPr>
      </w:pPr>
    </w:p>
    <w:p w14:paraId="5E9C502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2DBB00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7A1666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48562C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2CF74A9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5F4DC3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B02821" w14:textId="77777777" w:rsidR="00BB1805" w:rsidRPr="00FD0425" w:rsidRDefault="00BB1805" w:rsidP="00BB1805">
      <w:pPr>
        <w:pStyle w:val="PL"/>
        <w:rPr>
          <w:snapToGrid w:val="0"/>
        </w:rPr>
      </w:pPr>
    </w:p>
    <w:p w14:paraId="2A005C25" w14:textId="77777777" w:rsidR="00BB1805" w:rsidRPr="00FD0425" w:rsidRDefault="00BB1805" w:rsidP="00BB1805">
      <w:pPr>
        <w:pStyle w:val="PL"/>
        <w:rPr>
          <w:snapToGrid w:val="0"/>
        </w:rPr>
      </w:pPr>
    </w:p>
    <w:p w14:paraId="6ADBCF54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DADCC32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5F7F453F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0906CBC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FA842E3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51AC917" w14:textId="77777777" w:rsidR="00BB1805" w:rsidRPr="00FD0425" w:rsidRDefault="00BB1805" w:rsidP="00BB1805">
      <w:pPr>
        <w:pStyle w:val="PL"/>
        <w:rPr>
          <w:snapToGrid w:val="0"/>
        </w:rPr>
      </w:pPr>
    </w:p>
    <w:p w14:paraId="4FA17443" w14:textId="77777777" w:rsidR="00BB1805" w:rsidRPr="00FD0425" w:rsidRDefault="00BB1805" w:rsidP="00BB1805">
      <w:pPr>
        <w:pStyle w:val="PL"/>
        <w:rPr>
          <w:snapToGrid w:val="0"/>
        </w:rPr>
      </w:pPr>
    </w:p>
    <w:p w14:paraId="7FF6004F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B76CBF7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377B808C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17FF4F1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38899266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10C22E9F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4833BE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99D6129" w14:textId="77777777" w:rsidR="00BB1805" w:rsidRPr="00FD0425" w:rsidRDefault="00BB1805" w:rsidP="00BB1805">
      <w:pPr>
        <w:pStyle w:val="PL"/>
        <w:rPr>
          <w:snapToGrid w:val="0"/>
        </w:rPr>
      </w:pPr>
    </w:p>
    <w:p w14:paraId="65A538BC" w14:textId="77777777" w:rsidR="00BB1805" w:rsidRPr="00FD0425" w:rsidRDefault="00BB1805" w:rsidP="00BB1805">
      <w:pPr>
        <w:pStyle w:val="PL"/>
        <w:rPr>
          <w:snapToGrid w:val="0"/>
        </w:rPr>
      </w:pPr>
    </w:p>
    <w:p w14:paraId="0E7E722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3EDB3DC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7119BE29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03A1106D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4FFDDDE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6EF774B" w14:textId="77777777" w:rsidR="00BB1805" w:rsidRPr="00FD0425" w:rsidRDefault="00BB1805" w:rsidP="00BB1805">
      <w:pPr>
        <w:pStyle w:val="PL"/>
        <w:rPr>
          <w:snapToGrid w:val="0"/>
        </w:rPr>
      </w:pPr>
    </w:p>
    <w:p w14:paraId="5BC07CCB" w14:textId="77777777" w:rsidR="00BB1805" w:rsidRPr="00FD0425" w:rsidRDefault="00BB1805" w:rsidP="00BB1805">
      <w:pPr>
        <w:pStyle w:val="PL"/>
        <w:rPr>
          <w:snapToGrid w:val="0"/>
        </w:rPr>
      </w:pPr>
    </w:p>
    <w:p w14:paraId="02805E07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A3E3B3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57630380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0C8A1C32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296863B6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24C603C7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B8BA7C8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>}</w:t>
      </w:r>
    </w:p>
    <w:p w14:paraId="17B0903B" w14:textId="77777777" w:rsidR="00BB1805" w:rsidRPr="00FD0425" w:rsidRDefault="00BB1805" w:rsidP="00BB1805">
      <w:pPr>
        <w:pStyle w:val="PL"/>
        <w:rPr>
          <w:snapToGrid w:val="0"/>
        </w:rPr>
      </w:pPr>
    </w:p>
    <w:p w14:paraId="6B99E27A" w14:textId="77777777" w:rsidR="00BB1805" w:rsidRPr="00FD0425" w:rsidRDefault="00BB1805" w:rsidP="00BB1805">
      <w:pPr>
        <w:pStyle w:val="PL"/>
        <w:rPr>
          <w:snapToGrid w:val="0"/>
        </w:rPr>
      </w:pPr>
    </w:p>
    <w:p w14:paraId="09924142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ADE39D9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4A5E0E80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155F281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7E917076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2C945FF8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33285BC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4415290" w14:textId="77777777" w:rsidR="00BB1805" w:rsidRPr="00FD0425" w:rsidRDefault="00BB1805" w:rsidP="00BB1805">
      <w:pPr>
        <w:pStyle w:val="PL"/>
        <w:rPr>
          <w:snapToGrid w:val="0"/>
        </w:rPr>
      </w:pPr>
    </w:p>
    <w:p w14:paraId="69095346" w14:textId="77777777" w:rsidR="00BB1805" w:rsidRPr="00FD0425" w:rsidRDefault="00BB1805" w:rsidP="00BB1805">
      <w:pPr>
        <w:pStyle w:val="PL"/>
        <w:rPr>
          <w:snapToGrid w:val="0"/>
        </w:rPr>
      </w:pPr>
    </w:p>
    <w:p w14:paraId="25CC9307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4312AEB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5D4835C3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3643631D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523E313E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36F3EBF8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6B057C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623EFC3" w14:textId="77777777" w:rsidR="00BB1805" w:rsidRPr="00FD0425" w:rsidRDefault="00BB1805" w:rsidP="00BB1805">
      <w:pPr>
        <w:pStyle w:val="PL"/>
        <w:rPr>
          <w:snapToGrid w:val="0"/>
        </w:rPr>
      </w:pPr>
    </w:p>
    <w:p w14:paraId="5BB20BD1" w14:textId="77777777" w:rsidR="00BB1805" w:rsidRPr="00FD0425" w:rsidRDefault="00BB1805" w:rsidP="00BB1805">
      <w:pPr>
        <w:pStyle w:val="PL"/>
        <w:rPr>
          <w:snapToGrid w:val="0"/>
        </w:rPr>
      </w:pPr>
    </w:p>
    <w:p w14:paraId="587C340E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FE5E2D7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213C1F3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1A860A93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23506679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E77E4DB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893888A" w14:textId="77777777" w:rsidR="00BB1805" w:rsidRPr="00FD0425" w:rsidRDefault="00BB1805" w:rsidP="00BB1805">
      <w:pPr>
        <w:pStyle w:val="PL"/>
        <w:rPr>
          <w:snapToGrid w:val="0"/>
        </w:rPr>
      </w:pPr>
    </w:p>
    <w:p w14:paraId="0EE9EDF4" w14:textId="77777777" w:rsidR="00BB1805" w:rsidRPr="00FD0425" w:rsidRDefault="00BB1805" w:rsidP="00BB1805">
      <w:pPr>
        <w:pStyle w:val="PL"/>
        <w:rPr>
          <w:snapToGrid w:val="0"/>
        </w:rPr>
      </w:pPr>
    </w:p>
    <w:p w14:paraId="3F5A589F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806A15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0167FDFE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0D87B106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299EEC0E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50D28EE4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8C0B30F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3A209BC" w14:textId="77777777" w:rsidR="00BB1805" w:rsidRPr="00FD0425" w:rsidRDefault="00BB1805" w:rsidP="00BB1805">
      <w:pPr>
        <w:pStyle w:val="PL"/>
        <w:rPr>
          <w:snapToGrid w:val="0"/>
        </w:rPr>
      </w:pPr>
    </w:p>
    <w:p w14:paraId="0A5C4F7C" w14:textId="77777777" w:rsidR="00BB1805" w:rsidRPr="00FD0425" w:rsidRDefault="00BB1805" w:rsidP="00BB1805">
      <w:pPr>
        <w:pStyle w:val="PL"/>
        <w:rPr>
          <w:snapToGrid w:val="0"/>
        </w:rPr>
      </w:pPr>
    </w:p>
    <w:p w14:paraId="126207E4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5D56003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75D1370B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763986AC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17F0610F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BC83790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B089B94" w14:textId="77777777" w:rsidR="00BB1805" w:rsidRPr="00FD0425" w:rsidRDefault="00BB1805" w:rsidP="00BB1805">
      <w:pPr>
        <w:pStyle w:val="PL"/>
        <w:rPr>
          <w:snapToGrid w:val="0"/>
        </w:rPr>
      </w:pPr>
    </w:p>
    <w:p w14:paraId="244557CE" w14:textId="77777777" w:rsidR="00BB1805" w:rsidRPr="00FD0425" w:rsidRDefault="00BB1805" w:rsidP="00BB1805">
      <w:pPr>
        <w:pStyle w:val="PL"/>
        <w:rPr>
          <w:snapToGrid w:val="0"/>
        </w:rPr>
      </w:pPr>
    </w:p>
    <w:p w14:paraId="134647EA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A4199D4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11B707E0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35B5D62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BE52502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0C96FDB" w14:textId="77777777" w:rsidR="00BB1805" w:rsidRPr="00FD0425" w:rsidRDefault="00BB1805" w:rsidP="00BB1805">
      <w:pPr>
        <w:pStyle w:val="PL"/>
        <w:rPr>
          <w:snapToGrid w:val="0"/>
        </w:rPr>
      </w:pPr>
    </w:p>
    <w:p w14:paraId="0AD4EBE5" w14:textId="77777777" w:rsidR="00BB1805" w:rsidRPr="00FD0425" w:rsidRDefault="00BB1805" w:rsidP="00BB1805">
      <w:pPr>
        <w:pStyle w:val="PL"/>
        <w:rPr>
          <w:snapToGrid w:val="0"/>
        </w:rPr>
      </w:pPr>
    </w:p>
    <w:p w14:paraId="256A60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D0B6D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3A8681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55233DE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440AB36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91C3F2" w14:textId="77777777" w:rsidR="00BB1805" w:rsidRPr="00FD0425" w:rsidRDefault="00BB1805" w:rsidP="00BB1805">
      <w:pPr>
        <w:pStyle w:val="PL"/>
        <w:rPr>
          <w:snapToGrid w:val="0"/>
        </w:rPr>
      </w:pPr>
    </w:p>
    <w:p w14:paraId="1816FDF9" w14:textId="77777777" w:rsidR="00BB1805" w:rsidRPr="00FD0425" w:rsidRDefault="00BB1805" w:rsidP="00BB1805">
      <w:pPr>
        <w:pStyle w:val="PL"/>
        <w:rPr>
          <w:snapToGrid w:val="0"/>
        </w:rPr>
      </w:pPr>
    </w:p>
    <w:p w14:paraId="4519F1E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F6115F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1A94545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477341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BAA6D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2B1217" w14:textId="77777777" w:rsidR="00BB1805" w:rsidRPr="00FD0425" w:rsidRDefault="00BB1805" w:rsidP="00BB1805">
      <w:pPr>
        <w:pStyle w:val="PL"/>
        <w:rPr>
          <w:snapToGrid w:val="0"/>
        </w:rPr>
      </w:pPr>
    </w:p>
    <w:p w14:paraId="4361E5C8" w14:textId="77777777" w:rsidR="00BB1805" w:rsidRPr="00FD0425" w:rsidRDefault="00BB1805" w:rsidP="00BB1805">
      <w:pPr>
        <w:pStyle w:val="PL"/>
        <w:rPr>
          <w:snapToGrid w:val="0"/>
        </w:rPr>
      </w:pPr>
    </w:p>
    <w:p w14:paraId="1DB8F2F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5B4CAD6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27A4A4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7251484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34E55D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3FB367" w14:textId="77777777" w:rsidR="00BB1805" w:rsidRPr="00FD0425" w:rsidRDefault="00BB1805" w:rsidP="00BB1805">
      <w:pPr>
        <w:pStyle w:val="PL"/>
        <w:rPr>
          <w:snapToGrid w:val="0"/>
        </w:rPr>
      </w:pPr>
    </w:p>
    <w:p w14:paraId="29D26D42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8B6339A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50E65E61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30BF9B5C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1B7F662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973DEE6" w14:textId="77777777" w:rsidR="00BB1805" w:rsidRPr="00FD0425" w:rsidRDefault="00BB1805" w:rsidP="00BB1805">
      <w:pPr>
        <w:pStyle w:val="PL"/>
        <w:rPr>
          <w:snapToGrid w:val="0"/>
        </w:rPr>
      </w:pPr>
    </w:p>
    <w:p w14:paraId="7D3AFA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5AA78A0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686851C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0515B0C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C2AD3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F430E1" w14:textId="77777777" w:rsidR="00BB1805" w:rsidRPr="00FD0425" w:rsidRDefault="00BB1805" w:rsidP="00BB1805">
      <w:pPr>
        <w:pStyle w:val="PL"/>
        <w:rPr>
          <w:snapToGrid w:val="0"/>
        </w:rPr>
      </w:pPr>
    </w:p>
    <w:p w14:paraId="1003DE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7F87987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0FF037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0D99FDB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7A6C5B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FD04AF" w14:textId="77777777" w:rsidR="00BB1805" w:rsidRPr="00FD0425" w:rsidRDefault="00BB1805" w:rsidP="00BB1805">
      <w:pPr>
        <w:pStyle w:val="PL"/>
        <w:rPr>
          <w:snapToGrid w:val="0"/>
        </w:rPr>
      </w:pPr>
    </w:p>
    <w:p w14:paraId="1CA96E51" w14:textId="77777777" w:rsidR="00BB1805" w:rsidRPr="00C863A2" w:rsidRDefault="00BB1805" w:rsidP="00BB1805">
      <w:pPr>
        <w:pStyle w:val="PL"/>
        <w:rPr>
          <w:ins w:id="406" w:author="Nokia (rapporteur)" w:date="2020-04-02T12:52:00Z"/>
          <w:snapToGrid w:val="0"/>
        </w:rPr>
      </w:pPr>
      <w:ins w:id="407" w:author="Nokia (rapporteur)" w:date="2020-04-02T12:52:00Z">
        <w:r w:rsidRPr="00C863A2">
          <w:rPr>
            <w:snapToGrid w:val="0"/>
          </w:rPr>
          <w:t>handoverSuccess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863A2">
          <w:rPr>
            <w:snapToGrid w:val="0"/>
          </w:rPr>
          <w:tab/>
          <w:t>XNAP-ELEMENTARY-PROCEDURE ::= {</w:t>
        </w:r>
      </w:ins>
    </w:p>
    <w:p w14:paraId="2AF9CA81" w14:textId="77777777" w:rsidR="00BB1805" w:rsidRPr="00C863A2" w:rsidRDefault="00BB1805" w:rsidP="00BB1805">
      <w:pPr>
        <w:pStyle w:val="PL"/>
        <w:rPr>
          <w:ins w:id="408" w:author="Nokia (rapporteur)" w:date="2020-04-02T12:52:00Z"/>
          <w:snapToGrid w:val="0"/>
        </w:rPr>
      </w:pPr>
      <w:ins w:id="409" w:author="Nokia (rapporteur)" w:date="2020-04-02T12:52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HandoverSuccess</w:t>
        </w:r>
      </w:ins>
    </w:p>
    <w:p w14:paraId="4BDA8FBA" w14:textId="77777777" w:rsidR="00BB1805" w:rsidRPr="00C863A2" w:rsidRDefault="00BB1805" w:rsidP="00BB1805">
      <w:pPr>
        <w:pStyle w:val="PL"/>
        <w:rPr>
          <w:ins w:id="410" w:author="Nokia (rapporteur)" w:date="2020-04-02T12:52:00Z"/>
          <w:snapToGrid w:val="0"/>
        </w:rPr>
      </w:pPr>
      <w:ins w:id="411" w:author="Nokia (rapporteur)" w:date="2020-04-02T12:52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id-handoverSuccess</w:t>
        </w:r>
      </w:ins>
    </w:p>
    <w:p w14:paraId="1AC8BCBF" w14:textId="77777777" w:rsidR="00BB1805" w:rsidRPr="00C863A2" w:rsidRDefault="00BB1805" w:rsidP="00BB1805">
      <w:pPr>
        <w:pStyle w:val="PL"/>
        <w:rPr>
          <w:ins w:id="412" w:author="Nokia (rapporteur)" w:date="2020-04-02T12:52:00Z"/>
          <w:snapToGrid w:val="0"/>
        </w:rPr>
      </w:pPr>
      <w:ins w:id="413" w:author="Nokia (rapporteur)" w:date="2020-04-02T12:52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14:paraId="21FDADA0" w14:textId="77777777" w:rsidR="00BB1805" w:rsidRDefault="00BB1805" w:rsidP="00BB1805">
      <w:pPr>
        <w:pStyle w:val="PL"/>
        <w:rPr>
          <w:ins w:id="414" w:author="Nokia (rapporteur)" w:date="2020-04-02T12:52:00Z"/>
          <w:snapToGrid w:val="0"/>
        </w:rPr>
      </w:pPr>
      <w:ins w:id="415" w:author="Nokia (rapporteur)" w:date="2020-04-02T12:52:00Z">
        <w:r w:rsidRPr="00C863A2">
          <w:rPr>
            <w:snapToGrid w:val="0"/>
          </w:rPr>
          <w:t>}</w:t>
        </w:r>
      </w:ins>
    </w:p>
    <w:p w14:paraId="1BFA9C7B" w14:textId="77777777" w:rsidR="00BB1805" w:rsidRPr="00C863A2" w:rsidRDefault="00BB1805" w:rsidP="00BB1805">
      <w:pPr>
        <w:pStyle w:val="PL"/>
        <w:rPr>
          <w:ins w:id="416" w:author="Nokia (rapporteur)" w:date="2020-04-02T12:52:00Z"/>
          <w:snapToGrid w:val="0"/>
        </w:rPr>
      </w:pPr>
    </w:p>
    <w:p w14:paraId="7851EDDA" w14:textId="77777777" w:rsidR="00BB1805" w:rsidRPr="0006522F" w:rsidRDefault="00BB1805" w:rsidP="00BB1805">
      <w:pPr>
        <w:pStyle w:val="PL"/>
        <w:rPr>
          <w:ins w:id="417" w:author="Nokia (rapporteur)" w:date="2020-04-02T12:52:00Z"/>
          <w:snapToGrid w:val="0"/>
        </w:rPr>
      </w:pPr>
      <w:ins w:id="418" w:author="Nokia (rapporteur)" w:date="2020-04-02T12:52:00Z">
        <w:r>
          <w:rPr>
            <w:snapToGrid w:val="0"/>
          </w:rPr>
          <w:t>c</w:t>
        </w:r>
        <w:r w:rsidRPr="0006522F">
          <w:rPr>
            <w:snapToGrid w:val="0"/>
          </w:rPr>
          <w:t>onditionalHandoverCancel</w:t>
        </w:r>
        <w:r w:rsidRPr="00C863A2">
          <w:rPr>
            <w:snapToGrid w:val="0"/>
          </w:rPr>
          <w:tab/>
          <w:t>XNAP-ELEMENTARY-PROCEDURE ::= {</w:t>
        </w:r>
      </w:ins>
    </w:p>
    <w:p w14:paraId="7A1EB5DC" w14:textId="77777777" w:rsidR="00BB1805" w:rsidRPr="00C863A2" w:rsidRDefault="00BB1805" w:rsidP="00BB1805">
      <w:pPr>
        <w:pStyle w:val="PL"/>
        <w:rPr>
          <w:ins w:id="419" w:author="Nokia (rapporteur)" w:date="2020-04-02T12:52:00Z"/>
          <w:snapToGrid w:val="0"/>
        </w:rPr>
      </w:pPr>
      <w:ins w:id="420" w:author="Nokia (rapporteur)" w:date="2020-04-02T12:52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06522F">
          <w:rPr>
            <w:snapToGrid w:val="0"/>
          </w:rPr>
          <w:t>ConditionalHandoverCancel</w:t>
        </w:r>
      </w:ins>
    </w:p>
    <w:p w14:paraId="0733A7E5" w14:textId="77777777" w:rsidR="00BB1805" w:rsidRPr="00C863A2" w:rsidRDefault="00BB1805" w:rsidP="00BB1805">
      <w:pPr>
        <w:pStyle w:val="PL"/>
        <w:rPr>
          <w:ins w:id="421" w:author="Nokia (rapporteur)" w:date="2020-04-02T12:52:00Z"/>
          <w:snapToGrid w:val="0"/>
        </w:rPr>
      </w:pPr>
      <w:ins w:id="422" w:author="Nokia (rapporteur)" w:date="2020-04-02T12:52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</w:t>
        </w:r>
        <w:r>
          <w:rPr>
            <w:snapToGrid w:val="0"/>
          </w:rPr>
          <w:t>co</w:t>
        </w:r>
        <w:r w:rsidRPr="0006522F">
          <w:rPr>
            <w:snapToGrid w:val="0"/>
          </w:rPr>
          <w:t>nditionalHandoverCancel</w:t>
        </w:r>
      </w:ins>
    </w:p>
    <w:p w14:paraId="63BCB01D" w14:textId="77777777" w:rsidR="00BB1805" w:rsidRPr="00C863A2" w:rsidRDefault="00BB1805" w:rsidP="00BB1805">
      <w:pPr>
        <w:pStyle w:val="PL"/>
        <w:rPr>
          <w:ins w:id="423" w:author="Nokia (rapporteur)" w:date="2020-04-02T12:52:00Z"/>
          <w:snapToGrid w:val="0"/>
        </w:rPr>
      </w:pPr>
      <w:ins w:id="424" w:author="Nokia (rapporteur)" w:date="2020-04-02T12:52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14:paraId="58BD4404" w14:textId="77777777" w:rsidR="00BB1805" w:rsidRDefault="00BB1805" w:rsidP="00BB1805">
      <w:pPr>
        <w:pStyle w:val="PL"/>
        <w:rPr>
          <w:ins w:id="425" w:author="Nokia (rapporteur)" w:date="2020-04-02T12:52:00Z"/>
          <w:snapToGrid w:val="0"/>
        </w:rPr>
      </w:pPr>
      <w:ins w:id="426" w:author="Nokia (rapporteur)" w:date="2020-04-02T12:52:00Z">
        <w:r w:rsidRPr="00C863A2">
          <w:rPr>
            <w:snapToGrid w:val="0"/>
          </w:rPr>
          <w:t>}</w:t>
        </w:r>
      </w:ins>
    </w:p>
    <w:p w14:paraId="6FE7347A" w14:textId="77777777" w:rsidR="00BB1805" w:rsidRPr="007E6716" w:rsidRDefault="00BB1805" w:rsidP="00BB1805">
      <w:pPr>
        <w:pStyle w:val="PL"/>
        <w:rPr>
          <w:ins w:id="427" w:author="Nokia (rapporteur)" w:date="2020-04-02T12:52:00Z"/>
          <w:snapToGrid w:val="0"/>
        </w:rPr>
      </w:pPr>
    </w:p>
    <w:p w14:paraId="13D52329" w14:textId="2557225D" w:rsidR="00BB1805" w:rsidRPr="00C863A2" w:rsidRDefault="00BB1805" w:rsidP="00BB1805">
      <w:pPr>
        <w:pStyle w:val="PL"/>
        <w:rPr>
          <w:ins w:id="428" w:author="Nokia (rapporteur)" w:date="2020-04-02T12:52:00Z"/>
          <w:snapToGrid w:val="0"/>
        </w:rPr>
      </w:pPr>
      <w:ins w:id="429" w:author="Nokia (rapporteur)" w:date="2020-04-02T12:52:00Z">
        <w:r>
          <w:rPr>
            <w:snapToGrid w:val="0"/>
          </w:rPr>
          <w:t>early</w:t>
        </w:r>
        <w:del w:id="430" w:author="Nokia" w:date="2020-06-10T11:48:00Z">
          <w:r w:rsidDel="00BB1805">
            <w:rPr>
              <w:snapToGrid w:val="0"/>
            </w:rPr>
            <w:delText>Forwarding</w:delText>
          </w:r>
        </w:del>
      </w:ins>
      <w:ins w:id="431" w:author="Nokia" w:date="2020-06-10T11:48:00Z">
        <w:r>
          <w:rPr>
            <w:snapToGrid w:val="0"/>
          </w:rPr>
          <w:t>Status</w:t>
        </w:r>
      </w:ins>
      <w:ins w:id="432" w:author="Nokia (rapporteur)" w:date="2020-04-02T12:52:00Z">
        <w:r>
          <w:rPr>
            <w:snapToGrid w:val="0"/>
          </w:rPr>
          <w:t>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863A2">
          <w:rPr>
            <w:snapToGrid w:val="0"/>
          </w:rPr>
          <w:t>XNAP-ELEMENTARY-PROCEDURE ::= {</w:t>
        </w:r>
      </w:ins>
    </w:p>
    <w:p w14:paraId="72B292AA" w14:textId="37EAF752" w:rsidR="00BB1805" w:rsidRPr="00C863A2" w:rsidRDefault="00BB1805" w:rsidP="00BB1805">
      <w:pPr>
        <w:pStyle w:val="PL"/>
        <w:rPr>
          <w:ins w:id="433" w:author="Nokia (rapporteur)" w:date="2020-04-02T12:52:00Z"/>
          <w:snapToGrid w:val="0"/>
        </w:rPr>
      </w:pPr>
      <w:ins w:id="434" w:author="Nokia (rapporteur)" w:date="2020-04-02T12:52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>
          <w:rPr>
            <w:snapToGrid w:val="0"/>
          </w:rPr>
          <w:t>Early</w:t>
        </w:r>
        <w:del w:id="435" w:author="Nokia" w:date="2020-06-10T11:48:00Z">
          <w:r w:rsidDel="00BB1805">
            <w:rPr>
              <w:snapToGrid w:val="0"/>
            </w:rPr>
            <w:delText>Forwarding</w:delText>
          </w:r>
        </w:del>
      </w:ins>
      <w:ins w:id="436" w:author="Nokia" w:date="2020-06-10T11:48:00Z">
        <w:r>
          <w:rPr>
            <w:snapToGrid w:val="0"/>
          </w:rPr>
          <w:t>Status</w:t>
        </w:r>
      </w:ins>
      <w:ins w:id="437" w:author="Nokia (rapporteur)" w:date="2020-04-02T12:52:00Z">
        <w:r>
          <w:rPr>
            <w:snapToGrid w:val="0"/>
          </w:rPr>
          <w:t>Transfer</w:t>
        </w:r>
      </w:ins>
    </w:p>
    <w:p w14:paraId="47B17B7E" w14:textId="1C11AA5C" w:rsidR="00BB1805" w:rsidRPr="00C863A2" w:rsidRDefault="00BB1805" w:rsidP="00BB1805">
      <w:pPr>
        <w:pStyle w:val="PL"/>
        <w:rPr>
          <w:ins w:id="438" w:author="Nokia (rapporteur)" w:date="2020-04-02T12:52:00Z"/>
          <w:snapToGrid w:val="0"/>
        </w:rPr>
      </w:pPr>
      <w:ins w:id="439" w:author="Nokia (rapporteur)" w:date="2020-04-02T12:52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</w:t>
        </w:r>
        <w:r>
          <w:rPr>
            <w:snapToGrid w:val="0"/>
          </w:rPr>
          <w:t>early</w:t>
        </w:r>
        <w:del w:id="440" w:author="Nokia" w:date="2020-06-10T11:48:00Z">
          <w:r w:rsidDel="00BB1805">
            <w:rPr>
              <w:snapToGrid w:val="0"/>
            </w:rPr>
            <w:delText>Forwarding</w:delText>
          </w:r>
        </w:del>
      </w:ins>
      <w:ins w:id="441" w:author="Nokia" w:date="2020-06-10T11:48:00Z">
        <w:r>
          <w:rPr>
            <w:snapToGrid w:val="0"/>
          </w:rPr>
          <w:t>Status</w:t>
        </w:r>
      </w:ins>
      <w:ins w:id="442" w:author="Nokia (rapporteur)" w:date="2020-04-02T12:52:00Z">
        <w:r>
          <w:rPr>
            <w:snapToGrid w:val="0"/>
          </w:rPr>
          <w:t>Transfer</w:t>
        </w:r>
      </w:ins>
    </w:p>
    <w:p w14:paraId="7EDB74CD" w14:textId="77777777" w:rsidR="00BB1805" w:rsidRPr="00C863A2" w:rsidRDefault="00BB1805" w:rsidP="00BB1805">
      <w:pPr>
        <w:pStyle w:val="PL"/>
        <w:rPr>
          <w:ins w:id="443" w:author="Nokia (rapporteur)" w:date="2020-04-02T12:52:00Z"/>
          <w:snapToGrid w:val="0"/>
        </w:rPr>
      </w:pPr>
      <w:ins w:id="444" w:author="Nokia (rapporteur)" w:date="2020-04-02T12:52:00Z">
        <w:r w:rsidRPr="00C863A2">
          <w:rPr>
            <w:snapToGrid w:val="0"/>
          </w:rPr>
          <w:lastRenderedPageBreak/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14:paraId="441CC91E" w14:textId="77777777" w:rsidR="00BB1805" w:rsidRDefault="00BB1805" w:rsidP="00BB1805">
      <w:pPr>
        <w:pStyle w:val="PL"/>
        <w:rPr>
          <w:ins w:id="445" w:author="Nokia (rapporteur)" w:date="2020-04-02T12:52:00Z"/>
          <w:snapToGrid w:val="0"/>
        </w:rPr>
      </w:pPr>
      <w:ins w:id="446" w:author="Nokia (rapporteur)" w:date="2020-04-02T12:52:00Z">
        <w:r w:rsidRPr="00C863A2">
          <w:rPr>
            <w:snapToGrid w:val="0"/>
          </w:rPr>
          <w:t>}</w:t>
        </w:r>
      </w:ins>
    </w:p>
    <w:p w14:paraId="1F5C6C6D" w14:textId="77777777" w:rsidR="00BB1805" w:rsidRPr="00C863A2" w:rsidRDefault="00BB1805" w:rsidP="00BB1805">
      <w:pPr>
        <w:pStyle w:val="PL"/>
        <w:rPr>
          <w:ins w:id="447" w:author="Nokia (rapporteur)" w:date="2020-04-02T12:52:00Z"/>
          <w:snapToGrid w:val="0"/>
        </w:rPr>
      </w:pPr>
    </w:p>
    <w:p w14:paraId="37B853FC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END</w:t>
      </w:r>
    </w:p>
    <w:p w14:paraId="357AC1D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16B2009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45B8C552" w14:textId="77777777" w:rsidR="00BB1805" w:rsidRPr="00FD0425" w:rsidRDefault="00BB1805" w:rsidP="00BB1805">
      <w:pPr>
        <w:pStyle w:val="Heading3"/>
      </w:pPr>
      <w:bookmarkStart w:id="448" w:name="_Toc20955407"/>
      <w:bookmarkStart w:id="449" w:name="_Toc29991615"/>
      <w:r w:rsidRPr="00FD0425">
        <w:t>9.3.4</w:t>
      </w:r>
      <w:r w:rsidRPr="00FD0425">
        <w:tab/>
        <w:t>PDU Definitions</w:t>
      </w:r>
      <w:bookmarkEnd w:id="448"/>
      <w:bookmarkEnd w:id="449"/>
    </w:p>
    <w:p w14:paraId="5C76C2A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315DDF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F195D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0E20A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407DF2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0849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FAD8DA" w14:textId="77777777" w:rsidR="00BB1805" w:rsidRPr="00FD0425" w:rsidRDefault="00BB1805" w:rsidP="00BB1805">
      <w:pPr>
        <w:pStyle w:val="PL"/>
        <w:rPr>
          <w:snapToGrid w:val="0"/>
        </w:rPr>
      </w:pPr>
    </w:p>
    <w:p w14:paraId="7F5DFE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3EF11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58D7C5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FE7F7C2" w14:textId="77777777" w:rsidR="00BB1805" w:rsidRPr="00FD0425" w:rsidRDefault="00BB1805" w:rsidP="00BB1805">
      <w:pPr>
        <w:pStyle w:val="PL"/>
        <w:rPr>
          <w:snapToGrid w:val="0"/>
        </w:rPr>
      </w:pPr>
    </w:p>
    <w:p w14:paraId="3118CB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F4CA153" w14:textId="77777777" w:rsidR="00BB1805" w:rsidRPr="00FD0425" w:rsidRDefault="00BB1805" w:rsidP="00BB1805">
      <w:pPr>
        <w:pStyle w:val="PL"/>
        <w:rPr>
          <w:snapToGrid w:val="0"/>
        </w:rPr>
      </w:pPr>
    </w:p>
    <w:p w14:paraId="59D59F3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349749D" w14:textId="77777777" w:rsidR="00BB1805" w:rsidRPr="00FD0425" w:rsidRDefault="00BB1805" w:rsidP="00BB1805">
      <w:pPr>
        <w:pStyle w:val="PL"/>
        <w:rPr>
          <w:snapToGrid w:val="0"/>
        </w:rPr>
      </w:pPr>
    </w:p>
    <w:p w14:paraId="640BAC5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E033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12FC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57BC29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E5E5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9FE2D0" w14:textId="77777777" w:rsidR="00BB1805" w:rsidRPr="00FD0425" w:rsidRDefault="00BB1805" w:rsidP="00BB1805">
      <w:pPr>
        <w:pStyle w:val="PL"/>
        <w:rPr>
          <w:snapToGrid w:val="0"/>
        </w:rPr>
      </w:pPr>
    </w:p>
    <w:p w14:paraId="45CD1955" w14:textId="77777777" w:rsidR="00BB1805" w:rsidRPr="00FD0425" w:rsidRDefault="00BB1805" w:rsidP="00BB1805">
      <w:pPr>
        <w:pStyle w:val="PL"/>
      </w:pPr>
      <w:r w:rsidRPr="00FD0425">
        <w:t>IMPORTS</w:t>
      </w:r>
    </w:p>
    <w:p w14:paraId="6851AE90" w14:textId="77777777" w:rsidR="00BB1805" w:rsidRPr="00FD0425" w:rsidRDefault="00BB1805" w:rsidP="00BB1805">
      <w:pPr>
        <w:pStyle w:val="PL"/>
      </w:pPr>
    </w:p>
    <w:p w14:paraId="20A2BE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E76F031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3E93DE6" w14:textId="77777777" w:rsidR="00BB1805" w:rsidRPr="00FD0425" w:rsidRDefault="00BB1805" w:rsidP="00BB1805">
      <w:pPr>
        <w:pStyle w:val="PL"/>
      </w:pPr>
      <w:r w:rsidRPr="00FD0425">
        <w:tab/>
        <w:t>AMF-UE-NGAP-ID,</w:t>
      </w:r>
    </w:p>
    <w:p w14:paraId="35F87FF0" w14:textId="77777777" w:rsidR="00BB1805" w:rsidRPr="00FD0425" w:rsidRDefault="00BB1805" w:rsidP="00BB1805">
      <w:pPr>
        <w:pStyle w:val="PL"/>
      </w:pPr>
      <w:r w:rsidRPr="00FD0425">
        <w:tab/>
        <w:t>AS-SecurityInformation,</w:t>
      </w:r>
    </w:p>
    <w:p w14:paraId="1950FCCC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2FED315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4F4B695" w14:textId="77777777" w:rsidR="00BB1805" w:rsidRPr="00FD0425" w:rsidRDefault="00BB1805" w:rsidP="00BB1805">
      <w:pPr>
        <w:pStyle w:val="PL"/>
      </w:pPr>
      <w:r w:rsidRPr="00FD0425">
        <w:tab/>
        <w:t>Cause,</w:t>
      </w:r>
    </w:p>
    <w:p w14:paraId="0B0D1F77" w14:textId="77777777" w:rsidR="00BB1805" w:rsidRPr="00BF5E7B" w:rsidRDefault="00BB1805" w:rsidP="00BB1805">
      <w:pPr>
        <w:pStyle w:val="PL"/>
        <w:rPr>
          <w:snapToGrid w:val="0"/>
          <w:lang w:eastAsia="zh-CN"/>
        </w:rPr>
      </w:pPr>
      <w:bookmarkStart w:id="45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117CC797" w14:textId="77777777" w:rsidR="00BB1805" w:rsidRDefault="00BB1805" w:rsidP="00BB1805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7B019789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450"/>
    <w:p w14:paraId="071F5F01" w14:textId="77777777" w:rsidR="00BB1805" w:rsidRDefault="00BB1805" w:rsidP="00BB1805">
      <w:pPr>
        <w:pStyle w:val="PL"/>
        <w:rPr>
          <w:ins w:id="451" w:author="Nokia (rapporteur)" w:date="2020-04-02T12:57:00Z"/>
        </w:rPr>
      </w:pPr>
      <w:ins w:id="452" w:author="Nokia (rapporteur)" w:date="2020-04-02T12:57:00Z">
        <w:r>
          <w:tab/>
          <w:t>CHOinformation-Req,</w:t>
        </w:r>
      </w:ins>
    </w:p>
    <w:p w14:paraId="598C6322" w14:textId="77777777" w:rsidR="00BB1805" w:rsidRDefault="00BB1805" w:rsidP="00BB1805">
      <w:pPr>
        <w:pStyle w:val="PL"/>
        <w:rPr>
          <w:ins w:id="453" w:author="Nokia (rapporteur)" w:date="2020-04-02T12:57:00Z"/>
        </w:rPr>
      </w:pPr>
      <w:ins w:id="454" w:author="Nokia (rapporteur)" w:date="2020-04-02T12:57:00Z">
        <w:r>
          <w:tab/>
          <w:t>CHOinformation-Ack,</w:t>
        </w:r>
      </w:ins>
    </w:p>
    <w:p w14:paraId="79C3EA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C17EB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CB254E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07026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9750A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A0E702E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TNLA-Failed-To-Setup-List,</w:t>
      </w:r>
    </w:p>
    <w:p w14:paraId="76F273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E34612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A7F442C" w14:textId="77777777" w:rsidR="00BB1805" w:rsidRPr="00A14F77" w:rsidRDefault="00BB1805" w:rsidP="00BB1805">
      <w:pPr>
        <w:pStyle w:val="PL"/>
        <w:rPr>
          <w:ins w:id="455" w:author="Nokia (rapporteur)" w:date="2020-04-02T12:58:00Z"/>
          <w:snapToGrid w:val="0"/>
          <w:lang w:eastAsia="zh-CN"/>
        </w:rPr>
      </w:pPr>
      <w:ins w:id="456" w:author="Nokia (rapporteur)" w:date="2020-04-02T12:58:00Z">
        <w:r>
          <w:rPr>
            <w:rFonts w:hint="eastAsia"/>
            <w:noProof w:val="0"/>
            <w:snapToGrid w:val="0"/>
            <w:lang w:eastAsia="zh-CN"/>
          </w:rPr>
          <w:lastRenderedPageBreak/>
          <w:tab/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>
          <w:rPr>
            <w:rFonts w:hint="eastAsia"/>
            <w:lang w:eastAsia="zh-CN"/>
          </w:rPr>
          <w:t>,</w:t>
        </w:r>
      </w:ins>
    </w:p>
    <w:p w14:paraId="0F671844" w14:textId="77777777" w:rsidR="00BB1805" w:rsidRPr="00FD0425" w:rsidRDefault="00BB1805" w:rsidP="00BB1805">
      <w:pPr>
        <w:pStyle w:val="PL"/>
      </w:pPr>
      <w:r w:rsidRPr="00FD0425">
        <w:tab/>
        <w:t>DataTrafficResourceIndication,</w:t>
      </w:r>
    </w:p>
    <w:p w14:paraId="011A98BD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4622854" w14:textId="77777777" w:rsidR="00BB1805" w:rsidRPr="00FD0425" w:rsidRDefault="00BB1805" w:rsidP="00BB1805">
      <w:pPr>
        <w:pStyle w:val="PL"/>
      </w:pPr>
      <w:r w:rsidRPr="00FD0425">
        <w:tab/>
        <w:t>DesiredActNotificationLevel,</w:t>
      </w:r>
    </w:p>
    <w:p w14:paraId="74B21C05" w14:textId="77777777" w:rsidR="00BB1805" w:rsidRPr="00FD0425" w:rsidRDefault="00BB1805" w:rsidP="00BB1805">
      <w:pPr>
        <w:pStyle w:val="PL"/>
      </w:pPr>
      <w:r w:rsidRPr="00FD0425">
        <w:tab/>
        <w:t>DRB-ID,</w:t>
      </w:r>
    </w:p>
    <w:p w14:paraId="6FE9DAC8" w14:textId="77777777" w:rsidR="00BB1805" w:rsidRPr="00FD0425" w:rsidRDefault="00BB1805" w:rsidP="00BB1805">
      <w:pPr>
        <w:pStyle w:val="PL"/>
      </w:pPr>
      <w:r w:rsidRPr="00FD0425">
        <w:tab/>
        <w:t>DRB-List,</w:t>
      </w:r>
    </w:p>
    <w:p w14:paraId="797B2B4E" w14:textId="77777777" w:rsidR="00BB1805" w:rsidRPr="00FD0425" w:rsidRDefault="00BB1805" w:rsidP="00BB1805">
      <w:pPr>
        <w:pStyle w:val="PL"/>
      </w:pPr>
      <w:r w:rsidRPr="00FD0425">
        <w:tab/>
        <w:t>DRB-Number,</w:t>
      </w:r>
    </w:p>
    <w:p w14:paraId="05394AE6" w14:textId="77777777" w:rsidR="00BB1805" w:rsidRDefault="00BB1805" w:rsidP="00BB1805">
      <w:pPr>
        <w:pStyle w:val="PL"/>
        <w:rPr>
          <w:ins w:id="457" w:author="Nokia (rapporteur)" w:date="2020-04-02T12:58:00Z"/>
        </w:rPr>
      </w:pPr>
      <w:ins w:id="458" w:author="Nokia (rapporteur)" w:date="2020-04-02T12:58:00Z">
        <w:r>
          <w:rPr>
            <w:snapToGrid w:val="0"/>
          </w:rPr>
          <w:tab/>
          <w:t>DRBsSubjectToDLDiscarding-List,</w:t>
        </w:r>
      </w:ins>
    </w:p>
    <w:p w14:paraId="01FAFAE7" w14:textId="1459B9DB" w:rsidR="00BB1805" w:rsidRDefault="00BB1805" w:rsidP="00BB1805">
      <w:pPr>
        <w:pStyle w:val="PL"/>
        <w:rPr>
          <w:ins w:id="459" w:author="Nokia (rapporteur)" w:date="2020-04-02T12:58:00Z"/>
          <w:snapToGrid w:val="0"/>
        </w:rPr>
      </w:pPr>
      <w:ins w:id="460" w:author="Nokia (rapporteur)" w:date="2020-04-02T12:58:00Z">
        <w:r>
          <w:rPr>
            <w:snapToGrid w:val="0"/>
          </w:rPr>
          <w:tab/>
          <w:t>DRBsSubjectToEarly</w:t>
        </w:r>
        <w:del w:id="461" w:author="Nokia" w:date="2020-06-10T11:48:00Z">
          <w:r w:rsidDel="00BB1805">
            <w:rPr>
              <w:snapToGrid w:val="0"/>
            </w:rPr>
            <w:delText>Forwarding</w:delText>
          </w:r>
        </w:del>
      </w:ins>
      <w:ins w:id="462" w:author="Nokia" w:date="2020-06-10T11:48:00Z">
        <w:r>
          <w:rPr>
            <w:snapToGrid w:val="0"/>
          </w:rPr>
          <w:t>Status</w:t>
        </w:r>
      </w:ins>
      <w:ins w:id="463" w:author="Nokia (rapporteur)" w:date="2020-04-02T12:58:00Z">
        <w:r>
          <w:rPr>
            <w:snapToGrid w:val="0"/>
          </w:rPr>
          <w:t>Transfer-List,</w:t>
        </w:r>
      </w:ins>
    </w:p>
    <w:p w14:paraId="14781CE1" w14:textId="77777777" w:rsidR="00BB1805" w:rsidRPr="00FD0425" w:rsidRDefault="00BB1805" w:rsidP="00BB1805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EF8969E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01B702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4EF0B3A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418EA27D" w14:textId="77777777" w:rsidR="00BB1805" w:rsidRPr="00FD0425" w:rsidRDefault="00BB1805" w:rsidP="00BB1805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17FC6DE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A10FE40" w14:textId="77777777" w:rsidR="00BB1805" w:rsidRPr="00FD0425" w:rsidRDefault="00BB1805" w:rsidP="00BB1805">
      <w:pPr>
        <w:pStyle w:val="PL"/>
      </w:pPr>
      <w:r w:rsidRPr="00FD0425">
        <w:tab/>
        <w:t>GlobalNG-RANCell-ID,</w:t>
      </w:r>
    </w:p>
    <w:p w14:paraId="08F6B418" w14:textId="77777777" w:rsidR="00BB1805" w:rsidRPr="00FD0425" w:rsidRDefault="00BB1805" w:rsidP="00BB1805">
      <w:pPr>
        <w:pStyle w:val="PL"/>
      </w:pPr>
      <w:r w:rsidRPr="00FD0425">
        <w:tab/>
        <w:t>GUAMI,</w:t>
      </w:r>
    </w:p>
    <w:p w14:paraId="7B67C432" w14:textId="77777777" w:rsidR="00BB1805" w:rsidRPr="00FD0425" w:rsidRDefault="00BB1805" w:rsidP="00BB1805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6DEBD4E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A113F04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2AB429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F264EEE" w14:textId="77777777" w:rsidR="00BB1805" w:rsidRPr="00FD0425" w:rsidRDefault="00BB1805" w:rsidP="00BB1805">
      <w:pPr>
        <w:pStyle w:val="PL"/>
      </w:pPr>
      <w:r w:rsidRPr="00FD0425">
        <w:tab/>
        <w:t>LowerLayerPresenceStatusChange,</w:t>
      </w:r>
    </w:p>
    <w:p w14:paraId="3BAEE384" w14:textId="77777777" w:rsidR="00BB1805" w:rsidRPr="00FD0425" w:rsidRDefault="00BB1805" w:rsidP="00BB1805">
      <w:pPr>
        <w:pStyle w:val="PL"/>
      </w:pPr>
      <w:r w:rsidRPr="00FD0425">
        <w:tab/>
        <w:t>MR-DC-ResourceCoordinationInfo,</w:t>
      </w:r>
    </w:p>
    <w:p w14:paraId="3F5B1DB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590ACE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3A45300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0B50FCF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D04BFC8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7A3E3CC3" w14:textId="77777777" w:rsidR="00BB1805" w:rsidRPr="00FD0425" w:rsidRDefault="00BB1805" w:rsidP="00BB1805">
      <w:pPr>
        <w:pStyle w:val="PL"/>
      </w:pPr>
      <w:r w:rsidRPr="00FD0425">
        <w:tab/>
      </w:r>
      <w:bookmarkStart w:id="464" w:name="_Hlk515435313"/>
      <w:r w:rsidRPr="00FD0425">
        <w:t>MaskedIMEISV</w:t>
      </w:r>
      <w:bookmarkEnd w:id="464"/>
      <w:r w:rsidRPr="00FD0425">
        <w:t>,</w:t>
      </w:r>
    </w:p>
    <w:p w14:paraId="40ADEE44" w14:textId="77777777" w:rsidR="00BB1805" w:rsidRPr="00FD0425" w:rsidRDefault="00BB1805" w:rsidP="00BB1805">
      <w:pPr>
        <w:pStyle w:val="PL"/>
      </w:pPr>
      <w:r w:rsidRPr="00FD0425">
        <w:tab/>
        <w:t>MobilityRestrictionList,</w:t>
      </w:r>
    </w:p>
    <w:p w14:paraId="6B9A700E" w14:textId="77777777" w:rsidR="00BB1805" w:rsidRPr="00FD0425" w:rsidRDefault="00BB1805" w:rsidP="00BB1805">
      <w:pPr>
        <w:pStyle w:val="PL"/>
      </w:pPr>
      <w:r w:rsidRPr="00FD0425">
        <w:tab/>
        <w:t>NG-RAN-Cell-Identity,</w:t>
      </w:r>
    </w:p>
    <w:p w14:paraId="1EC9C29F" w14:textId="77777777" w:rsidR="00BB1805" w:rsidRPr="00FD0425" w:rsidRDefault="00BB1805" w:rsidP="00BB1805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D3C193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5A0297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2C62EB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9FC2AAD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09FE1295" w14:textId="77777777" w:rsidR="00BB1805" w:rsidRDefault="00BB1805" w:rsidP="00BB1805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731B8889" w14:textId="77777777" w:rsidR="00BB1805" w:rsidRPr="00FD0425" w:rsidRDefault="00BB1805" w:rsidP="00BB1805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0251E8A2" w14:textId="77777777" w:rsidR="00BB1805" w:rsidRPr="00FD0425" w:rsidRDefault="00BB1805" w:rsidP="00BB1805">
      <w:pPr>
        <w:pStyle w:val="PL"/>
      </w:pPr>
      <w:r w:rsidRPr="00FD0425">
        <w:tab/>
        <w:t>PDCPChangeIndication,</w:t>
      </w:r>
    </w:p>
    <w:p w14:paraId="1B5641E1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72A22F7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068C407D" w14:textId="77777777" w:rsidR="00BB1805" w:rsidRPr="00FD0425" w:rsidRDefault="00BB1805" w:rsidP="00BB1805">
      <w:pPr>
        <w:pStyle w:val="PL"/>
      </w:pPr>
      <w:r w:rsidRPr="00FD0425">
        <w:tab/>
        <w:t>PDUSession-List,</w:t>
      </w:r>
    </w:p>
    <w:p w14:paraId="4D92BE52" w14:textId="77777777" w:rsidR="00BB1805" w:rsidRPr="00FD0425" w:rsidRDefault="00BB1805" w:rsidP="00BB1805">
      <w:pPr>
        <w:pStyle w:val="PL"/>
      </w:pPr>
      <w:r w:rsidRPr="00FD0425">
        <w:tab/>
        <w:t>PDUSession-List-withCause,</w:t>
      </w:r>
    </w:p>
    <w:p w14:paraId="119C3180" w14:textId="77777777" w:rsidR="00BB1805" w:rsidRPr="00FD0425" w:rsidRDefault="00BB1805" w:rsidP="00BB1805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023A995" w14:textId="77777777" w:rsidR="00BB1805" w:rsidRPr="00FD0425" w:rsidRDefault="00BB1805" w:rsidP="00BB1805">
      <w:pPr>
        <w:pStyle w:val="PL"/>
      </w:pPr>
      <w:r w:rsidRPr="00FD0425">
        <w:tab/>
        <w:t>PDUSession-List-withDataForwardingRequest,</w:t>
      </w:r>
    </w:p>
    <w:p w14:paraId="632D87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64BFB9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A2A67E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7E02C3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E0DB9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5F8633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A740B7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0E81E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3DBB2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PDUSessionResourceSetupInfo-SNterminated,</w:t>
      </w:r>
    </w:p>
    <w:p w14:paraId="0E5C54F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7332C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14464E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47E0874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BB37F7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002D16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CC5F1E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0DE72A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0E248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641037F7" w14:textId="77777777" w:rsidR="00BB1805" w:rsidRPr="00FD0425" w:rsidRDefault="00BB1805" w:rsidP="00BB1805">
      <w:pPr>
        <w:pStyle w:val="PL"/>
      </w:pPr>
      <w:r w:rsidRPr="00FD0425">
        <w:tab/>
        <w:t>PDUSessionResourceModRqdInfo-SNterminated,</w:t>
      </w:r>
    </w:p>
    <w:p w14:paraId="5D3FE7DA" w14:textId="77777777" w:rsidR="00BB1805" w:rsidRPr="00FD0425" w:rsidRDefault="00BB1805" w:rsidP="00BB1805">
      <w:pPr>
        <w:pStyle w:val="PL"/>
      </w:pPr>
      <w:r w:rsidRPr="00FD0425">
        <w:tab/>
        <w:t>PDUSessionResourceModRqdInfo-MNterminated,</w:t>
      </w:r>
    </w:p>
    <w:p w14:paraId="77AE9053" w14:textId="77777777" w:rsidR="00BB1805" w:rsidRPr="00FD0425" w:rsidRDefault="00BB1805" w:rsidP="00BB1805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EE3C333" w14:textId="77777777" w:rsidR="00BB1805" w:rsidRPr="00FD0425" w:rsidRDefault="00BB1805" w:rsidP="00BB180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2C46FE5" w14:textId="77777777" w:rsidR="00BB1805" w:rsidRPr="00FD0425" w:rsidRDefault="00BB1805" w:rsidP="00BB1805">
      <w:pPr>
        <w:pStyle w:val="PL"/>
      </w:pPr>
      <w:r w:rsidRPr="00FD0425">
        <w:tab/>
        <w:t>QoSFlowNotificationControlIndicationInfo,</w:t>
      </w:r>
    </w:p>
    <w:p w14:paraId="45055B1D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798546D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8FBBF1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CDF6BB7" w14:textId="77777777" w:rsidR="00BB1805" w:rsidRPr="00FD0425" w:rsidRDefault="00BB1805" w:rsidP="00BB1805">
      <w:pPr>
        <w:pStyle w:val="PL"/>
      </w:pPr>
      <w:r w:rsidRPr="00FD0425">
        <w:tab/>
        <w:t>ResetResponseTypeInfo,</w:t>
      </w:r>
    </w:p>
    <w:p w14:paraId="62341D73" w14:textId="77777777" w:rsidR="00BB1805" w:rsidRPr="00FD0425" w:rsidRDefault="00BB1805" w:rsidP="00BB1805">
      <w:pPr>
        <w:pStyle w:val="PL"/>
      </w:pPr>
      <w:r w:rsidRPr="00FD0425">
        <w:tab/>
        <w:t>RFSP-Index,</w:t>
      </w:r>
    </w:p>
    <w:p w14:paraId="045ABA0B" w14:textId="77777777" w:rsidR="00BB1805" w:rsidRPr="00FD0425" w:rsidRDefault="00BB1805" w:rsidP="00BB1805">
      <w:pPr>
        <w:pStyle w:val="PL"/>
      </w:pPr>
      <w:r w:rsidRPr="00FD0425">
        <w:tab/>
        <w:t>RRCConfigIndication,</w:t>
      </w:r>
    </w:p>
    <w:p w14:paraId="279FF5BD" w14:textId="77777777" w:rsidR="00BB1805" w:rsidRPr="00FD0425" w:rsidRDefault="00BB1805" w:rsidP="00BB1805">
      <w:pPr>
        <w:pStyle w:val="PL"/>
      </w:pPr>
      <w:r w:rsidRPr="00FD0425">
        <w:tab/>
        <w:t>RRCResumeCause,</w:t>
      </w:r>
    </w:p>
    <w:p w14:paraId="3EA320E9" w14:textId="77777777" w:rsidR="00BB1805" w:rsidRPr="00FD0425" w:rsidRDefault="00BB1805" w:rsidP="00BB1805">
      <w:pPr>
        <w:pStyle w:val="PL"/>
      </w:pPr>
      <w:r w:rsidRPr="00FD0425">
        <w:tab/>
        <w:t>SCGConfigurationQuery,</w:t>
      </w:r>
    </w:p>
    <w:p w14:paraId="13326EE7" w14:textId="77777777" w:rsidR="00BB1805" w:rsidRPr="00FD0425" w:rsidRDefault="00BB1805" w:rsidP="00BB1805">
      <w:pPr>
        <w:pStyle w:val="PL"/>
      </w:pPr>
      <w:r w:rsidRPr="00FD0425">
        <w:tab/>
        <w:t>SecurityIndication,</w:t>
      </w:r>
    </w:p>
    <w:p w14:paraId="10D548BF" w14:textId="77777777" w:rsidR="00BB1805" w:rsidRPr="00FD0425" w:rsidRDefault="00BB1805" w:rsidP="00BB1805">
      <w:pPr>
        <w:pStyle w:val="PL"/>
      </w:pPr>
      <w:r w:rsidRPr="00FD0425">
        <w:tab/>
        <w:t>S-NG-RANnode-SecurityKey,</w:t>
      </w:r>
    </w:p>
    <w:p w14:paraId="61547D09" w14:textId="77777777" w:rsidR="00BB1805" w:rsidRPr="00FD0425" w:rsidRDefault="00BB1805" w:rsidP="00BB1805">
      <w:pPr>
        <w:pStyle w:val="PL"/>
      </w:pPr>
      <w:r w:rsidRPr="00FD0425">
        <w:tab/>
        <w:t>SpectrumSharingGroupID,</w:t>
      </w:r>
    </w:p>
    <w:p w14:paraId="014D9E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9BB2C3A" w14:textId="77777777" w:rsidR="00BB1805" w:rsidRPr="00FD0425" w:rsidRDefault="00BB1805" w:rsidP="00BB1805">
      <w:pPr>
        <w:pStyle w:val="PL"/>
      </w:pPr>
      <w:r w:rsidRPr="00FD0425">
        <w:tab/>
        <w:t>S-NG-RANnode-Addition-Trigger-Ind,</w:t>
      </w:r>
    </w:p>
    <w:p w14:paraId="3C9C5FCC" w14:textId="77777777" w:rsidR="00BB1805" w:rsidRPr="00FD0425" w:rsidRDefault="00BB1805" w:rsidP="00BB1805">
      <w:pPr>
        <w:pStyle w:val="PL"/>
      </w:pPr>
      <w:r w:rsidRPr="00FD0425">
        <w:tab/>
        <w:t>S-NSSAI,</w:t>
      </w:r>
    </w:p>
    <w:p w14:paraId="5613F953" w14:textId="77777777" w:rsidR="00BB1805" w:rsidRDefault="00BB1805" w:rsidP="00BB1805">
      <w:pPr>
        <w:pStyle w:val="PL"/>
        <w:rPr>
          <w:ins w:id="465" w:author="Nokia (rapporteur)" w:date="2020-04-02T12:59:00Z"/>
          <w:noProof w:val="0"/>
          <w:snapToGrid w:val="0"/>
        </w:rPr>
      </w:pPr>
      <w:ins w:id="466" w:author="Nokia (rapporteur)" w:date="2020-04-02T12:59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14:paraId="5750D0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52486A96" w14:textId="77777777" w:rsidR="00BB1805" w:rsidRPr="00FD0425" w:rsidRDefault="00BB1805" w:rsidP="00BB1805">
      <w:pPr>
        <w:pStyle w:val="PL"/>
      </w:pPr>
      <w:r w:rsidRPr="00FD0425">
        <w:tab/>
        <w:t>Target-CGI,</w:t>
      </w:r>
    </w:p>
    <w:p w14:paraId="3F2DED7C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FFC84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757766D3" w14:textId="77777777" w:rsidR="00BB1805" w:rsidRPr="00FD0425" w:rsidRDefault="00BB1805" w:rsidP="00BB1805">
      <w:pPr>
        <w:pStyle w:val="PL"/>
      </w:pPr>
      <w:r w:rsidRPr="00FD0425">
        <w:tab/>
        <w:t>UEAggregateMaximumBitRate,</w:t>
      </w:r>
    </w:p>
    <w:p w14:paraId="00B0A1EB" w14:textId="77777777" w:rsidR="00BB1805" w:rsidRPr="00FD0425" w:rsidRDefault="00BB1805" w:rsidP="00BB1805">
      <w:pPr>
        <w:pStyle w:val="PL"/>
      </w:pPr>
      <w:r w:rsidRPr="00FD0425">
        <w:tab/>
        <w:t>UEContextID,</w:t>
      </w:r>
    </w:p>
    <w:p w14:paraId="1340723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A696FA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9ED6BA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44842F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33DFC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C1F9D1C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3DB34E5" w14:textId="77777777" w:rsidR="00BB1805" w:rsidRPr="00FD0425" w:rsidRDefault="00BB1805" w:rsidP="00BB1805">
      <w:pPr>
        <w:pStyle w:val="PL"/>
      </w:pPr>
      <w:r w:rsidRPr="00FD0425">
        <w:tab/>
        <w:t>UESecurityCapabilities,</w:t>
      </w:r>
    </w:p>
    <w:p w14:paraId="5B88FED8" w14:textId="77777777" w:rsidR="00BB1805" w:rsidRPr="00FD0425" w:rsidRDefault="00BB1805" w:rsidP="00BB1805">
      <w:pPr>
        <w:pStyle w:val="PL"/>
      </w:pPr>
      <w:r w:rsidRPr="00FD0425">
        <w:tab/>
        <w:t>UPTransportLayerInformation,</w:t>
      </w:r>
    </w:p>
    <w:p w14:paraId="31A59384" w14:textId="77777777" w:rsidR="00BB1805" w:rsidRPr="00FD0425" w:rsidRDefault="00BB1805" w:rsidP="00BB1805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818E9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2ECD1A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0D9014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6B704B9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E11DEA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E97F9C0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NG-RANTraceID</w:t>
      </w:r>
    </w:p>
    <w:p w14:paraId="4754F3FF" w14:textId="77777777" w:rsidR="00BB1805" w:rsidRPr="00FD0425" w:rsidRDefault="00BB1805" w:rsidP="00BB1805">
      <w:pPr>
        <w:pStyle w:val="PL"/>
        <w:rPr>
          <w:snapToGrid w:val="0"/>
        </w:rPr>
      </w:pPr>
    </w:p>
    <w:p w14:paraId="21214EC9" w14:textId="77777777" w:rsidR="00BB1805" w:rsidRPr="00FD0425" w:rsidRDefault="00BB1805" w:rsidP="00BB1805">
      <w:pPr>
        <w:pStyle w:val="PL"/>
      </w:pPr>
    </w:p>
    <w:p w14:paraId="15D843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FROM XnAP-IEs</w:t>
      </w:r>
    </w:p>
    <w:p w14:paraId="24B55259" w14:textId="77777777" w:rsidR="00BB1805" w:rsidRPr="00FD0425" w:rsidRDefault="00BB1805" w:rsidP="00BB1805">
      <w:pPr>
        <w:pStyle w:val="PL"/>
        <w:rPr>
          <w:snapToGrid w:val="0"/>
        </w:rPr>
      </w:pPr>
    </w:p>
    <w:p w14:paraId="5B24E9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321D38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60D37C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6422A1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F90A55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0B23979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6F7BD41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C84A52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07C10D4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14265E1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EF46C4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21EAA4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41A472C5" w14:textId="77777777" w:rsidR="00BB1805" w:rsidRPr="00FD0425" w:rsidRDefault="00BB1805" w:rsidP="00BB1805">
      <w:pPr>
        <w:pStyle w:val="PL"/>
        <w:rPr>
          <w:snapToGrid w:val="0"/>
        </w:rPr>
      </w:pPr>
    </w:p>
    <w:p w14:paraId="5CD3C68F" w14:textId="77777777" w:rsidR="00BB1805" w:rsidRPr="00FD0425" w:rsidRDefault="00BB1805" w:rsidP="00BB1805">
      <w:pPr>
        <w:pStyle w:val="PL"/>
      </w:pPr>
    </w:p>
    <w:p w14:paraId="4375315E" w14:textId="77777777" w:rsidR="00BB1805" w:rsidRPr="00FD0425" w:rsidRDefault="00BB1805" w:rsidP="00BB1805">
      <w:pPr>
        <w:pStyle w:val="PL"/>
      </w:pPr>
      <w:r w:rsidRPr="00FD0425">
        <w:tab/>
        <w:t>id-ActivatedServedCells,</w:t>
      </w:r>
    </w:p>
    <w:p w14:paraId="01F3BFB0" w14:textId="77777777" w:rsidR="00BB1805" w:rsidRPr="00FD0425" w:rsidRDefault="00BB1805" w:rsidP="00BB1805">
      <w:pPr>
        <w:pStyle w:val="PL"/>
      </w:pPr>
      <w:r w:rsidRPr="00FD0425">
        <w:tab/>
        <w:t>id-ActivationIDforCellActivation,</w:t>
      </w:r>
    </w:p>
    <w:p w14:paraId="7F0D82EC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id-AdditionalDRBIDs,</w:t>
      </w:r>
    </w:p>
    <w:p w14:paraId="44649C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2D7F2D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18C25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8941C4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750E40C2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ED758AC" w14:textId="77777777" w:rsidR="00BB1805" w:rsidRPr="00FD0425" w:rsidRDefault="00BB1805" w:rsidP="00BB1805">
      <w:pPr>
        <w:pStyle w:val="PL"/>
      </w:pPr>
      <w:r w:rsidRPr="00FD0425">
        <w:tab/>
        <w:t>id-Cause,</w:t>
      </w:r>
    </w:p>
    <w:p w14:paraId="6671A4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0C4E49E" w14:textId="77777777" w:rsidR="00BB1805" w:rsidRDefault="00BB1805" w:rsidP="00BB180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0C83431D" w14:textId="77777777" w:rsidR="00BB1805" w:rsidRDefault="00BB1805" w:rsidP="00BB180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22B26E7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24507FA" w14:textId="77777777" w:rsidR="00BB1805" w:rsidRPr="00FD0425" w:rsidRDefault="00BB1805" w:rsidP="00BB1805">
      <w:pPr>
        <w:pStyle w:val="PL"/>
      </w:pPr>
      <w:r w:rsidRPr="00FD0425">
        <w:tab/>
        <w:t>id-UEContextID,</w:t>
      </w:r>
    </w:p>
    <w:p w14:paraId="1D4FCA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191871A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59CE10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15FCF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3A6FB2B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7FE92E4" w14:textId="77777777" w:rsidR="00BB1805" w:rsidRPr="00FD0425" w:rsidRDefault="00BB1805" w:rsidP="00BB1805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C55E86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26C0A9E1" w14:textId="77777777" w:rsidR="00BB1805" w:rsidRPr="00FD0425" w:rsidRDefault="00BB1805" w:rsidP="00BB1805">
      <w:pPr>
        <w:pStyle w:val="PL"/>
      </w:pPr>
      <w:r w:rsidRPr="00FD0425">
        <w:tab/>
        <w:t>id-GUAMI,</w:t>
      </w:r>
    </w:p>
    <w:p w14:paraId="4841F202" w14:textId="77777777" w:rsidR="00BB1805" w:rsidRPr="00FD0425" w:rsidRDefault="00BB1805" w:rsidP="00BB1805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24EE055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A4F2F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2AE7902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090D80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1FBBFA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98E9348" w14:textId="77777777" w:rsidR="00BB1805" w:rsidRPr="00FD0425" w:rsidRDefault="00BB1805" w:rsidP="00BB1805">
      <w:pPr>
        <w:pStyle w:val="PL"/>
      </w:pPr>
      <w:r w:rsidRPr="00FD0425">
        <w:tab/>
        <w:t>id-MAC-I,</w:t>
      </w:r>
    </w:p>
    <w:p w14:paraId="3DB4DF3D" w14:textId="77777777" w:rsidR="00BB1805" w:rsidRPr="00FD0425" w:rsidRDefault="00BB1805" w:rsidP="00BB1805">
      <w:pPr>
        <w:pStyle w:val="PL"/>
      </w:pPr>
      <w:r w:rsidRPr="00FD0425">
        <w:tab/>
        <w:t>id-MaskedIMEISV,</w:t>
      </w:r>
    </w:p>
    <w:p w14:paraId="5EE4F5D5" w14:textId="77777777" w:rsidR="00BB1805" w:rsidRPr="00FD0425" w:rsidRDefault="00BB1805" w:rsidP="00BB1805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0B7E1F2" w14:textId="77777777" w:rsidR="00BB1805" w:rsidRPr="00FD0425" w:rsidRDefault="00BB1805" w:rsidP="00BB1805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963B42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1039264" w14:textId="77777777" w:rsidR="00BB1805" w:rsidRPr="00FD0425" w:rsidRDefault="00BB1805" w:rsidP="00BB1805">
      <w:pPr>
        <w:pStyle w:val="PL"/>
      </w:pPr>
      <w:r w:rsidRPr="00FD0425">
        <w:tab/>
        <w:t>id-new-NG-RAN-Cell-Identity,</w:t>
      </w:r>
    </w:p>
    <w:p w14:paraId="0113C5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E97D0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132BF9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2EE12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id-PagingDRX,</w:t>
      </w:r>
    </w:p>
    <w:p w14:paraId="223EF2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3F46161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3148C312" w14:textId="77777777" w:rsidR="00BB1805" w:rsidRDefault="00BB1805" w:rsidP="00BB180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F70548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3682B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6E5A4AA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18EFEC5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74AE4F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F3F32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670C1E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ECC24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8B40F32" w14:textId="77777777" w:rsidR="00BB1805" w:rsidRDefault="00BB1805" w:rsidP="00BB1805">
      <w:pPr>
        <w:pStyle w:val="PL"/>
        <w:rPr>
          <w:ins w:id="467" w:author="Nokia (rapporteur)" w:date="2020-04-02T12:59:00Z"/>
          <w:snapToGrid w:val="0"/>
        </w:rPr>
      </w:pPr>
      <w:ins w:id="468" w:author="Nokia (rapporteur)" w:date="2020-04-02T12:59:00Z">
        <w:r>
          <w:rPr>
            <w:snapToGrid w:val="0"/>
          </w:rPr>
          <w:tab/>
        </w:r>
        <w:r w:rsidRPr="00117C2A">
          <w:rPr>
            <w:snapToGrid w:val="0"/>
          </w:rPr>
          <w:t>id-</w:t>
        </w:r>
        <w:r>
          <w:rPr>
            <w:snapToGrid w:val="0"/>
          </w:rPr>
          <w:t>procedureStage,</w:t>
        </w:r>
      </w:ins>
    </w:p>
    <w:p w14:paraId="6EB7D2B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D1BC9B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4E16487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7E71F60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8AB826A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6B6DC7F" w14:textId="77777777" w:rsidR="00BB1805" w:rsidRPr="00FD0425" w:rsidRDefault="00BB1805" w:rsidP="00BB1805">
      <w:pPr>
        <w:pStyle w:val="PL"/>
      </w:pPr>
      <w:r w:rsidRPr="00FD0425">
        <w:tab/>
        <w:t>id-RespondingNodeTypeConfigUpdateAck,</w:t>
      </w:r>
    </w:p>
    <w:p w14:paraId="2035D2A0" w14:textId="77777777" w:rsidR="00BB1805" w:rsidRPr="00FD0425" w:rsidRDefault="00BB1805" w:rsidP="00BB1805">
      <w:pPr>
        <w:pStyle w:val="PL"/>
      </w:pPr>
      <w:bookmarkStart w:id="469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4BDDF97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469"/>
    <w:p w14:paraId="1DB87D63" w14:textId="77777777" w:rsidR="00BB1805" w:rsidRPr="00FD0425" w:rsidRDefault="00BB1805" w:rsidP="00BB1805">
      <w:pPr>
        <w:pStyle w:val="PL"/>
      </w:pPr>
      <w:r w:rsidRPr="00FD0425">
        <w:tab/>
        <w:t>id-ServedCellsToActivate,</w:t>
      </w:r>
    </w:p>
    <w:p w14:paraId="49AEFE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95536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51F71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1257CF3D" w14:textId="77777777" w:rsidR="00BB1805" w:rsidRPr="00FD0425" w:rsidRDefault="00BB1805" w:rsidP="00BB1805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DB61A25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id-SpareDRBIDs,</w:t>
      </w:r>
    </w:p>
    <w:p w14:paraId="5E15E61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0929DD3A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618A2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A28B82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72D9B8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BB4E22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5542CDD" w14:textId="77777777" w:rsidR="00BB1805" w:rsidRPr="00FD0425" w:rsidRDefault="00BB1805" w:rsidP="00BB1805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0949CD1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6F4DA4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0B358F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B68C6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0D972D9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BBC4C5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1CACEE7" w14:textId="77777777" w:rsidR="00BB1805" w:rsidRPr="00FD0425" w:rsidRDefault="00BB1805" w:rsidP="00BB1805">
      <w:pPr>
        <w:pStyle w:val="PL"/>
      </w:pPr>
      <w:r w:rsidRPr="00FD0425">
        <w:tab/>
        <w:t>id-TraceActivation,</w:t>
      </w:r>
    </w:p>
    <w:p w14:paraId="5C70271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55989FE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B3A7B9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DA520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2CBBA1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CAFBC4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4CD6F69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6DBECFE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C3BA5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2747B58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050ABF3A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0856D1BD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5B905F2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lastRenderedPageBreak/>
        <w:tab/>
        <w:t>id-SN-to-MN-Container</w:t>
      </w:r>
      <w:r w:rsidRPr="00FD0425">
        <w:t>,</w:t>
      </w:r>
    </w:p>
    <w:p w14:paraId="2625D6EE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4B31CEA" w14:textId="77777777" w:rsidR="00BB1805" w:rsidRPr="00FD0425" w:rsidRDefault="00BB1805" w:rsidP="00BB1805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668F6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73B90CE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D3059E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2F69D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2A0557D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A07EE95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D58A04D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1C0A591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4091DF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7CCED5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5E1BB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5FD3135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F9983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7F5BE34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32BC7B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19930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CDB701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96734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076793B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B9A9EEF" w14:textId="77777777" w:rsidR="00BB1805" w:rsidRPr="00FD0425" w:rsidRDefault="00BB1805" w:rsidP="00BB1805">
      <w:pPr>
        <w:pStyle w:val="PL"/>
      </w:pPr>
      <w:r w:rsidRPr="00FD0425">
        <w:tab/>
        <w:t>id-PDUSessionReleasedSNModConfirm,</w:t>
      </w:r>
    </w:p>
    <w:p w14:paraId="65D00D4A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99AC13F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40F48745" w14:textId="77777777" w:rsidR="00BB1805" w:rsidRPr="00FD0425" w:rsidRDefault="00BB1805" w:rsidP="00BB1805">
      <w:pPr>
        <w:pStyle w:val="PL"/>
      </w:pPr>
      <w:r w:rsidRPr="00FD0425">
        <w:tab/>
        <w:t>id-S-NG-RANnodeUE-AMBR,</w:t>
      </w:r>
    </w:p>
    <w:p w14:paraId="7FF645CB" w14:textId="77777777" w:rsidR="00BB1805" w:rsidRPr="00FD0425" w:rsidRDefault="00BB1805" w:rsidP="00BB1805">
      <w:pPr>
        <w:pStyle w:val="PL"/>
      </w:pPr>
      <w:r w:rsidRPr="00FD0425">
        <w:tab/>
        <w:t>id-PDUSessionToBeReleasedSNModRequired,</w:t>
      </w:r>
    </w:p>
    <w:p w14:paraId="25E073E2" w14:textId="77777777" w:rsidR="00BB1805" w:rsidRPr="00FD0425" w:rsidRDefault="00BB1805" w:rsidP="00BB1805">
      <w:pPr>
        <w:pStyle w:val="PL"/>
      </w:pPr>
      <w:r w:rsidRPr="00FD0425">
        <w:tab/>
        <w:t>id-target-S-NG-RANnodeID,</w:t>
      </w:r>
    </w:p>
    <w:p w14:paraId="2ECA77C0" w14:textId="77777777" w:rsidR="00BB1805" w:rsidRPr="00FD0425" w:rsidRDefault="00BB1805" w:rsidP="00BB1805">
      <w:pPr>
        <w:pStyle w:val="PL"/>
      </w:pPr>
      <w:r w:rsidRPr="00FD0425">
        <w:tab/>
        <w:t>id-S-NSSAI,</w:t>
      </w:r>
    </w:p>
    <w:p w14:paraId="2860C1A4" w14:textId="77777777" w:rsidR="00BB1805" w:rsidRPr="00FD0425" w:rsidRDefault="00BB1805" w:rsidP="00BB1805">
      <w:pPr>
        <w:pStyle w:val="PL"/>
      </w:pPr>
      <w:r w:rsidRPr="00FD0425">
        <w:tab/>
        <w:t>id-MR-DC-ResourceCoordinationInfo,</w:t>
      </w:r>
    </w:p>
    <w:p w14:paraId="22F16F98" w14:textId="77777777" w:rsidR="00BB1805" w:rsidRPr="00FD0425" w:rsidRDefault="00BB1805" w:rsidP="00BB1805">
      <w:pPr>
        <w:pStyle w:val="PL"/>
      </w:pPr>
      <w:r w:rsidRPr="00FD0425">
        <w:tab/>
        <w:t>id-RANPagingFailure,</w:t>
      </w:r>
    </w:p>
    <w:p w14:paraId="2352EAD8" w14:textId="77777777" w:rsidR="00BB1805" w:rsidRPr="00FD0425" w:rsidRDefault="00BB1805" w:rsidP="00BB1805">
      <w:pPr>
        <w:pStyle w:val="PL"/>
      </w:pPr>
      <w:r w:rsidRPr="00FD0425">
        <w:tab/>
        <w:t>id-UERadioCapabilityForPaging,</w:t>
      </w:r>
    </w:p>
    <w:p w14:paraId="3F082507" w14:textId="77777777" w:rsidR="00BB1805" w:rsidRPr="00FD0425" w:rsidRDefault="00BB1805" w:rsidP="00BB1805">
      <w:pPr>
        <w:pStyle w:val="PL"/>
      </w:pPr>
      <w:r w:rsidRPr="00FD0425">
        <w:tab/>
        <w:t>id-PDUSessionDataForwarding-SNModResponse,</w:t>
      </w:r>
    </w:p>
    <w:p w14:paraId="36815F1A" w14:textId="77777777" w:rsidR="00BB1805" w:rsidRPr="00FD0425" w:rsidRDefault="00BB1805" w:rsidP="00BB1805">
      <w:pPr>
        <w:pStyle w:val="PL"/>
      </w:pPr>
      <w:r w:rsidRPr="00FD0425">
        <w:tab/>
        <w:t>id-Secondary-MN-Xn-U-TNLInfoatM,</w:t>
      </w:r>
    </w:p>
    <w:p w14:paraId="1C2A2EF5" w14:textId="77777777" w:rsidR="00BB1805" w:rsidRPr="00FD0425" w:rsidRDefault="00BB1805" w:rsidP="00BB1805">
      <w:pPr>
        <w:pStyle w:val="PL"/>
      </w:pPr>
      <w:r w:rsidRPr="00FD0425">
        <w:tab/>
        <w:t>id-NE-DC-TDM-Pattern,</w:t>
      </w:r>
    </w:p>
    <w:p w14:paraId="19581D8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472C566" w14:textId="77777777" w:rsidR="00BB1805" w:rsidRPr="00FD0425" w:rsidRDefault="00BB1805" w:rsidP="00BB1805">
      <w:pPr>
        <w:pStyle w:val="PL"/>
      </w:pPr>
      <w:r w:rsidRPr="00FD0425">
        <w:tab/>
        <w:t>id-S-NG-RANnode-Addition-Trigger-Ind,</w:t>
      </w:r>
    </w:p>
    <w:p w14:paraId="220BBAB7" w14:textId="77777777" w:rsidR="00BB1805" w:rsidRPr="00FD0425" w:rsidRDefault="00BB1805" w:rsidP="00BB1805">
      <w:pPr>
        <w:pStyle w:val="PL"/>
      </w:pPr>
      <w:r w:rsidRPr="00FD0425">
        <w:tab/>
        <w:t>id-DRBs-transferred-to-MN,</w:t>
      </w:r>
    </w:p>
    <w:p w14:paraId="3706BE18" w14:textId="77777777" w:rsidR="00BB1805" w:rsidRPr="00FD0425" w:rsidRDefault="00BB1805" w:rsidP="00BB1805">
      <w:pPr>
        <w:pStyle w:val="PL"/>
      </w:pPr>
      <w:r w:rsidRPr="00FD0425">
        <w:tab/>
        <w:t>id-TNLConfigurationInfo,</w:t>
      </w:r>
    </w:p>
    <w:p w14:paraId="18B780BA" w14:textId="77777777" w:rsidR="00BB1805" w:rsidRPr="00FD0425" w:rsidRDefault="00BB1805" w:rsidP="00BB1805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52D22986" w14:textId="77777777" w:rsidR="00BB1805" w:rsidRPr="00FD0425" w:rsidRDefault="00BB1805" w:rsidP="00BB1805">
      <w:pPr>
        <w:pStyle w:val="PL"/>
      </w:pPr>
      <w:r w:rsidRPr="00FD0425">
        <w:tab/>
        <w:t>id-NG-RANTraceID,</w:t>
      </w:r>
    </w:p>
    <w:p w14:paraId="638FDE3B" w14:textId="77777777" w:rsidR="00BB1805" w:rsidRPr="00FD0425" w:rsidRDefault="00BB1805" w:rsidP="00BB1805">
      <w:pPr>
        <w:pStyle w:val="PL"/>
      </w:pPr>
      <w:r w:rsidRPr="00FD0425">
        <w:tab/>
        <w:t>id-FastMCGRecoveryRRCTransfer-SN-to-MN,</w:t>
      </w:r>
    </w:p>
    <w:p w14:paraId="214D747F" w14:textId="77777777" w:rsidR="00BB1805" w:rsidRPr="00FD0425" w:rsidRDefault="00BB1805" w:rsidP="00BB1805">
      <w:pPr>
        <w:pStyle w:val="PL"/>
      </w:pPr>
      <w:r w:rsidRPr="00FD0425">
        <w:tab/>
        <w:t>id-FastMCGRecoveryRRCTransfer-MN-to-SN,</w:t>
      </w:r>
    </w:p>
    <w:p w14:paraId="337AF7AA" w14:textId="77777777" w:rsidR="00BB1805" w:rsidRPr="00FD0425" w:rsidRDefault="00BB1805" w:rsidP="00BB1805">
      <w:pPr>
        <w:pStyle w:val="PL"/>
      </w:pPr>
      <w:r w:rsidRPr="00FD0425">
        <w:tab/>
        <w:t>id-RequestedFastMCGRecoveryViaSRB3,</w:t>
      </w:r>
    </w:p>
    <w:p w14:paraId="0F7C1232" w14:textId="77777777" w:rsidR="00BB1805" w:rsidRPr="00FD0425" w:rsidRDefault="00BB1805" w:rsidP="00BB1805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5D2CF0C" w14:textId="77777777" w:rsidR="00BB1805" w:rsidRPr="00FD0425" w:rsidRDefault="00BB1805" w:rsidP="00BB1805">
      <w:pPr>
        <w:pStyle w:val="PL"/>
      </w:pPr>
      <w:r w:rsidRPr="00FD0425">
        <w:tab/>
        <w:t>id-RequestedFastMCGRecoveryViaSRB3Release,</w:t>
      </w:r>
    </w:p>
    <w:p w14:paraId="235DD2C2" w14:textId="77777777" w:rsidR="00BB1805" w:rsidRPr="00FD0425" w:rsidRDefault="00BB1805" w:rsidP="00BB1805">
      <w:pPr>
        <w:pStyle w:val="PL"/>
      </w:pPr>
      <w:r w:rsidRPr="00FD0425">
        <w:tab/>
        <w:t>id-ReleaseFastMCGRecoveryViaSRB3,</w:t>
      </w:r>
    </w:p>
    <w:p w14:paraId="616B1652" w14:textId="77777777" w:rsidR="00BB1805" w:rsidRDefault="00BB1805" w:rsidP="00BB1805">
      <w:pPr>
        <w:pStyle w:val="PL"/>
        <w:rPr>
          <w:ins w:id="470" w:author="Nokia (rapporteur)" w:date="2020-04-02T12:59:00Z"/>
        </w:rPr>
      </w:pPr>
      <w:ins w:id="471" w:author="Nokia (rapporteur)" w:date="2020-04-02T12:59:00Z">
        <w:r w:rsidRPr="00F02853">
          <w:tab/>
          <w:t>id-CHOinformation</w:t>
        </w:r>
        <w:r>
          <w:t>-Req</w:t>
        </w:r>
        <w:r w:rsidRPr="00F02853">
          <w:t>,</w:t>
        </w:r>
      </w:ins>
    </w:p>
    <w:p w14:paraId="64442A51" w14:textId="77777777" w:rsidR="00BB1805" w:rsidRDefault="00BB1805" w:rsidP="00BB1805">
      <w:pPr>
        <w:pStyle w:val="PL"/>
        <w:rPr>
          <w:ins w:id="472" w:author="Nokia (rapporteur)" w:date="2020-04-02T12:59:00Z"/>
        </w:rPr>
      </w:pPr>
      <w:ins w:id="473" w:author="Nokia (rapporteur)" w:date="2020-04-02T12:59:00Z">
        <w:r w:rsidRPr="00F02853">
          <w:tab/>
          <w:t>id-CHOinformation</w:t>
        </w:r>
        <w:r>
          <w:t>-Ack</w:t>
        </w:r>
        <w:r w:rsidRPr="00F02853">
          <w:t>,</w:t>
        </w:r>
      </w:ins>
    </w:p>
    <w:p w14:paraId="26186029" w14:textId="77777777" w:rsidR="00BB1805" w:rsidRDefault="00BB1805" w:rsidP="00BB1805">
      <w:pPr>
        <w:pStyle w:val="PL"/>
        <w:rPr>
          <w:ins w:id="474" w:author="Nokia (rapporteur)" w:date="2020-04-02T12:59:00Z"/>
        </w:rPr>
      </w:pPr>
      <w:ins w:id="475" w:author="Nokia (rapporteur)" w:date="2020-04-02T12:59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14:paraId="102DCC9B" w14:textId="77777777" w:rsidR="00BB1805" w:rsidRDefault="00BB1805" w:rsidP="00BB1805">
      <w:pPr>
        <w:pStyle w:val="PL"/>
        <w:rPr>
          <w:ins w:id="476" w:author="Nokia (rapporteur)" w:date="2020-04-02T12:59:00Z"/>
        </w:rPr>
      </w:pPr>
      <w:ins w:id="477" w:author="Nokia (rapporteur)" w:date="2020-04-02T12:59:00Z">
        <w: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>,</w:t>
        </w:r>
      </w:ins>
    </w:p>
    <w:p w14:paraId="480F0344" w14:textId="77777777" w:rsidR="00BB1805" w:rsidRDefault="00BB1805" w:rsidP="00BB1805">
      <w:pPr>
        <w:pStyle w:val="PL"/>
        <w:rPr>
          <w:ins w:id="478" w:author="Nokia (rapporteur)" w:date="2020-04-02T12:59:00Z"/>
        </w:rPr>
      </w:pPr>
      <w:ins w:id="479" w:author="Nokia (rapporteur)" w:date="2020-04-02T12:59:00Z">
        <w:r>
          <w:tab/>
        </w:r>
        <w:r w:rsidRPr="00022CC0">
          <w:t>id-DAPSResponseInfo,</w:t>
        </w:r>
      </w:ins>
    </w:p>
    <w:p w14:paraId="02FD20F2" w14:textId="77777777" w:rsidR="00BB1805" w:rsidRPr="00FD0425" w:rsidRDefault="00BB1805" w:rsidP="00BB1805">
      <w:pPr>
        <w:pStyle w:val="PL"/>
      </w:pPr>
    </w:p>
    <w:p w14:paraId="43E5A434" w14:textId="77777777" w:rsidR="00BB1805" w:rsidRPr="00FD0425" w:rsidRDefault="00BB1805" w:rsidP="00BB1805">
      <w:pPr>
        <w:pStyle w:val="PL"/>
      </w:pPr>
    </w:p>
    <w:p w14:paraId="5BD932E3" w14:textId="77777777" w:rsidR="00BB1805" w:rsidRPr="00FD0425" w:rsidRDefault="00BB1805" w:rsidP="00BB1805">
      <w:pPr>
        <w:pStyle w:val="PL"/>
        <w:rPr>
          <w:snapToGrid w:val="0"/>
        </w:rPr>
      </w:pPr>
    </w:p>
    <w:p w14:paraId="368210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6C75B86" w14:textId="77777777" w:rsidR="00BB1805" w:rsidRPr="00FD0425" w:rsidRDefault="00BB1805" w:rsidP="00BB1805">
      <w:pPr>
        <w:pStyle w:val="PL"/>
      </w:pPr>
      <w:r w:rsidRPr="00FD0425">
        <w:tab/>
        <w:t>maxnoofDRBs,</w:t>
      </w:r>
    </w:p>
    <w:p w14:paraId="190EFBDF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EE16BD5" w14:textId="77777777" w:rsidR="00BB1805" w:rsidRPr="00FD0425" w:rsidRDefault="00BB1805" w:rsidP="00BB1805">
      <w:pPr>
        <w:pStyle w:val="PL"/>
      </w:pPr>
      <w:r w:rsidRPr="00FD0425">
        <w:tab/>
        <w:t>maxnoofQoSFlows</w:t>
      </w:r>
    </w:p>
    <w:p w14:paraId="58F2B1B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19832CF" w14:textId="77777777" w:rsidR="00BB1805" w:rsidRPr="00FD0425" w:rsidRDefault="00BB1805" w:rsidP="00BB1805">
      <w:pPr>
        <w:pStyle w:val="PL"/>
        <w:rPr>
          <w:snapToGrid w:val="0"/>
        </w:rPr>
      </w:pPr>
    </w:p>
    <w:p w14:paraId="76E2290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4CFF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E866DA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07BEB30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E6FA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3302FE" w14:textId="77777777" w:rsidR="00BB1805" w:rsidRPr="00FD0425" w:rsidRDefault="00BB1805" w:rsidP="00BB1805">
      <w:pPr>
        <w:pStyle w:val="PL"/>
        <w:rPr>
          <w:snapToGrid w:val="0"/>
        </w:rPr>
      </w:pPr>
    </w:p>
    <w:p w14:paraId="5906BD2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7292D3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5B8D8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4325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0D42D2" w14:textId="77777777" w:rsidR="00BB1805" w:rsidRPr="00FD0425" w:rsidRDefault="00BB1805" w:rsidP="00BB1805">
      <w:pPr>
        <w:pStyle w:val="PL"/>
        <w:rPr>
          <w:snapToGrid w:val="0"/>
        </w:rPr>
      </w:pPr>
    </w:p>
    <w:p w14:paraId="0DC951F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7F5A95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2BD32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4F59F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3AAB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D6E5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34166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4D0B4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B62E5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1C4BAC" w14:textId="77777777" w:rsidR="00BB1805" w:rsidRPr="00117C2A" w:rsidRDefault="00BB1805" w:rsidP="00BB1805">
      <w:pPr>
        <w:pStyle w:val="PL"/>
        <w:rPr>
          <w:ins w:id="480" w:author="Nokia (rapporteur)" w:date="2020-04-02T13:01:00Z"/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481" w:author="Nokia (rapporteur)" w:date="2020-04-02T13:01:00Z">
        <w:r w:rsidRPr="00117C2A">
          <w:rPr>
            <w:snapToGrid w:val="0"/>
          </w:rPr>
          <w:t>|</w:t>
        </w:r>
      </w:ins>
    </w:p>
    <w:p w14:paraId="778FC253" w14:textId="77777777" w:rsidR="00BB1805" w:rsidRPr="00FD0425" w:rsidRDefault="00BB1805" w:rsidP="00BB1805">
      <w:pPr>
        <w:pStyle w:val="PL"/>
        <w:rPr>
          <w:snapToGrid w:val="0"/>
        </w:rPr>
      </w:pPr>
      <w:ins w:id="482" w:author="Nokia (rapporteur)" w:date="2020-04-02T13:01:00Z">
        <w:r w:rsidRPr="00117C2A">
          <w:rPr>
            <w:snapToGrid w:val="0"/>
          </w:rPr>
          <w:tab/>
          <w:t>{ ID id-CHOinformation</w:t>
        </w:r>
        <w:r>
          <w:rPr>
            <w:snapToGrid w:val="0"/>
          </w:rPr>
          <w:t>-Req</w:t>
        </w:r>
        <w:r w:rsidRPr="00117C2A"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17C2A">
          <w:rPr>
            <w:snapToGrid w:val="0"/>
          </w:rPr>
          <w:tab/>
          <w:t>TYPE CHOinformation</w:t>
        </w:r>
        <w:r>
          <w:rPr>
            <w:snapToGrid w:val="0"/>
          </w:rPr>
          <w:t>-Req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611ED6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2618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8411A0" w14:textId="77777777" w:rsidR="00BB1805" w:rsidRPr="00FD0425" w:rsidRDefault="00BB1805" w:rsidP="00BB1805">
      <w:pPr>
        <w:pStyle w:val="PL"/>
        <w:rPr>
          <w:snapToGrid w:val="0"/>
        </w:rPr>
      </w:pPr>
    </w:p>
    <w:p w14:paraId="64A4DC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23B394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B4176B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59749649" w14:textId="77777777" w:rsidR="00BB1805" w:rsidRPr="00FD0425" w:rsidRDefault="00BB1805" w:rsidP="00BB180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8B64AC1" w14:textId="77777777" w:rsidR="00BB1805" w:rsidRPr="00FD0425" w:rsidRDefault="00BB1805" w:rsidP="00BB180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45EBEF5" w14:textId="77777777" w:rsidR="00BB1805" w:rsidRPr="00FD0425" w:rsidRDefault="00BB1805" w:rsidP="00BB180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D0859C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27A28BE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21DD519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4290DF2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CEDE2C" w14:textId="77777777" w:rsidR="00BB1805" w:rsidRPr="00FD0425" w:rsidRDefault="00BB1805" w:rsidP="00BB1805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2E1E7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6D549FD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283D8E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7244CB6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469FD090" w14:textId="77777777" w:rsidR="00BB180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7C10F44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 xml:space="preserve"> 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},</w:t>
      </w:r>
    </w:p>
    <w:p w14:paraId="317780E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0994B1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3E20F57" w14:textId="77777777" w:rsidR="00BB1805" w:rsidRPr="00FD0425" w:rsidRDefault="00BB1805" w:rsidP="00BB1805">
      <w:pPr>
        <w:pStyle w:val="PL"/>
        <w:rPr>
          <w:snapToGrid w:val="0"/>
        </w:rPr>
      </w:pPr>
    </w:p>
    <w:p w14:paraId="3273449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UEContextRefAtSN-HORequest ::= SEQUENCE {</w:t>
      </w:r>
    </w:p>
    <w:p w14:paraId="0B1C03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CCD24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74FA6B9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5FD85F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A0880E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45547E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35C718F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3214FE7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A71F8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159790A" w14:textId="77777777" w:rsidR="00BB1805" w:rsidRPr="00FD0425" w:rsidRDefault="00BB1805" w:rsidP="00BB1805">
      <w:pPr>
        <w:pStyle w:val="PL"/>
        <w:rPr>
          <w:snapToGrid w:val="0"/>
        </w:rPr>
      </w:pPr>
    </w:p>
    <w:p w14:paraId="50854E7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2049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B57EE0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67D14B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5C0E7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A47706" w14:textId="77777777" w:rsidR="00BB1805" w:rsidRPr="00FD0425" w:rsidRDefault="00BB1805" w:rsidP="00BB1805">
      <w:pPr>
        <w:pStyle w:val="PL"/>
        <w:rPr>
          <w:snapToGrid w:val="0"/>
        </w:rPr>
      </w:pPr>
    </w:p>
    <w:p w14:paraId="0977021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3596F45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7B2836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C07D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A5559F" w14:textId="77777777" w:rsidR="00BB1805" w:rsidRPr="00FD0425" w:rsidRDefault="00BB1805" w:rsidP="00BB1805">
      <w:pPr>
        <w:pStyle w:val="PL"/>
        <w:rPr>
          <w:snapToGrid w:val="0"/>
        </w:rPr>
      </w:pPr>
    </w:p>
    <w:p w14:paraId="78D2559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3829FE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036F1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C8CA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00E2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FE7DF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33B71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B049E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B400748" w14:textId="77777777" w:rsidR="00BB1805" w:rsidRDefault="00BB1805" w:rsidP="00BB1805">
      <w:pPr>
        <w:pStyle w:val="PL"/>
        <w:rPr>
          <w:ins w:id="483" w:author="Nokia (rapporteur)" w:date="2020-04-02T13:01:00Z"/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484" w:author="Nokia (rapporteur)" w:date="2020-04-02T13:01:00Z">
        <w:r>
          <w:rPr>
            <w:rFonts w:hint="eastAsia"/>
            <w:snapToGrid w:val="0"/>
            <w:lang w:eastAsia="zh-CN"/>
          </w:rPr>
          <w:t>|</w:t>
        </w:r>
      </w:ins>
    </w:p>
    <w:p w14:paraId="42644B65" w14:textId="77777777" w:rsidR="00BB1805" w:rsidRPr="00117C2A" w:rsidRDefault="00BB1805" w:rsidP="00BB1805">
      <w:pPr>
        <w:pStyle w:val="PL"/>
        <w:rPr>
          <w:ins w:id="485" w:author="Nokia (rapporteur)" w:date="2020-04-02T13:01:00Z"/>
          <w:snapToGrid w:val="0"/>
        </w:rPr>
      </w:pPr>
      <w:ins w:id="486" w:author="Nokia (rapporteur)" w:date="2020-04-02T13:01:00Z">
        <w:r>
          <w:rPr>
            <w:rFonts w:hint="eastAsia"/>
            <w:noProof w:val="0"/>
            <w:snapToGrid w:val="0"/>
            <w:lang w:eastAsia="zh-CN"/>
          </w:rPr>
          <w:tab/>
        </w:r>
        <w:r w:rsidRPr="00AA5DA2">
          <w:rPr>
            <w:noProof w:val="0"/>
            <w:snapToGrid w:val="0"/>
          </w:rPr>
          <w:t>{ ID 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AA5DA2">
          <w:rPr>
            <w:noProof w:val="0"/>
            <w:snapToGrid w:val="0"/>
          </w:rPr>
          <w:t>CRITICALITY reject</w:t>
        </w:r>
        <w:r w:rsidRPr="00AA5DA2">
          <w:rPr>
            <w:noProof w:val="0"/>
            <w:snapToGrid w:val="0"/>
          </w:rPr>
          <w:tab/>
          <w:t xml:space="preserve">TYPE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</w:t>
        </w:r>
        <w:r>
          <w:rPr>
            <w:rFonts w:hint="eastAsia"/>
            <w:lang w:eastAsia="zh-CN"/>
          </w:rPr>
          <w:t>fo</w:t>
        </w:r>
        <w:r w:rsidRPr="00AA5DA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>PRESEN</w:t>
        </w:r>
        <w:r>
          <w:rPr>
            <w:noProof w:val="0"/>
            <w:snapToGrid w:val="0"/>
          </w:rPr>
          <w:t>CE optional }</w:t>
        </w:r>
        <w:bookmarkStart w:id="487" w:name="_Hlk20825763"/>
        <w:r w:rsidRPr="00117C2A">
          <w:rPr>
            <w:snapToGrid w:val="0"/>
          </w:rPr>
          <w:t>|</w:t>
        </w:r>
      </w:ins>
    </w:p>
    <w:p w14:paraId="1CAD2D4C" w14:textId="77777777" w:rsidR="00BB1805" w:rsidRPr="00FD0425" w:rsidRDefault="00BB1805" w:rsidP="00BB1805">
      <w:pPr>
        <w:pStyle w:val="PL"/>
        <w:rPr>
          <w:snapToGrid w:val="0"/>
        </w:rPr>
      </w:pPr>
      <w:ins w:id="488" w:author="Nokia (rapporteur)" w:date="2020-04-02T13:01:00Z">
        <w:r w:rsidRPr="00117C2A">
          <w:rPr>
            <w:snapToGrid w:val="0"/>
          </w:rPr>
          <w:tab/>
          <w:t>{ ID id-CHOinformation</w:t>
        </w:r>
        <w:r>
          <w:rPr>
            <w:snapToGrid w:val="0"/>
          </w:rPr>
          <w:t>-Ack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17C2A">
          <w:rPr>
            <w:snapToGrid w:val="0"/>
          </w:rPr>
          <w:tab/>
          <w:t>TYPE CHOinformation</w:t>
        </w:r>
        <w:r>
          <w:rPr>
            <w:snapToGrid w:val="0"/>
          </w:rPr>
          <w:t>-Ack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bookmarkEnd w:id="487"/>
      <w:r w:rsidRPr="00FD0425">
        <w:rPr>
          <w:snapToGrid w:val="0"/>
        </w:rPr>
        <w:t>,</w:t>
      </w:r>
    </w:p>
    <w:p w14:paraId="3AAF7A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011B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861EBB" w14:textId="77777777" w:rsidR="00BB1805" w:rsidRPr="00FD0425" w:rsidRDefault="00BB1805" w:rsidP="00BB1805">
      <w:pPr>
        <w:pStyle w:val="PL"/>
        <w:rPr>
          <w:snapToGrid w:val="0"/>
        </w:rPr>
      </w:pPr>
    </w:p>
    <w:p w14:paraId="4655C8C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0409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EA8EF7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067B50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CF161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8FE990" w14:textId="77777777" w:rsidR="00BB1805" w:rsidRPr="00FD0425" w:rsidRDefault="00BB1805" w:rsidP="00BB1805">
      <w:pPr>
        <w:pStyle w:val="PL"/>
        <w:rPr>
          <w:snapToGrid w:val="0"/>
        </w:rPr>
      </w:pPr>
    </w:p>
    <w:p w14:paraId="7E003E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6A7485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1337FDC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10B32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B4FD63" w14:textId="77777777" w:rsidR="00BB1805" w:rsidRPr="00FD0425" w:rsidRDefault="00BB1805" w:rsidP="00BB1805">
      <w:pPr>
        <w:pStyle w:val="PL"/>
        <w:rPr>
          <w:snapToGrid w:val="0"/>
        </w:rPr>
      </w:pPr>
    </w:p>
    <w:p w14:paraId="1F69973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30DB8B3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78EC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25935E" w14:textId="77777777" w:rsidR="00BB1805" w:rsidRDefault="00BB1805" w:rsidP="00BB1805">
      <w:pPr>
        <w:pStyle w:val="PL"/>
        <w:rPr>
          <w:ins w:id="489" w:author="Nokia (rapporteur)" w:date="2020-04-02T13:01:00Z"/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490" w:author="Nokia (rapporteur)" w:date="2020-04-02T13:01:00Z">
        <w:r>
          <w:rPr>
            <w:snapToGrid w:val="0"/>
          </w:rPr>
          <w:t>|</w:t>
        </w:r>
      </w:ins>
    </w:p>
    <w:p w14:paraId="07934635" w14:textId="77777777" w:rsidR="00BB1805" w:rsidRPr="00FD0425" w:rsidRDefault="00BB1805" w:rsidP="00BB1805">
      <w:pPr>
        <w:pStyle w:val="PL"/>
        <w:rPr>
          <w:snapToGrid w:val="0"/>
        </w:rPr>
      </w:pPr>
      <w:ins w:id="491" w:author="Nokia (rapporteur)" w:date="2020-04-02T13:01:00Z">
        <w:r w:rsidRPr="007E6716">
          <w:rPr>
            <w:snapToGrid w:val="0"/>
          </w:rPr>
          <w:tab/>
          <w:t>{ ID 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reject</w:t>
        </w:r>
        <w:r w:rsidRPr="007E6716">
          <w:rPr>
            <w:snapToGrid w:val="0"/>
          </w:rPr>
          <w:tab/>
          <w:t xml:space="preserve">TYPE </w:t>
        </w:r>
        <w:r w:rsidRPr="007E6716">
          <w:t>Target-CGI</w:t>
        </w:r>
        <w:r w:rsidRPr="007E6716">
          <w:tab/>
        </w:r>
        <w:r>
          <w:tab/>
        </w:r>
        <w:r w:rsidRPr="007E6716">
          <w:tab/>
        </w:r>
        <w:r w:rsidRPr="007E6716">
          <w:tab/>
        </w:r>
        <w:r w:rsidRPr="007E6716"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7E6716">
          <w:rPr>
            <w:snapToGrid w:val="0"/>
          </w:rPr>
          <w:t>}</w:t>
        </w:r>
      </w:ins>
      <w:r w:rsidRPr="00FD0425">
        <w:rPr>
          <w:snapToGrid w:val="0"/>
        </w:rPr>
        <w:t>,</w:t>
      </w:r>
    </w:p>
    <w:p w14:paraId="37F916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E2FB0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3C4691F" w14:textId="77777777" w:rsidR="00BB1805" w:rsidRPr="00FD0425" w:rsidRDefault="00BB1805" w:rsidP="00BB1805">
      <w:pPr>
        <w:pStyle w:val="PL"/>
        <w:rPr>
          <w:snapToGrid w:val="0"/>
        </w:rPr>
      </w:pPr>
    </w:p>
    <w:p w14:paraId="6101AB9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20BE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2CF45B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46A7146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C5DED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021BB8" w14:textId="77777777" w:rsidR="00BB1805" w:rsidRPr="00FD0425" w:rsidRDefault="00BB1805" w:rsidP="00BB1805">
      <w:pPr>
        <w:pStyle w:val="PL"/>
        <w:rPr>
          <w:snapToGrid w:val="0"/>
        </w:rPr>
      </w:pPr>
    </w:p>
    <w:p w14:paraId="07EE3E3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59D635D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09DCAC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D4C4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930C1E" w14:textId="77777777" w:rsidR="00BB1805" w:rsidRPr="00FD0425" w:rsidRDefault="00BB1805" w:rsidP="00BB1805">
      <w:pPr>
        <w:pStyle w:val="PL"/>
        <w:rPr>
          <w:snapToGrid w:val="0"/>
        </w:rPr>
      </w:pPr>
    </w:p>
    <w:p w14:paraId="46449C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5144717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C1750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B3CA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57860A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20F7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CC8D95" w14:textId="77777777" w:rsidR="00BB1805" w:rsidRPr="00FD0425" w:rsidRDefault="00BB1805" w:rsidP="00BB1805">
      <w:pPr>
        <w:pStyle w:val="PL"/>
        <w:rPr>
          <w:snapToGrid w:val="0"/>
        </w:rPr>
      </w:pPr>
    </w:p>
    <w:p w14:paraId="376086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0F73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D78D86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7C5D17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4F472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6A9922" w14:textId="77777777" w:rsidR="00BB1805" w:rsidRPr="00FD0425" w:rsidRDefault="00BB1805" w:rsidP="00BB1805">
      <w:pPr>
        <w:pStyle w:val="PL"/>
        <w:rPr>
          <w:snapToGrid w:val="0"/>
        </w:rPr>
      </w:pPr>
    </w:p>
    <w:p w14:paraId="0A819D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2970AEF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62F5FD4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02265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85D57B" w14:textId="77777777" w:rsidR="00BB1805" w:rsidRPr="00FD0425" w:rsidRDefault="00BB1805" w:rsidP="00BB1805">
      <w:pPr>
        <w:pStyle w:val="PL"/>
        <w:rPr>
          <w:snapToGrid w:val="0"/>
        </w:rPr>
      </w:pPr>
    </w:p>
    <w:p w14:paraId="645BD5E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3228FE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C6543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89A1D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5CF9B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E5DE0A" w14:textId="77777777" w:rsidR="00BB1805" w:rsidRPr="00FD0425" w:rsidRDefault="00BB1805" w:rsidP="00BB1805">
      <w:pPr>
        <w:pStyle w:val="PL"/>
        <w:rPr>
          <w:snapToGrid w:val="0"/>
        </w:rPr>
      </w:pPr>
    </w:p>
    <w:p w14:paraId="358414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1A120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3286F0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636F6A5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4FA4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764A8C" w14:textId="77777777" w:rsidR="00BB1805" w:rsidRPr="00FD0425" w:rsidRDefault="00BB1805" w:rsidP="00BB1805">
      <w:pPr>
        <w:pStyle w:val="PL"/>
        <w:rPr>
          <w:snapToGrid w:val="0"/>
        </w:rPr>
      </w:pPr>
    </w:p>
    <w:p w14:paraId="5B16B6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116EA29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5C5F904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2FF54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E25335" w14:textId="77777777" w:rsidR="00BB1805" w:rsidRPr="00FD0425" w:rsidRDefault="00BB1805" w:rsidP="00BB1805">
      <w:pPr>
        <w:pStyle w:val="PL"/>
        <w:rPr>
          <w:snapToGrid w:val="0"/>
        </w:rPr>
      </w:pPr>
    </w:p>
    <w:p w14:paraId="489ECF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0F900FE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BE140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1298CC" w14:textId="77777777" w:rsidR="00BB1805" w:rsidRDefault="00BB1805" w:rsidP="00BB1805">
      <w:pPr>
        <w:pStyle w:val="PL"/>
        <w:rPr>
          <w:ins w:id="492" w:author="Nokia (rapporteur)" w:date="2020-04-02T13:02:00Z"/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493" w:author="Nokia (rapporteur)" w:date="2020-04-02T13:02:00Z">
        <w:r>
          <w:rPr>
            <w:snapToGrid w:val="0"/>
          </w:rPr>
          <w:t>|</w:t>
        </w:r>
      </w:ins>
    </w:p>
    <w:p w14:paraId="037C9E8F" w14:textId="77777777" w:rsidR="00BB1805" w:rsidRPr="00FD0425" w:rsidRDefault="00BB1805" w:rsidP="00BB1805">
      <w:pPr>
        <w:pStyle w:val="PL"/>
        <w:rPr>
          <w:snapToGrid w:val="0"/>
        </w:rPr>
      </w:pPr>
      <w:ins w:id="494" w:author="Nokia (rapporteur)" w:date="2020-04-02T13:02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</w:ins>
      <w:r w:rsidRPr="00FD0425">
        <w:rPr>
          <w:snapToGrid w:val="0"/>
        </w:rPr>
        <w:t>,</w:t>
      </w:r>
    </w:p>
    <w:p w14:paraId="5EDB7C4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53AE5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84B8BF" w14:textId="77777777" w:rsidR="00BB1805" w:rsidRPr="00FD0425" w:rsidRDefault="00BB1805" w:rsidP="00BB1805">
      <w:pPr>
        <w:pStyle w:val="PL"/>
        <w:rPr>
          <w:snapToGrid w:val="0"/>
        </w:rPr>
      </w:pPr>
    </w:p>
    <w:p w14:paraId="01B05A85" w14:textId="77777777" w:rsidR="00BB1805" w:rsidRPr="00117C2A" w:rsidRDefault="00BB1805" w:rsidP="00BB1805">
      <w:pPr>
        <w:pStyle w:val="PL"/>
        <w:rPr>
          <w:ins w:id="495" w:author="Nokia (rapporteur)" w:date="2020-04-02T13:02:00Z"/>
          <w:snapToGrid w:val="0"/>
        </w:rPr>
      </w:pPr>
      <w:ins w:id="496" w:author="Nokia (rapporteur)" w:date="2020-04-02T13:02:00Z">
        <w:r w:rsidRPr="00117C2A">
          <w:rPr>
            <w:snapToGrid w:val="0"/>
          </w:rPr>
          <w:t>-- **************************************************************</w:t>
        </w:r>
      </w:ins>
    </w:p>
    <w:p w14:paraId="658D5FB4" w14:textId="77777777" w:rsidR="00BB1805" w:rsidRPr="00117C2A" w:rsidRDefault="00BB1805" w:rsidP="00BB1805">
      <w:pPr>
        <w:pStyle w:val="PL"/>
        <w:rPr>
          <w:ins w:id="497" w:author="Nokia (rapporteur)" w:date="2020-04-02T13:02:00Z"/>
          <w:snapToGrid w:val="0"/>
        </w:rPr>
      </w:pPr>
      <w:ins w:id="498" w:author="Nokia (rapporteur)" w:date="2020-04-02T13:02:00Z">
        <w:r w:rsidRPr="00117C2A">
          <w:rPr>
            <w:snapToGrid w:val="0"/>
          </w:rPr>
          <w:t>--</w:t>
        </w:r>
      </w:ins>
    </w:p>
    <w:p w14:paraId="7B9D6FDB" w14:textId="77777777" w:rsidR="00BB1805" w:rsidRPr="00117C2A" w:rsidRDefault="00BB1805" w:rsidP="00BB1805">
      <w:pPr>
        <w:pStyle w:val="PL"/>
        <w:outlineLvl w:val="3"/>
        <w:rPr>
          <w:ins w:id="499" w:author="Nokia (rapporteur)" w:date="2020-04-02T13:02:00Z"/>
          <w:snapToGrid w:val="0"/>
        </w:rPr>
      </w:pPr>
      <w:ins w:id="500" w:author="Nokia (rapporteur)" w:date="2020-04-02T13:02:00Z">
        <w:r w:rsidRPr="00117C2A">
          <w:rPr>
            <w:snapToGrid w:val="0"/>
          </w:rPr>
          <w:t>-- HANDOVER SUCCESS</w:t>
        </w:r>
      </w:ins>
    </w:p>
    <w:p w14:paraId="61D911E1" w14:textId="77777777" w:rsidR="00BB1805" w:rsidRPr="00117C2A" w:rsidRDefault="00BB1805" w:rsidP="00BB1805">
      <w:pPr>
        <w:pStyle w:val="PL"/>
        <w:rPr>
          <w:ins w:id="501" w:author="Nokia (rapporteur)" w:date="2020-04-02T13:02:00Z"/>
          <w:snapToGrid w:val="0"/>
        </w:rPr>
      </w:pPr>
      <w:ins w:id="502" w:author="Nokia (rapporteur)" w:date="2020-04-02T13:02:00Z">
        <w:r w:rsidRPr="00117C2A">
          <w:rPr>
            <w:snapToGrid w:val="0"/>
          </w:rPr>
          <w:t>--</w:t>
        </w:r>
      </w:ins>
    </w:p>
    <w:p w14:paraId="5F8FBF2D" w14:textId="77777777" w:rsidR="00BB1805" w:rsidRPr="00117C2A" w:rsidRDefault="00BB1805" w:rsidP="00BB1805">
      <w:pPr>
        <w:pStyle w:val="PL"/>
        <w:rPr>
          <w:ins w:id="503" w:author="Nokia (rapporteur)" w:date="2020-04-02T13:02:00Z"/>
          <w:snapToGrid w:val="0"/>
        </w:rPr>
      </w:pPr>
      <w:ins w:id="504" w:author="Nokia (rapporteur)" w:date="2020-04-02T13:02:00Z">
        <w:r w:rsidRPr="00117C2A">
          <w:rPr>
            <w:snapToGrid w:val="0"/>
          </w:rPr>
          <w:t>-- **************************************************************</w:t>
        </w:r>
      </w:ins>
    </w:p>
    <w:p w14:paraId="28A60468" w14:textId="77777777" w:rsidR="00BB1805" w:rsidRPr="00117C2A" w:rsidRDefault="00BB1805" w:rsidP="00BB1805">
      <w:pPr>
        <w:pStyle w:val="PL"/>
        <w:rPr>
          <w:ins w:id="505" w:author="Nokia (rapporteur)" w:date="2020-04-02T13:02:00Z"/>
          <w:snapToGrid w:val="0"/>
        </w:rPr>
      </w:pPr>
    </w:p>
    <w:p w14:paraId="0403C235" w14:textId="77777777" w:rsidR="00BB1805" w:rsidRPr="00117C2A" w:rsidRDefault="00BB1805" w:rsidP="00BB1805">
      <w:pPr>
        <w:pStyle w:val="PL"/>
        <w:rPr>
          <w:ins w:id="506" w:author="Nokia (rapporteur)" w:date="2020-04-02T13:02:00Z"/>
          <w:snapToGrid w:val="0"/>
        </w:rPr>
      </w:pPr>
      <w:ins w:id="507" w:author="Nokia (rapporteur)" w:date="2020-04-02T13:02:00Z">
        <w:r w:rsidRPr="00117C2A">
          <w:rPr>
            <w:snapToGrid w:val="0"/>
          </w:rPr>
          <w:t>HandoverSu</w:t>
        </w:r>
        <w:r>
          <w:rPr>
            <w:snapToGrid w:val="0"/>
          </w:rPr>
          <w:t>c</w:t>
        </w:r>
        <w:r w:rsidRPr="00117C2A">
          <w:rPr>
            <w:snapToGrid w:val="0"/>
          </w:rPr>
          <w:t>cess ::= SEQUENCE {</w:t>
        </w:r>
      </w:ins>
    </w:p>
    <w:p w14:paraId="1F3E161D" w14:textId="77777777" w:rsidR="00BB1805" w:rsidRPr="00117C2A" w:rsidRDefault="00BB1805" w:rsidP="00BB1805">
      <w:pPr>
        <w:pStyle w:val="PL"/>
        <w:rPr>
          <w:ins w:id="508" w:author="Nokia (rapporteur)" w:date="2020-04-02T13:02:00Z"/>
          <w:snapToGrid w:val="0"/>
        </w:rPr>
      </w:pPr>
      <w:ins w:id="509" w:author="Nokia (rapporteur)" w:date="2020-04-02T13:02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{{HandoverSuccess-IEs}},</w:t>
        </w:r>
      </w:ins>
    </w:p>
    <w:p w14:paraId="2BE32C7B" w14:textId="77777777" w:rsidR="00BB1805" w:rsidRPr="00117C2A" w:rsidRDefault="00BB1805" w:rsidP="00BB1805">
      <w:pPr>
        <w:pStyle w:val="PL"/>
        <w:rPr>
          <w:ins w:id="510" w:author="Nokia (rapporteur)" w:date="2020-04-02T13:02:00Z"/>
          <w:snapToGrid w:val="0"/>
        </w:rPr>
      </w:pPr>
      <w:ins w:id="511" w:author="Nokia (rapporteur)" w:date="2020-04-02T13:02:00Z">
        <w:r w:rsidRPr="00117C2A">
          <w:rPr>
            <w:snapToGrid w:val="0"/>
          </w:rPr>
          <w:tab/>
          <w:t>...</w:t>
        </w:r>
      </w:ins>
    </w:p>
    <w:p w14:paraId="452E2B46" w14:textId="77777777" w:rsidR="00BB1805" w:rsidRPr="00117C2A" w:rsidRDefault="00BB1805" w:rsidP="00BB1805">
      <w:pPr>
        <w:pStyle w:val="PL"/>
        <w:rPr>
          <w:ins w:id="512" w:author="Nokia (rapporteur)" w:date="2020-04-02T13:02:00Z"/>
          <w:snapToGrid w:val="0"/>
        </w:rPr>
      </w:pPr>
      <w:ins w:id="513" w:author="Nokia (rapporteur)" w:date="2020-04-02T13:02:00Z">
        <w:r w:rsidRPr="00117C2A">
          <w:rPr>
            <w:snapToGrid w:val="0"/>
          </w:rPr>
          <w:t>}</w:t>
        </w:r>
      </w:ins>
    </w:p>
    <w:p w14:paraId="173EE5F0" w14:textId="77777777" w:rsidR="00BB1805" w:rsidRPr="00117C2A" w:rsidRDefault="00BB1805" w:rsidP="00BB1805">
      <w:pPr>
        <w:pStyle w:val="PL"/>
        <w:rPr>
          <w:ins w:id="514" w:author="Nokia (rapporteur)" w:date="2020-04-02T13:02:00Z"/>
          <w:snapToGrid w:val="0"/>
        </w:rPr>
      </w:pPr>
    </w:p>
    <w:p w14:paraId="6307E2EE" w14:textId="77777777" w:rsidR="00BB1805" w:rsidRPr="00117C2A" w:rsidRDefault="00BB1805" w:rsidP="00BB1805">
      <w:pPr>
        <w:pStyle w:val="PL"/>
        <w:rPr>
          <w:ins w:id="515" w:author="Nokia (rapporteur)" w:date="2020-04-02T13:02:00Z"/>
          <w:snapToGrid w:val="0"/>
        </w:rPr>
      </w:pPr>
      <w:ins w:id="516" w:author="Nokia (rapporteur)" w:date="2020-04-02T13:02:00Z">
        <w:r w:rsidRPr="00117C2A">
          <w:rPr>
            <w:snapToGrid w:val="0"/>
          </w:rPr>
          <w:t>HandoverSu</w:t>
        </w:r>
        <w:r>
          <w:rPr>
            <w:snapToGrid w:val="0"/>
          </w:rPr>
          <w:t>c</w:t>
        </w:r>
        <w:r w:rsidRPr="00117C2A">
          <w:rPr>
            <w:snapToGrid w:val="0"/>
          </w:rPr>
          <w:t>cess-IEs XNAP-PROTOCOL-IES ::= {</w:t>
        </w:r>
      </w:ins>
    </w:p>
    <w:p w14:paraId="4099ADE3" w14:textId="77777777" w:rsidR="00BB1805" w:rsidRPr="00117C2A" w:rsidRDefault="00BB1805" w:rsidP="00BB1805">
      <w:pPr>
        <w:pStyle w:val="PL"/>
        <w:rPr>
          <w:ins w:id="517" w:author="Nokia (rapporteur)" w:date="2020-04-02T13:02:00Z"/>
          <w:snapToGrid w:val="0"/>
        </w:rPr>
      </w:pPr>
      <w:ins w:id="518" w:author="Nokia (rapporteur)" w:date="2020-04-02T13:02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62B0A6BE" w14:textId="77777777" w:rsidR="00BB1805" w:rsidRDefault="00BB1805" w:rsidP="00BB1805">
      <w:pPr>
        <w:pStyle w:val="PL"/>
        <w:rPr>
          <w:ins w:id="519" w:author="Nokia (rapporteur)" w:date="2020-04-02T13:02:00Z"/>
          <w:snapToGrid w:val="0"/>
        </w:rPr>
      </w:pPr>
      <w:ins w:id="520" w:author="Nokia (rapporteur)" w:date="2020-04-02T13:02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2DF9B997" w14:textId="77777777" w:rsidR="00BB1805" w:rsidRPr="00117C2A" w:rsidRDefault="00BB1805" w:rsidP="00BB1805">
      <w:pPr>
        <w:pStyle w:val="PL"/>
        <w:rPr>
          <w:ins w:id="521" w:author="Nokia (rapporteur)" w:date="2020-04-02T13:02:00Z"/>
          <w:snapToGrid w:val="0"/>
        </w:rPr>
      </w:pPr>
      <w:ins w:id="522" w:author="Nokia (rapporteur)" w:date="2020-04-02T13:02:00Z">
        <w:r w:rsidRPr="00B22C47">
          <w:rPr>
            <w:snapToGrid w:val="0"/>
          </w:rPr>
          <w:tab/>
          <w:t>{ ID id-</w:t>
        </w:r>
        <w:r>
          <w:rPr>
            <w:snapToGrid w:val="0"/>
          </w:rPr>
          <w:t>requestedT</w:t>
        </w:r>
        <w:r w:rsidRPr="00B22C47">
          <w:rPr>
            <w:snapToGrid w:val="0"/>
          </w:rPr>
          <w:t>argetCellGlobalID</w:t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ab/>
          <w:t>CRITICALITY reject</w:t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TYPE </w:t>
        </w:r>
        <w:r w:rsidRPr="00B22C47">
          <w:t>Target-CGI</w:t>
        </w:r>
        <w:r w:rsidRPr="00B22C47">
          <w:tab/>
        </w:r>
        <w:r>
          <w:tab/>
        </w:r>
        <w:r w:rsidRPr="00B22C47">
          <w:tab/>
        </w:r>
        <w:r w:rsidRPr="00B22C47">
          <w:tab/>
        </w:r>
        <w:r w:rsidRPr="00B22C47"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PRESENCE mandatory}</w:t>
        </w:r>
        <w:r w:rsidRPr="00117C2A">
          <w:rPr>
            <w:snapToGrid w:val="0"/>
          </w:rPr>
          <w:t>,</w:t>
        </w:r>
      </w:ins>
    </w:p>
    <w:p w14:paraId="6051A547" w14:textId="77777777" w:rsidR="00BB1805" w:rsidRPr="00117C2A" w:rsidRDefault="00BB1805" w:rsidP="00BB1805">
      <w:pPr>
        <w:pStyle w:val="PL"/>
        <w:rPr>
          <w:ins w:id="523" w:author="Nokia (rapporteur)" w:date="2020-04-02T13:02:00Z"/>
          <w:snapToGrid w:val="0"/>
        </w:rPr>
      </w:pPr>
      <w:ins w:id="524" w:author="Nokia (rapporteur)" w:date="2020-04-02T13:02:00Z">
        <w:r w:rsidRPr="00117C2A">
          <w:rPr>
            <w:snapToGrid w:val="0"/>
          </w:rPr>
          <w:tab/>
          <w:t>...</w:t>
        </w:r>
      </w:ins>
    </w:p>
    <w:p w14:paraId="373E8350" w14:textId="77777777" w:rsidR="00BB1805" w:rsidRDefault="00BB1805" w:rsidP="00BB1805">
      <w:pPr>
        <w:pStyle w:val="PL"/>
        <w:rPr>
          <w:ins w:id="525" w:author="Nokia (rapporteur)" w:date="2020-04-02T13:02:00Z"/>
          <w:snapToGrid w:val="0"/>
        </w:rPr>
      </w:pPr>
      <w:ins w:id="526" w:author="Nokia (rapporteur)" w:date="2020-04-02T13:02:00Z">
        <w:r w:rsidRPr="00117C2A">
          <w:rPr>
            <w:snapToGrid w:val="0"/>
          </w:rPr>
          <w:t>}</w:t>
        </w:r>
      </w:ins>
    </w:p>
    <w:p w14:paraId="74406AD4" w14:textId="77777777" w:rsidR="00BB1805" w:rsidRDefault="00BB1805" w:rsidP="00BB1805">
      <w:pPr>
        <w:pStyle w:val="PL"/>
        <w:rPr>
          <w:ins w:id="527" w:author="Nokia (rapporteur)" w:date="2020-04-02T13:02:00Z"/>
          <w:snapToGrid w:val="0"/>
        </w:rPr>
      </w:pPr>
    </w:p>
    <w:p w14:paraId="664F2DE4" w14:textId="77777777" w:rsidR="00BB1805" w:rsidRPr="00117C2A" w:rsidRDefault="00BB1805" w:rsidP="00BB1805">
      <w:pPr>
        <w:pStyle w:val="PL"/>
        <w:rPr>
          <w:ins w:id="528" w:author="Nokia (rapporteur)" w:date="2020-04-02T13:02:00Z"/>
          <w:snapToGrid w:val="0"/>
        </w:rPr>
      </w:pPr>
      <w:ins w:id="529" w:author="Nokia (rapporteur)" w:date="2020-04-02T13:02:00Z">
        <w:r w:rsidRPr="00117C2A">
          <w:rPr>
            <w:snapToGrid w:val="0"/>
          </w:rPr>
          <w:t>-- **************************************************************</w:t>
        </w:r>
      </w:ins>
    </w:p>
    <w:p w14:paraId="06A06CCE" w14:textId="77777777" w:rsidR="00BB1805" w:rsidRPr="00117C2A" w:rsidRDefault="00BB1805" w:rsidP="00BB1805">
      <w:pPr>
        <w:pStyle w:val="PL"/>
        <w:rPr>
          <w:ins w:id="530" w:author="Nokia (rapporteur)" w:date="2020-04-02T13:02:00Z"/>
          <w:snapToGrid w:val="0"/>
        </w:rPr>
      </w:pPr>
      <w:ins w:id="531" w:author="Nokia (rapporteur)" w:date="2020-04-02T13:02:00Z">
        <w:r w:rsidRPr="00117C2A">
          <w:rPr>
            <w:snapToGrid w:val="0"/>
          </w:rPr>
          <w:t>--</w:t>
        </w:r>
      </w:ins>
    </w:p>
    <w:p w14:paraId="537AE0AB" w14:textId="77777777" w:rsidR="00BB1805" w:rsidRPr="00117C2A" w:rsidRDefault="00BB1805" w:rsidP="00BB1805">
      <w:pPr>
        <w:pStyle w:val="PL"/>
        <w:outlineLvl w:val="3"/>
        <w:rPr>
          <w:ins w:id="532" w:author="Nokia (rapporteur)" w:date="2020-04-02T13:02:00Z"/>
          <w:snapToGrid w:val="0"/>
        </w:rPr>
      </w:pPr>
      <w:ins w:id="533" w:author="Nokia (rapporteur)" w:date="2020-04-02T13:02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CONDITIONAL </w:t>
        </w:r>
        <w:r w:rsidRPr="00117C2A">
          <w:rPr>
            <w:snapToGrid w:val="0"/>
          </w:rPr>
          <w:t xml:space="preserve">HANDOVER </w:t>
        </w:r>
        <w:r>
          <w:rPr>
            <w:snapToGrid w:val="0"/>
          </w:rPr>
          <w:t>CANCEL</w:t>
        </w:r>
      </w:ins>
    </w:p>
    <w:p w14:paraId="2C09E50D" w14:textId="77777777" w:rsidR="00BB1805" w:rsidRPr="00117C2A" w:rsidRDefault="00BB1805" w:rsidP="00BB1805">
      <w:pPr>
        <w:pStyle w:val="PL"/>
        <w:rPr>
          <w:ins w:id="534" w:author="Nokia (rapporteur)" w:date="2020-04-02T13:02:00Z"/>
          <w:snapToGrid w:val="0"/>
        </w:rPr>
      </w:pPr>
      <w:ins w:id="535" w:author="Nokia (rapporteur)" w:date="2020-04-02T13:02:00Z">
        <w:r w:rsidRPr="00117C2A">
          <w:rPr>
            <w:snapToGrid w:val="0"/>
          </w:rPr>
          <w:t>--</w:t>
        </w:r>
      </w:ins>
    </w:p>
    <w:p w14:paraId="12A4F0E7" w14:textId="77777777" w:rsidR="00BB1805" w:rsidRPr="00117C2A" w:rsidRDefault="00BB1805" w:rsidP="00BB1805">
      <w:pPr>
        <w:pStyle w:val="PL"/>
        <w:rPr>
          <w:ins w:id="536" w:author="Nokia (rapporteur)" w:date="2020-04-02T13:02:00Z"/>
          <w:snapToGrid w:val="0"/>
        </w:rPr>
      </w:pPr>
      <w:ins w:id="537" w:author="Nokia (rapporteur)" w:date="2020-04-02T13:02:00Z">
        <w:r w:rsidRPr="00117C2A">
          <w:rPr>
            <w:snapToGrid w:val="0"/>
          </w:rPr>
          <w:t>-- **************************************************************</w:t>
        </w:r>
      </w:ins>
    </w:p>
    <w:p w14:paraId="5CBA84D7" w14:textId="77777777" w:rsidR="00BB1805" w:rsidRPr="00117C2A" w:rsidRDefault="00BB1805" w:rsidP="00BB1805">
      <w:pPr>
        <w:pStyle w:val="PL"/>
        <w:rPr>
          <w:ins w:id="538" w:author="Nokia (rapporteur)" w:date="2020-04-02T13:02:00Z"/>
          <w:snapToGrid w:val="0"/>
        </w:rPr>
      </w:pPr>
    </w:p>
    <w:p w14:paraId="7A870B69" w14:textId="77777777" w:rsidR="00BB1805" w:rsidRPr="00117C2A" w:rsidRDefault="00BB1805" w:rsidP="00BB1805">
      <w:pPr>
        <w:pStyle w:val="PL"/>
        <w:rPr>
          <w:ins w:id="539" w:author="Nokia (rapporteur)" w:date="2020-04-02T13:02:00Z"/>
          <w:snapToGrid w:val="0"/>
        </w:rPr>
      </w:pPr>
      <w:ins w:id="540" w:author="Nokia (rapporteur)" w:date="2020-04-02T13:02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 xml:space="preserve"> ::= SEQUENCE {</w:t>
        </w:r>
      </w:ins>
    </w:p>
    <w:p w14:paraId="29CDBD26" w14:textId="77777777" w:rsidR="00BB1805" w:rsidRPr="00117C2A" w:rsidRDefault="00BB1805" w:rsidP="00BB1805">
      <w:pPr>
        <w:pStyle w:val="PL"/>
        <w:rPr>
          <w:ins w:id="541" w:author="Nokia (rapporteur)" w:date="2020-04-02T13:02:00Z"/>
          <w:snapToGrid w:val="0"/>
        </w:rPr>
      </w:pPr>
      <w:ins w:id="542" w:author="Nokia (rapporteur)" w:date="2020-04-02T13:02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-IEs}},</w:t>
        </w:r>
      </w:ins>
    </w:p>
    <w:p w14:paraId="54DE13F9" w14:textId="77777777" w:rsidR="00BB1805" w:rsidRPr="00117C2A" w:rsidRDefault="00BB1805" w:rsidP="00BB1805">
      <w:pPr>
        <w:pStyle w:val="PL"/>
        <w:rPr>
          <w:ins w:id="543" w:author="Nokia (rapporteur)" w:date="2020-04-02T13:02:00Z"/>
          <w:snapToGrid w:val="0"/>
        </w:rPr>
      </w:pPr>
      <w:ins w:id="544" w:author="Nokia (rapporteur)" w:date="2020-04-02T13:02:00Z">
        <w:r w:rsidRPr="00117C2A">
          <w:rPr>
            <w:snapToGrid w:val="0"/>
          </w:rPr>
          <w:tab/>
          <w:t>...</w:t>
        </w:r>
      </w:ins>
    </w:p>
    <w:p w14:paraId="66B127FF" w14:textId="77777777" w:rsidR="00BB1805" w:rsidRPr="00117C2A" w:rsidRDefault="00BB1805" w:rsidP="00BB1805">
      <w:pPr>
        <w:pStyle w:val="PL"/>
        <w:rPr>
          <w:ins w:id="545" w:author="Nokia (rapporteur)" w:date="2020-04-02T13:02:00Z"/>
          <w:snapToGrid w:val="0"/>
        </w:rPr>
      </w:pPr>
      <w:ins w:id="546" w:author="Nokia (rapporteur)" w:date="2020-04-02T13:02:00Z">
        <w:r w:rsidRPr="00117C2A">
          <w:rPr>
            <w:snapToGrid w:val="0"/>
          </w:rPr>
          <w:t>}</w:t>
        </w:r>
      </w:ins>
    </w:p>
    <w:p w14:paraId="35585B19" w14:textId="77777777" w:rsidR="00BB1805" w:rsidRPr="00117C2A" w:rsidRDefault="00BB1805" w:rsidP="00BB1805">
      <w:pPr>
        <w:pStyle w:val="PL"/>
        <w:rPr>
          <w:ins w:id="547" w:author="Nokia (rapporteur)" w:date="2020-04-02T13:02:00Z"/>
          <w:snapToGrid w:val="0"/>
        </w:rPr>
      </w:pPr>
    </w:p>
    <w:p w14:paraId="19AB926B" w14:textId="77777777" w:rsidR="00BB1805" w:rsidRPr="00117C2A" w:rsidRDefault="00BB1805" w:rsidP="00BB1805">
      <w:pPr>
        <w:pStyle w:val="PL"/>
        <w:rPr>
          <w:ins w:id="548" w:author="Nokia (rapporteur)" w:date="2020-04-02T13:02:00Z"/>
          <w:snapToGrid w:val="0"/>
        </w:rPr>
      </w:pPr>
      <w:ins w:id="549" w:author="Nokia (rapporteur)" w:date="2020-04-02T13:02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 XNAP-PROTOCOL-IES ::= {</w:t>
        </w:r>
      </w:ins>
    </w:p>
    <w:p w14:paraId="661CDF85" w14:textId="77777777" w:rsidR="00BB1805" w:rsidRPr="00117C2A" w:rsidRDefault="00BB1805" w:rsidP="00BB1805">
      <w:pPr>
        <w:pStyle w:val="PL"/>
        <w:rPr>
          <w:ins w:id="550" w:author="Nokia (rapporteur)" w:date="2020-04-02T13:02:00Z"/>
          <w:snapToGrid w:val="0"/>
        </w:rPr>
      </w:pPr>
      <w:ins w:id="551" w:author="Nokia (rapporteur)" w:date="2020-04-02T13:02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7CB7EA8C" w14:textId="77777777" w:rsidR="00BB1805" w:rsidRPr="00117C2A" w:rsidRDefault="00BB1805" w:rsidP="00BB1805">
      <w:pPr>
        <w:pStyle w:val="PL"/>
        <w:rPr>
          <w:ins w:id="552" w:author="Nokia (rapporteur)" w:date="2020-04-02T13:02:00Z"/>
          <w:snapToGrid w:val="0"/>
        </w:rPr>
      </w:pPr>
      <w:ins w:id="553" w:author="Nokia (rapporteur)" w:date="2020-04-02T13:02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36ADF904" w14:textId="77777777" w:rsidR="00BB1805" w:rsidRPr="00117C2A" w:rsidRDefault="00BB1805" w:rsidP="00BB1805">
      <w:pPr>
        <w:pStyle w:val="PL"/>
        <w:rPr>
          <w:ins w:id="554" w:author="Nokia (rapporteur)" w:date="2020-04-02T13:02:00Z"/>
          <w:snapToGrid w:val="0"/>
        </w:rPr>
      </w:pPr>
      <w:ins w:id="555" w:author="Nokia (rapporteur)" w:date="2020-04-02T13:02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4B36E78B" w14:textId="77777777" w:rsidR="00BB1805" w:rsidRPr="0092227E" w:rsidRDefault="00BB1805" w:rsidP="00BB1805">
      <w:pPr>
        <w:pStyle w:val="PL"/>
        <w:rPr>
          <w:ins w:id="556" w:author="Nokia (rapporteur)" w:date="2020-04-02T13:02:00Z"/>
          <w:snapToGrid w:val="0"/>
        </w:rPr>
      </w:pPr>
      <w:ins w:id="557" w:author="Nokia (rapporteur)" w:date="2020-04-02T13:02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Cause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mandatory},</w:t>
        </w:r>
      </w:ins>
    </w:p>
    <w:p w14:paraId="145D9837" w14:textId="77777777" w:rsidR="00BB1805" w:rsidRPr="00117C2A" w:rsidRDefault="00BB1805" w:rsidP="00BB1805">
      <w:pPr>
        <w:pStyle w:val="PL"/>
        <w:rPr>
          <w:ins w:id="558" w:author="Nokia (rapporteur)" w:date="2020-04-02T13:02:00Z"/>
          <w:snapToGrid w:val="0"/>
        </w:rPr>
      </w:pPr>
      <w:ins w:id="559" w:author="Nokia (rapporteur)" w:date="2020-04-02T13:02:00Z">
        <w:r w:rsidRPr="00117C2A">
          <w:rPr>
            <w:snapToGrid w:val="0"/>
          </w:rPr>
          <w:tab/>
          <w:t>...</w:t>
        </w:r>
      </w:ins>
    </w:p>
    <w:p w14:paraId="65A52BDA" w14:textId="77777777" w:rsidR="00BB1805" w:rsidRDefault="00BB1805" w:rsidP="00BB1805">
      <w:pPr>
        <w:pStyle w:val="PL"/>
        <w:rPr>
          <w:ins w:id="560" w:author="Nokia (rapporteur)" w:date="2020-04-02T13:02:00Z"/>
          <w:snapToGrid w:val="0"/>
        </w:rPr>
      </w:pPr>
      <w:ins w:id="561" w:author="Nokia (rapporteur)" w:date="2020-04-02T13:02:00Z">
        <w:r w:rsidRPr="00117C2A">
          <w:rPr>
            <w:snapToGrid w:val="0"/>
          </w:rPr>
          <w:t>}</w:t>
        </w:r>
      </w:ins>
    </w:p>
    <w:p w14:paraId="0C903B0A" w14:textId="77777777" w:rsidR="00BB1805" w:rsidRDefault="00BB1805" w:rsidP="00BB1805">
      <w:pPr>
        <w:pStyle w:val="PL"/>
        <w:rPr>
          <w:ins w:id="562" w:author="Nokia (rapporteur)" w:date="2020-04-02T13:02:00Z"/>
          <w:snapToGrid w:val="0"/>
        </w:rPr>
      </w:pPr>
    </w:p>
    <w:p w14:paraId="1435B73E" w14:textId="77777777" w:rsidR="00BB1805" w:rsidRPr="00117C2A" w:rsidRDefault="00BB1805" w:rsidP="00BB1805">
      <w:pPr>
        <w:pStyle w:val="PL"/>
        <w:rPr>
          <w:ins w:id="563" w:author="Nokia (rapporteur)" w:date="2020-04-02T13:02:00Z"/>
          <w:snapToGrid w:val="0"/>
        </w:rPr>
      </w:pPr>
      <w:ins w:id="564" w:author="Nokia (rapporteur)" w:date="2020-04-02T13:02:00Z">
        <w:r w:rsidRPr="00117C2A">
          <w:rPr>
            <w:snapToGrid w:val="0"/>
          </w:rPr>
          <w:t>-- **************************************************************</w:t>
        </w:r>
      </w:ins>
    </w:p>
    <w:p w14:paraId="6BC3795F" w14:textId="77777777" w:rsidR="00BB1805" w:rsidRPr="00117C2A" w:rsidRDefault="00BB1805" w:rsidP="00BB1805">
      <w:pPr>
        <w:pStyle w:val="PL"/>
        <w:rPr>
          <w:ins w:id="565" w:author="Nokia (rapporteur)" w:date="2020-04-02T13:02:00Z"/>
          <w:snapToGrid w:val="0"/>
        </w:rPr>
      </w:pPr>
      <w:ins w:id="566" w:author="Nokia (rapporteur)" w:date="2020-04-02T13:02:00Z">
        <w:r w:rsidRPr="00117C2A">
          <w:rPr>
            <w:snapToGrid w:val="0"/>
          </w:rPr>
          <w:t>--</w:t>
        </w:r>
      </w:ins>
    </w:p>
    <w:p w14:paraId="45142606" w14:textId="5D11F33F" w:rsidR="00BB1805" w:rsidRPr="00117C2A" w:rsidRDefault="00BB1805" w:rsidP="00BB1805">
      <w:pPr>
        <w:pStyle w:val="PL"/>
        <w:outlineLvl w:val="3"/>
        <w:rPr>
          <w:ins w:id="567" w:author="Nokia (rapporteur)" w:date="2020-04-02T13:02:00Z"/>
          <w:snapToGrid w:val="0"/>
        </w:rPr>
      </w:pPr>
      <w:ins w:id="568" w:author="Nokia (rapporteur)" w:date="2020-04-02T13:02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EARLY </w:t>
        </w:r>
        <w:del w:id="569" w:author="Nokia" w:date="2020-06-10T11:48:00Z">
          <w:r w:rsidDel="00BB1805">
            <w:rPr>
              <w:snapToGrid w:val="0"/>
            </w:rPr>
            <w:delText>FORWARDING</w:delText>
          </w:r>
        </w:del>
      </w:ins>
      <w:ins w:id="570" w:author="Nokia" w:date="2020-06-10T11:48:00Z">
        <w:r>
          <w:rPr>
            <w:snapToGrid w:val="0"/>
          </w:rPr>
          <w:t>STATUS</w:t>
        </w:r>
      </w:ins>
      <w:ins w:id="571" w:author="Nokia (rapporteur)" w:date="2020-04-02T13:02:00Z">
        <w:r>
          <w:rPr>
            <w:snapToGrid w:val="0"/>
          </w:rPr>
          <w:t xml:space="preserve"> TRANSFER</w:t>
        </w:r>
      </w:ins>
    </w:p>
    <w:p w14:paraId="31039F67" w14:textId="77777777" w:rsidR="00BB1805" w:rsidRPr="00117C2A" w:rsidRDefault="00BB1805" w:rsidP="00BB1805">
      <w:pPr>
        <w:pStyle w:val="PL"/>
        <w:rPr>
          <w:ins w:id="572" w:author="Nokia (rapporteur)" w:date="2020-04-02T13:02:00Z"/>
          <w:snapToGrid w:val="0"/>
        </w:rPr>
      </w:pPr>
      <w:ins w:id="573" w:author="Nokia (rapporteur)" w:date="2020-04-02T13:02:00Z">
        <w:r w:rsidRPr="00117C2A">
          <w:rPr>
            <w:snapToGrid w:val="0"/>
          </w:rPr>
          <w:t>--</w:t>
        </w:r>
      </w:ins>
    </w:p>
    <w:p w14:paraId="7307097B" w14:textId="77777777" w:rsidR="00BB1805" w:rsidRPr="00117C2A" w:rsidRDefault="00BB1805" w:rsidP="00BB1805">
      <w:pPr>
        <w:pStyle w:val="PL"/>
        <w:rPr>
          <w:ins w:id="574" w:author="Nokia (rapporteur)" w:date="2020-04-02T13:02:00Z"/>
          <w:snapToGrid w:val="0"/>
        </w:rPr>
      </w:pPr>
      <w:ins w:id="575" w:author="Nokia (rapporteur)" w:date="2020-04-02T13:02:00Z">
        <w:r w:rsidRPr="00117C2A">
          <w:rPr>
            <w:snapToGrid w:val="0"/>
          </w:rPr>
          <w:t>-- **************************************************************</w:t>
        </w:r>
      </w:ins>
    </w:p>
    <w:p w14:paraId="7003B66E" w14:textId="77777777" w:rsidR="00BB1805" w:rsidRPr="00117C2A" w:rsidRDefault="00BB1805" w:rsidP="00BB1805">
      <w:pPr>
        <w:pStyle w:val="PL"/>
        <w:rPr>
          <w:ins w:id="576" w:author="Nokia (rapporteur)" w:date="2020-04-02T13:02:00Z"/>
          <w:snapToGrid w:val="0"/>
        </w:rPr>
      </w:pPr>
    </w:p>
    <w:p w14:paraId="597A98D0" w14:textId="3A3F1684" w:rsidR="00BB1805" w:rsidRPr="00117C2A" w:rsidRDefault="00BB1805" w:rsidP="00BB1805">
      <w:pPr>
        <w:pStyle w:val="PL"/>
        <w:rPr>
          <w:ins w:id="577" w:author="Nokia (rapporteur)" w:date="2020-04-02T13:02:00Z"/>
          <w:snapToGrid w:val="0"/>
        </w:rPr>
      </w:pPr>
      <w:ins w:id="578" w:author="Nokia (rapporteur)" w:date="2020-04-02T13:02:00Z">
        <w:r>
          <w:rPr>
            <w:snapToGrid w:val="0"/>
          </w:rPr>
          <w:t>Early</w:t>
        </w:r>
        <w:del w:id="579" w:author="Nokia" w:date="2020-06-10T11:48:00Z">
          <w:r w:rsidDel="00BB1805">
            <w:rPr>
              <w:snapToGrid w:val="0"/>
            </w:rPr>
            <w:delText>Forwarding</w:delText>
          </w:r>
        </w:del>
      </w:ins>
      <w:ins w:id="580" w:author="Nokia" w:date="2020-06-10T11:48:00Z">
        <w:r>
          <w:rPr>
            <w:snapToGrid w:val="0"/>
          </w:rPr>
          <w:t>Status</w:t>
        </w:r>
      </w:ins>
      <w:ins w:id="581" w:author="Nokia (rapporteur)" w:date="2020-04-02T13:02:00Z">
        <w:r>
          <w:rPr>
            <w:snapToGrid w:val="0"/>
          </w:rPr>
          <w:t>Transfer</w:t>
        </w:r>
        <w:r w:rsidRPr="00117C2A">
          <w:rPr>
            <w:snapToGrid w:val="0"/>
          </w:rPr>
          <w:t xml:space="preserve"> ::= SEQUENCE {</w:t>
        </w:r>
      </w:ins>
    </w:p>
    <w:p w14:paraId="4F455155" w14:textId="6B80A5AA" w:rsidR="00BB1805" w:rsidRPr="00117C2A" w:rsidRDefault="00BB1805" w:rsidP="00BB1805">
      <w:pPr>
        <w:pStyle w:val="PL"/>
        <w:rPr>
          <w:ins w:id="582" w:author="Nokia (rapporteur)" w:date="2020-04-02T13:02:00Z"/>
          <w:snapToGrid w:val="0"/>
        </w:rPr>
      </w:pPr>
      <w:ins w:id="583" w:author="Nokia (rapporteur)" w:date="2020-04-02T13:02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  <w:r>
          <w:rPr>
            <w:snapToGrid w:val="0"/>
          </w:rPr>
          <w:t>Early</w:t>
        </w:r>
        <w:del w:id="584" w:author="Nokia" w:date="2020-06-10T11:48:00Z">
          <w:r w:rsidDel="00BB1805">
            <w:rPr>
              <w:snapToGrid w:val="0"/>
            </w:rPr>
            <w:delText>Forwarding</w:delText>
          </w:r>
        </w:del>
      </w:ins>
      <w:ins w:id="585" w:author="Nokia" w:date="2020-06-10T11:48:00Z">
        <w:r>
          <w:rPr>
            <w:snapToGrid w:val="0"/>
          </w:rPr>
          <w:t>Status</w:t>
        </w:r>
      </w:ins>
      <w:ins w:id="586" w:author="Nokia (rapporteur)" w:date="2020-04-02T13:02:00Z">
        <w:r>
          <w:rPr>
            <w:snapToGrid w:val="0"/>
          </w:rPr>
          <w:t>Transfer</w:t>
        </w:r>
        <w:r w:rsidRPr="00117C2A">
          <w:rPr>
            <w:snapToGrid w:val="0"/>
          </w:rPr>
          <w:t>-IEs}},</w:t>
        </w:r>
      </w:ins>
    </w:p>
    <w:p w14:paraId="314E07B1" w14:textId="77777777" w:rsidR="00BB1805" w:rsidRPr="00117C2A" w:rsidRDefault="00BB1805" w:rsidP="00BB1805">
      <w:pPr>
        <w:pStyle w:val="PL"/>
        <w:rPr>
          <w:ins w:id="587" w:author="Nokia (rapporteur)" w:date="2020-04-02T13:02:00Z"/>
          <w:snapToGrid w:val="0"/>
        </w:rPr>
      </w:pPr>
      <w:ins w:id="588" w:author="Nokia (rapporteur)" w:date="2020-04-02T13:02:00Z">
        <w:r w:rsidRPr="00117C2A">
          <w:rPr>
            <w:snapToGrid w:val="0"/>
          </w:rPr>
          <w:tab/>
          <w:t>...</w:t>
        </w:r>
      </w:ins>
    </w:p>
    <w:p w14:paraId="1989D4AA" w14:textId="77777777" w:rsidR="00BB1805" w:rsidRPr="00117C2A" w:rsidRDefault="00BB1805" w:rsidP="00BB1805">
      <w:pPr>
        <w:pStyle w:val="PL"/>
        <w:rPr>
          <w:ins w:id="589" w:author="Nokia (rapporteur)" w:date="2020-04-02T13:02:00Z"/>
          <w:snapToGrid w:val="0"/>
        </w:rPr>
      </w:pPr>
      <w:ins w:id="590" w:author="Nokia (rapporteur)" w:date="2020-04-02T13:02:00Z">
        <w:r w:rsidRPr="00117C2A">
          <w:rPr>
            <w:snapToGrid w:val="0"/>
          </w:rPr>
          <w:t>}</w:t>
        </w:r>
      </w:ins>
    </w:p>
    <w:p w14:paraId="57B03C8C" w14:textId="77777777" w:rsidR="00BB1805" w:rsidRPr="00117C2A" w:rsidRDefault="00BB1805" w:rsidP="00BB1805">
      <w:pPr>
        <w:pStyle w:val="PL"/>
        <w:rPr>
          <w:ins w:id="591" w:author="Nokia (rapporteur)" w:date="2020-04-02T13:02:00Z"/>
          <w:snapToGrid w:val="0"/>
        </w:rPr>
      </w:pPr>
    </w:p>
    <w:p w14:paraId="1F0FA8F1" w14:textId="3B970EA1" w:rsidR="00BB1805" w:rsidRPr="00117C2A" w:rsidRDefault="00BB1805" w:rsidP="00BB1805">
      <w:pPr>
        <w:pStyle w:val="PL"/>
        <w:rPr>
          <w:ins w:id="592" w:author="Nokia (rapporteur)" w:date="2020-04-02T13:02:00Z"/>
          <w:snapToGrid w:val="0"/>
        </w:rPr>
      </w:pPr>
      <w:ins w:id="593" w:author="Nokia (rapporteur)" w:date="2020-04-02T13:02:00Z">
        <w:r>
          <w:rPr>
            <w:snapToGrid w:val="0"/>
          </w:rPr>
          <w:t>Early</w:t>
        </w:r>
        <w:del w:id="594" w:author="Nokia" w:date="2020-06-10T11:49:00Z">
          <w:r w:rsidDel="00BB1805">
            <w:rPr>
              <w:snapToGrid w:val="0"/>
            </w:rPr>
            <w:delText>Forwarding</w:delText>
          </w:r>
        </w:del>
      </w:ins>
      <w:ins w:id="595" w:author="Nokia" w:date="2020-06-10T11:49:00Z">
        <w:r>
          <w:rPr>
            <w:snapToGrid w:val="0"/>
          </w:rPr>
          <w:t>Status</w:t>
        </w:r>
      </w:ins>
      <w:ins w:id="596" w:author="Nokia (rapporteur)" w:date="2020-04-02T13:02:00Z">
        <w:r>
          <w:rPr>
            <w:snapToGrid w:val="0"/>
          </w:rPr>
          <w:t>Transfer</w:t>
        </w:r>
        <w:r w:rsidRPr="00117C2A">
          <w:rPr>
            <w:snapToGrid w:val="0"/>
          </w:rPr>
          <w:t>-IEs XNAP-PROTOCOL-IES ::= {</w:t>
        </w:r>
      </w:ins>
    </w:p>
    <w:p w14:paraId="36D0F679" w14:textId="77777777" w:rsidR="00BB1805" w:rsidRPr="00117C2A" w:rsidRDefault="00BB1805" w:rsidP="00BB1805">
      <w:pPr>
        <w:pStyle w:val="PL"/>
        <w:rPr>
          <w:ins w:id="597" w:author="Nokia (rapporteur)" w:date="2020-04-02T13:02:00Z"/>
          <w:snapToGrid w:val="0"/>
        </w:rPr>
      </w:pPr>
      <w:ins w:id="598" w:author="Nokia (rapporteur)" w:date="2020-04-02T13:02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098C6065" w14:textId="77777777" w:rsidR="00BB1805" w:rsidRPr="00117C2A" w:rsidRDefault="00BB1805" w:rsidP="00BB1805">
      <w:pPr>
        <w:pStyle w:val="PL"/>
        <w:rPr>
          <w:ins w:id="599" w:author="Nokia (rapporteur)" w:date="2020-04-02T13:02:00Z"/>
          <w:snapToGrid w:val="0"/>
        </w:rPr>
      </w:pPr>
      <w:ins w:id="600" w:author="Nokia (rapporteur)" w:date="2020-04-02T13:02:00Z">
        <w:r w:rsidRPr="00117C2A">
          <w:rPr>
            <w:snapToGrid w:val="0"/>
          </w:rPr>
          <w:lastRenderedPageBreak/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695AAD66" w14:textId="77777777" w:rsidR="00BB1805" w:rsidRPr="00117C2A" w:rsidRDefault="00BB1805" w:rsidP="00BB1805">
      <w:pPr>
        <w:pStyle w:val="PL"/>
        <w:rPr>
          <w:ins w:id="601" w:author="Nokia (rapporteur)" w:date="2020-04-02T13:02:00Z"/>
          <w:snapToGrid w:val="0"/>
        </w:rPr>
      </w:pPr>
      <w:ins w:id="602" w:author="Nokia (rapporteur)" w:date="2020-04-02T13:02:00Z">
        <w:r w:rsidRPr="00117C2A">
          <w:rPr>
            <w:snapToGrid w:val="0"/>
          </w:rPr>
          <w:tab/>
          <w:t>{ ID id-</w:t>
        </w:r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ProcedureStageChoice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17C2A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56BB106C" w14:textId="77777777" w:rsidR="00BB1805" w:rsidRPr="00117C2A" w:rsidRDefault="00BB1805" w:rsidP="00BB1805">
      <w:pPr>
        <w:pStyle w:val="PL"/>
        <w:rPr>
          <w:ins w:id="603" w:author="Nokia (rapporteur)" w:date="2020-04-02T13:02:00Z"/>
          <w:snapToGrid w:val="0"/>
        </w:rPr>
      </w:pPr>
      <w:ins w:id="604" w:author="Nokia (rapporteur)" w:date="2020-04-02T13:02:00Z">
        <w:r w:rsidRPr="00117C2A">
          <w:rPr>
            <w:snapToGrid w:val="0"/>
          </w:rPr>
          <w:tab/>
          <w:t>...</w:t>
        </w:r>
      </w:ins>
    </w:p>
    <w:p w14:paraId="6171EE6D" w14:textId="77777777" w:rsidR="00BB1805" w:rsidRDefault="00BB1805" w:rsidP="00BB1805">
      <w:pPr>
        <w:pStyle w:val="PL"/>
        <w:rPr>
          <w:ins w:id="605" w:author="Nokia (rapporteur)" w:date="2020-04-02T13:02:00Z"/>
          <w:snapToGrid w:val="0"/>
        </w:rPr>
      </w:pPr>
      <w:ins w:id="606" w:author="Nokia (rapporteur)" w:date="2020-04-02T13:02:00Z">
        <w:r w:rsidRPr="00117C2A">
          <w:rPr>
            <w:snapToGrid w:val="0"/>
          </w:rPr>
          <w:t>}</w:t>
        </w:r>
      </w:ins>
    </w:p>
    <w:p w14:paraId="6AD4BAB7" w14:textId="77777777" w:rsidR="00BB1805" w:rsidRDefault="00BB1805" w:rsidP="00BB1805">
      <w:pPr>
        <w:pStyle w:val="PL"/>
        <w:rPr>
          <w:ins w:id="607" w:author="Nokia (rapporteur)" w:date="2020-04-02T13:02:00Z"/>
          <w:snapToGrid w:val="0"/>
        </w:rPr>
      </w:pPr>
    </w:p>
    <w:p w14:paraId="7E0BE6A1" w14:textId="77777777" w:rsidR="00BB1805" w:rsidRDefault="00BB1805" w:rsidP="00BB1805">
      <w:pPr>
        <w:pStyle w:val="PL"/>
        <w:rPr>
          <w:ins w:id="608" w:author="Nokia (rapporteur)" w:date="2020-04-02T13:02:00Z"/>
          <w:snapToGrid w:val="0"/>
        </w:rPr>
      </w:pPr>
      <w:ins w:id="609" w:author="Nokia (rapporteur)" w:date="2020-04-02T13:02:00Z">
        <w:r>
          <w:rPr>
            <w:snapToGrid w:val="0"/>
          </w:rPr>
          <w:t>ProcedureStageChoice ::= CHOICE {</w:t>
        </w:r>
      </w:ins>
    </w:p>
    <w:p w14:paraId="299B9AE9" w14:textId="77777777" w:rsidR="00BB1805" w:rsidRDefault="00BB1805" w:rsidP="00BB1805">
      <w:pPr>
        <w:pStyle w:val="PL"/>
        <w:rPr>
          <w:ins w:id="610" w:author="Nokia (rapporteur)" w:date="2020-04-02T13:02:00Z"/>
          <w:snapToGrid w:val="0"/>
        </w:rPr>
      </w:pPr>
      <w:ins w:id="611" w:author="Nokia (rapporteur)" w:date="2020-04-02T13:02:00Z">
        <w:r>
          <w:rPr>
            <w:snapToGrid w:val="0"/>
          </w:rPr>
          <w:tab/>
          <w:t>first-dl-count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FirstDLCount,</w:t>
        </w:r>
      </w:ins>
    </w:p>
    <w:p w14:paraId="5192B030" w14:textId="77777777" w:rsidR="00BB1805" w:rsidRDefault="00BB1805" w:rsidP="00BB1805">
      <w:pPr>
        <w:pStyle w:val="PL"/>
        <w:rPr>
          <w:ins w:id="612" w:author="Nokia (rapporteur)" w:date="2020-04-02T13:02:00Z"/>
          <w:snapToGrid w:val="0"/>
        </w:rPr>
      </w:pPr>
      <w:ins w:id="613" w:author="Nokia (rapporteur)" w:date="2020-04-02T13:02:00Z">
        <w:r>
          <w:rPr>
            <w:snapToGrid w:val="0"/>
          </w:rPr>
          <w:tab/>
          <w:t>dl-discarding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DLDiscarding,</w:t>
        </w:r>
      </w:ins>
    </w:p>
    <w:p w14:paraId="037E0F96" w14:textId="77777777" w:rsidR="00BB1805" w:rsidRPr="007E6716" w:rsidRDefault="00BB1805" w:rsidP="00BB1805">
      <w:pPr>
        <w:pStyle w:val="PL"/>
        <w:rPr>
          <w:ins w:id="614" w:author="Nokia (rapporteur)" w:date="2020-04-02T13:02:00Z"/>
          <w:snapToGrid w:val="0"/>
        </w:rPr>
      </w:pPr>
      <w:ins w:id="615" w:author="Nokia (rapporteur)" w:date="2020-04-02T13:02:00Z">
        <w:r w:rsidRPr="007E6716">
          <w:rPr>
            <w:snapToGrid w:val="0"/>
          </w:rPr>
          <w:tab/>
          <w:t>choice-extension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t>ProtocolIE-Single-Container</w:t>
        </w:r>
        <w:r w:rsidRPr="007E6716">
          <w:rPr>
            <w:snapToGrid w:val="0"/>
          </w:rPr>
          <w:t xml:space="preserve"> { {</w:t>
        </w:r>
        <w:r>
          <w:t>ProcedureStageChoice</w:t>
        </w:r>
        <w:r w:rsidRPr="007E6716">
          <w:rPr>
            <w:snapToGrid w:val="0"/>
          </w:rPr>
          <w:t>-ExtIEs} }</w:t>
        </w:r>
      </w:ins>
    </w:p>
    <w:p w14:paraId="1628A16C" w14:textId="77777777" w:rsidR="00BB1805" w:rsidRPr="007E6716" w:rsidRDefault="00BB1805" w:rsidP="00BB1805">
      <w:pPr>
        <w:pStyle w:val="PL"/>
        <w:rPr>
          <w:ins w:id="616" w:author="Nokia (rapporteur)" w:date="2020-04-02T13:02:00Z"/>
          <w:snapToGrid w:val="0"/>
        </w:rPr>
      </w:pPr>
      <w:ins w:id="617" w:author="Nokia (rapporteur)" w:date="2020-04-02T13:02:00Z">
        <w:r w:rsidRPr="007E6716">
          <w:rPr>
            <w:snapToGrid w:val="0"/>
          </w:rPr>
          <w:t>}</w:t>
        </w:r>
      </w:ins>
    </w:p>
    <w:p w14:paraId="2FC55AFE" w14:textId="77777777" w:rsidR="00BB1805" w:rsidRPr="007E6716" w:rsidRDefault="00BB1805" w:rsidP="00BB1805">
      <w:pPr>
        <w:pStyle w:val="PL"/>
        <w:rPr>
          <w:ins w:id="618" w:author="Nokia (rapporteur)" w:date="2020-04-02T13:02:00Z"/>
          <w:snapToGrid w:val="0"/>
        </w:rPr>
      </w:pPr>
    </w:p>
    <w:p w14:paraId="414082F0" w14:textId="77777777" w:rsidR="00BB1805" w:rsidRPr="007E6716" w:rsidRDefault="00BB1805" w:rsidP="00BB1805">
      <w:pPr>
        <w:pStyle w:val="PL"/>
        <w:rPr>
          <w:ins w:id="619" w:author="Nokia (rapporteur)" w:date="2020-04-02T13:02:00Z"/>
          <w:snapToGrid w:val="0"/>
        </w:rPr>
      </w:pPr>
      <w:ins w:id="620" w:author="Nokia (rapporteur)" w:date="2020-04-02T13:02:00Z">
        <w:r>
          <w:t>ProcedureStageChoice</w:t>
        </w:r>
        <w:r w:rsidRPr="007E6716">
          <w:rPr>
            <w:snapToGrid w:val="0"/>
          </w:rPr>
          <w:t>-ExtIEs XNAP-PROTOCOL-IES ::= {</w:t>
        </w:r>
      </w:ins>
    </w:p>
    <w:p w14:paraId="62EC01A9" w14:textId="77777777" w:rsidR="00BB1805" w:rsidRPr="007E6716" w:rsidRDefault="00BB1805" w:rsidP="00BB1805">
      <w:pPr>
        <w:pStyle w:val="PL"/>
        <w:rPr>
          <w:ins w:id="621" w:author="Nokia (rapporteur)" w:date="2020-04-02T13:02:00Z"/>
          <w:snapToGrid w:val="0"/>
        </w:rPr>
      </w:pPr>
      <w:ins w:id="622" w:author="Nokia (rapporteur)" w:date="2020-04-02T13:02:00Z">
        <w:r w:rsidRPr="007E6716">
          <w:rPr>
            <w:snapToGrid w:val="0"/>
          </w:rPr>
          <w:tab/>
          <w:t>...</w:t>
        </w:r>
      </w:ins>
    </w:p>
    <w:p w14:paraId="13088D62" w14:textId="77777777" w:rsidR="00BB1805" w:rsidRPr="007E6716" w:rsidRDefault="00BB1805" w:rsidP="00BB1805">
      <w:pPr>
        <w:pStyle w:val="PL"/>
        <w:rPr>
          <w:ins w:id="623" w:author="Nokia (rapporteur)" w:date="2020-04-02T13:02:00Z"/>
          <w:snapToGrid w:val="0"/>
        </w:rPr>
      </w:pPr>
      <w:ins w:id="624" w:author="Nokia (rapporteur)" w:date="2020-04-02T13:02:00Z">
        <w:r w:rsidRPr="007E6716">
          <w:rPr>
            <w:snapToGrid w:val="0"/>
          </w:rPr>
          <w:t>}</w:t>
        </w:r>
      </w:ins>
    </w:p>
    <w:p w14:paraId="4A24AC09" w14:textId="77777777" w:rsidR="00BB1805" w:rsidRDefault="00BB1805" w:rsidP="00BB1805">
      <w:pPr>
        <w:pStyle w:val="PL"/>
        <w:rPr>
          <w:ins w:id="625" w:author="Nokia (rapporteur)" w:date="2020-04-02T13:02:00Z"/>
          <w:snapToGrid w:val="0"/>
        </w:rPr>
      </w:pPr>
    </w:p>
    <w:p w14:paraId="7BE8C163" w14:textId="77777777" w:rsidR="00BB1805" w:rsidRDefault="00BB1805" w:rsidP="00BB1805">
      <w:pPr>
        <w:pStyle w:val="PL"/>
        <w:rPr>
          <w:ins w:id="626" w:author="Nokia (rapporteur)" w:date="2020-04-02T13:02:00Z"/>
          <w:snapToGrid w:val="0"/>
        </w:rPr>
      </w:pPr>
      <w:ins w:id="627" w:author="Nokia (rapporteur)" w:date="2020-04-02T13:02:00Z">
        <w:r>
          <w:rPr>
            <w:snapToGrid w:val="0"/>
          </w:rPr>
          <w:t>FirstDLCount ::= SEQUENCE {</w:t>
        </w:r>
      </w:ins>
    </w:p>
    <w:p w14:paraId="2B4FF74A" w14:textId="7FC4B321" w:rsidR="00BB1805" w:rsidRDefault="00BB1805" w:rsidP="00BB1805">
      <w:pPr>
        <w:pStyle w:val="PL"/>
        <w:rPr>
          <w:ins w:id="628" w:author="Nokia (rapporteur)" w:date="2020-04-02T13:02:00Z"/>
          <w:snapToGrid w:val="0"/>
        </w:rPr>
      </w:pPr>
      <w:ins w:id="629" w:author="Nokia (rapporteur)" w:date="2020-04-02T13:02:00Z">
        <w:r>
          <w:rPr>
            <w:snapToGrid w:val="0"/>
          </w:rPr>
          <w:tab/>
          <w:t>dRBsSubjectToEarly</w:t>
        </w:r>
        <w:del w:id="630" w:author="Nokia" w:date="2020-06-10T11:49:00Z">
          <w:r w:rsidDel="00BB1805">
            <w:rPr>
              <w:snapToGrid w:val="0"/>
            </w:rPr>
            <w:delText>Forwarding</w:delText>
          </w:r>
        </w:del>
      </w:ins>
      <w:ins w:id="631" w:author="Nokia" w:date="2020-06-10T11:49:00Z">
        <w:r>
          <w:rPr>
            <w:snapToGrid w:val="0"/>
          </w:rPr>
          <w:t>Status</w:t>
        </w:r>
      </w:ins>
      <w:ins w:id="632" w:author="Nokia (rapporteur)" w:date="2020-04-02T13:02:00Z">
        <w:r>
          <w:rPr>
            <w:snapToGrid w:val="0"/>
          </w:rPr>
          <w:t>Transfer</w:t>
        </w:r>
        <w:r>
          <w:rPr>
            <w:snapToGrid w:val="0"/>
          </w:rPr>
          <w:tab/>
        </w:r>
        <w:r>
          <w:rPr>
            <w:snapToGrid w:val="0"/>
          </w:rPr>
          <w:tab/>
          <w:t>DRBsSubjectToEarly</w:t>
        </w:r>
        <w:del w:id="633" w:author="Nokia" w:date="2020-06-10T11:49:00Z">
          <w:r w:rsidDel="00BB1805">
            <w:rPr>
              <w:snapToGrid w:val="0"/>
            </w:rPr>
            <w:delText>Forwarding</w:delText>
          </w:r>
        </w:del>
      </w:ins>
      <w:ins w:id="634" w:author="Nokia" w:date="2020-06-10T11:49:00Z">
        <w:r>
          <w:rPr>
            <w:snapToGrid w:val="0"/>
          </w:rPr>
          <w:t>Status</w:t>
        </w:r>
      </w:ins>
      <w:ins w:id="635" w:author="Nokia (rapporteur)" w:date="2020-04-02T13:02:00Z">
        <w:r>
          <w:rPr>
            <w:snapToGrid w:val="0"/>
          </w:rPr>
          <w:t>Transfer-List,</w:t>
        </w:r>
      </w:ins>
    </w:p>
    <w:p w14:paraId="35CEA355" w14:textId="77777777" w:rsidR="00BB1805" w:rsidRPr="007E6716" w:rsidRDefault="00BB1805" w:rsidP="00BB1805">
      <w:pPr>
        <w:pStyle w:val="PL"/>
        <w:rPr>
          <w:ins w:id="636" w:author="Nokia (rapporteur)" w:date="2020-04-02T13:02:00Z"/>
        </w:rPr>
      </w:pPr>
      <w:ins w:id="637" w:author="Nokia (rapporteur)" w:date="2020-04-02T13:02:00Z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proofErr w:type="spellStart"/>
        <w:r>
          <w:rPr>
            <w:snapToGrid w:val="0"/>
          </w:rPr>
          <w:t>FirstDLCount</w:t>
        </w:r>
        <w:r w:rsidRPr="007E6716"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535CB85D" w14:textId="77777777" w:rsidR="00BB1805" w:rsidRPr="007E6716" w:rsidRDefault="00BB1805" w:rsidP="00BB1805">
      <w:pPr>
        <w:pStyle w:val="PL"/>
        <w:rPr>
          <w:ins w:id="638" w:author="Nokia (rapporteur)" w:date="2020-04-02T13:02:00Z"/>
        </w:rPr>
      </w:pPr>
      <w:ins w:id="639" w:author="Nokia (rapporteur)" w:date="2020-04-02T13:02:00Z">
        <w:r w:rsidRPr="007E6716">
          <w:tab/>
          <w:t>...</w:t>
        </w:r>
      </w:ins>
    </w:p>
    <w:p w14:paraId="2719A260" w14:textId="77777777" w:rsidR="00BB1805" w:rsidRPr="007E6716" w:rsidRDefault="00BB1805" w:rsidP="00BB1805">
      <w:pPr>
        <w:pStyle w:val="PL"/>
        <w:rPr>
          <w:ins w:id="640" w:author="Nokia (rapporteur)" w:date="2020-04-02T13:02:00Z"/>
        </w:rPr>
      </w:pPr>
      <w:ins w:id="641" w:author="Nokia (rapporteur)" w:date="2020-04-02T13:02:00Z">
        <w:r w:rsidRPr="007E6716">
          <w:t>}</w:t>
        </w:r>
      </w:ins>
    </w:p>
    <w:p w14:paraId="1D770782" w14:textId="77777777" w:rsidR="00BB1805" w:rsidRPr="007E6716" w:rsidRDefault="00BB1805" w:rsidP="00BB1805">
      <w:pPr>
        <w:pStyle w:val="PL"/>
        <w:rPr>
          <w:ins w:id="642" w:author="Nokia (rapporteur)" w:date="2020-04-02T13:02:00Z"/>
        </w:rPr>
      </w:pPr>
    </w:p>
    <w:p w14:paraId="7A67B667" w14:textId="77777777" w:rsidR="00BB1805" w:rsidRPr="007E6716" w:rsidRDefault="00BB1805" w:rsidP="00BB1805">
      <w:pPr>
        <w:pStyle w:val="PL"/>
        <w:rPr>
          <w:ins w:id="643" w:author="Nokia (rapporteur)" w:date="2020-04-02T13:02:00Z"/>
          <w:noProof w:val="0"/>
          <w:snapToGrid w:val="0"/>
          <w:lang w:eastAsia="zh-CN"/>
        </w:rPr>
      </w:pPr>
      <w:ins w:id="644" w:author="Nokia (rapporteur)" w:date="2020-04-02T13:02:00Z">
        <w:r>
          <w:rPr>
            <w:snapToGrid w:val="0"/>
          </w:rPr>
          <w:t>FirstDLCount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77CD85C0" w14:textId="77777777" w:rsidR="00BB1805" w:rsidRPr="007E6716" w:rsidRDefault="00BB1805" w:rsidP="00BB1805">
      <w:pPr>
        <w:pStyle w:val="PL"/>
        <w:rPr>
          <w:ins w:id="645" w:author="Nokia (rapporteur)" w:date="2020-04-02T13:02:00Z"/>
          <w:noProof w:val="0"/>
          <w:snapToGrid w:val="0"/>
          <w:lang w:eastAsia="zh-CN"/>
        </w:rPr>
      </w:pPr>
      <w:ins w:id="646" w:author="Nokia (rapporteur)" w:date="2020-04-02T13:02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22910C2A" w14:textId="77777777" w:rsidR="00BB1805" w:rsidRPr="007E6716" w:rsidRDefault="00BB1805" w:rsidP="00BB1805">
      <w:pPr>
        <w:pStyle w:val="PL"/>
        <w:rPr>
          <w:ins w:id="647" w:author="Nokia (rapporteur)" w:date="2020-04-02T13:02:00Z"/>
          <w:noProof w:val="0"/>
          <w:snapToGrid w:val="0"/>
          <w:lang w:eastAsia="zh-CN"/>
        </w:rPr>
      </w:pPr>
      <w:ins w:id="648" w:author="Nokia (rapporteur)" w:date="2020-04-02T13:02:00Z">
        <w:r w:rsidRPr="007E6716">
          <w:rPr>
            <w:noProof w:val="0"/>
            <w:snapToGrid w:val="0"/>
            <w:lang w:eastAsia="zh-CN"/>
          </w:rPr>
          <w:t>}</w:t>
        </w:r>
      </w:ins>
    </w:p>
    <w:p w14:paraId="318C7303" w14:textId="77777777" w:rsidR="00BB1805" w:rsidRDefault="00BB1805" w:rsidP="00BB1805">
      <w:pPr>
        <w:pStyle w:val="PL"/>
        <w:rPr>
          <w:ins w:id="649" w:author="Nokia (rapporteur)" w:date="2020-04-02T13:02:00Z"/>
          <w:snapToGrid w:val="0"/>
        </w:rPr>
      </w:pPr>
    </w:p>
    <w:p w14:paraId="74250610" w14:textId="77777777" w:rsidR="00BB1805" w:rsidRDefault="00BB1805" w:rsidP="00BB1805">
      <w:pPr>
        <w:pStyle w:val="PL"/>
        <w:rPr>
          <w:ins w:id="650" w:author="Nokia (rapporteur)" w:date="2020-04-02T13:02:00Z"/>
          <w:snapToGrid w:val="0"/>
        </w:rPr>
      </w:pPr>
      <w:ins w:id="651" w:author="Nokia (rapporteur)" w:date="2020-04-02T13:02:00Z">
        <w:r>
          <w:rPr>
            <w:snapToGrid w:val="0"/>
          </w:rPr>
          <w:t>DLDiscarding ::= SEQUENCE {</w:t>
        </w:r>
      </w:ins>
    </w:p>
    <w:p w14:paraId="4B669B0F" w14:textId="77777777" w:rsidR="00BB1805" w:rsidRDefault="00BB1805" w:rsidP="00BB1805">
      <w:pPr>
        <w:pStyle w:val="PL"/>
        <w:rPr>
          <w:ins w:id="652" w:author="Nokia (rapporteur)" w:date="2020-04-02T13:02:00Z"/>
          <w:snapToGrid w:val="0"/>
        </w:rPr>
      </w:pPr>
      <w:ins w:id="653" w:author="Nokia (rapporteur)" w:date="2020-04-02T13:02:00Z">
        <w:r>
          <w:rPr>
            <w:snapToGrid w:val="0"/>
          </w:rPr>
          <w:tab/>
          <w:t>dRBsSubjectToDLDiscarding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DRBsSubjectToDLDiscarding-List,</w:t>
        </w:r>
      </w:ins>
    </w:p>
    <w:p w14:paraId="3A57630B" w14:textId="77777777" w:rsidR="00BB1805" w:rsidRPr="007E6716" w:rsidRDefault="00BB1805" w:rsidP="00BB1805">
      <w:pPr>
        <w:pStyle w:val="PL"/>
        <w:rPr>
          <w:ins w:id="654" w:author="Nokia (rapporteur)" w:date="2020-04-02T13:02:00Z"/>
        </w:rPr>
      </w:pPr>
      <w:ins w:id="655" w:author="Nokia (rapporteur)" w:date="2020-04-02T13:02:00Z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proofErr w:type="spellStart"/>
        <w:r>
          <w:rPr>
            <w:snapToGrid w:val="0"/>
          </w:rPr>
          <w:t>DLDiscarding</w:t>
        </w:r>
        <w:r w:rsidRPr="007E6716"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457F799C" w14:textId="77777777" w:rsidR="00BB1805" w:rsidRPr="007E6716" w:rsidRDefault="00BB1805" w:rsidP="00BB1805">
      <w:pPr>
        <w:pStyle w:val="PL"/>
        <w:rPr>
          <w:ins w:id="656" w:author="Nokia (rapporteur)" w:date="2020-04-02T13:02:00Z"/>
        </w:rPr>
      </w:pPr>
      <w:ins w:id="657" w:author="Nokia (rapporteur)" w:date="2020-04-02T13:02:00Z">
        <w:r w:rsidRPr="007E6716">
          <w:tab/>
          <w:t>...</w:t>
        </w:r>
      </w:ins>
    </w:p>
    <w:p w14:paraId="46691CA1" w14:textId="77777777" w:rsidR="00BB1805" w:rsidRPr="007E6716" w:rsidRDefault="00BB1805" w:rsidP="00BB1805">
      <w:pPr>
        <w:pStyle w:val="PL"/>
        <w:rPr>
          <w:ins w:id="658" w:author="Nokia (rapporteur)" w:date="2020-04-02T13:02:00Z"/>
        </w:rPr>
      </w:pPr>
      <w:ins w:id="659" w:author="Nokia (rapporteur)" w:date="2020-04-02T13:02:00Z">
        <w:r w:rsidRPr="007E6716">
          <w:t>}</w:t>
        </w:r>
      </w:ins>
    </w:p>
    <w:p w14:paraId="497C26DA" w14:textId="77777777" w:rsidR="00BB1805" w:rsidRPr="007E6716" w:rsidRDefault="00BB1805" w:rsidP="00BB1805">
      <w:pPr>
        <w:pStyle w:val="PL"/>
        <w:rPr>
          <w:ins w:id="660" w:author="Nokia (rapporteur)" w:date="2020-04-02T13:02:00Z"/>
        </w:rPr>
      </w:pPr>
    </w:p>
    <w:p w14:paraId="3AEB5548" w14:textId="77777777" w:rsidR="00BB1805" w:rsidRPr="007E6716" w:rsidRDefault="00BB1805" w:rsidP="00BB1805">
      <w:pPr>
        <w:pStyle w:val="PL"/>
        <w:rPr>
          <w:ins w:id="661" w:author="Nokia (rapporteur)" w:date="2020-04-02T13:02:00Z"/>
          <w:noProof w:val="0"/>
          <w:snapToGrid w:val="0"/>
          <w:lang w:eastAsia="zh-CN"/>
        </w:rPr>
      </w:pPr>
      <w:ins w:id="662" w:author="Nokia (rapporteur)" w:date="2020-04-02T13:02:00Z">
        <w:r>
          <w:rPr>
            <w:snapToGrid w:val="0"/>
          </w:rPr>
          <w:t>DLDiscarding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71338E0F" w14:textId="77777777" w:rsidR="00BB1805" w:rsidRPr="007E6716" w:rsidRDefault="00BB1805" w:rsidP="00BB1805">
      <w:pPr>
        <w:pStyle w:val="PL"/>
        <w:rPr>
          <w:ins w:id="663" w:author="Nokia (rapporteur)" w:date="2020-04-02T13:02:00Z"/>
          <w:noProof w:val="0"/>
          <w:snapToGrid w:val="0"/>
          <w:lang w:eastAsia="zh-CN"/>
        </w:rPr>
      </w:pPr>
      <w:ins w:id="664" w:author="Nokia (rapporteur)" w:date="2020-04-02T13:02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61DDCCA9" w14:textId="77777777" w:rsidR="00BB1805" w:rsidRPr="007E6716" w:rsidRDefault="00BB1805" w:rsidP="00BB1805">
      <w:pPr>
        <w:pStyle w:val="PL"/>
        <w:rPr>
          <w:ins w:id="665" w:author="Nokia (rapporteur)" w:date="2020-04-02T13:02:00Z"/>
          <w:noProof w:val="0"/>
          <w:snapToGrid w:val="0"/>
          <w:lang w:eastAsia="zh-CN"/>
        </w:rPr>
      </w:pPr>
      <w:ins w:id="666" w:author="Nokia (rapporteur)" w:date="2020-04-02T13:02:00Z">
        <w:r w:rsidRPr="007E6716">
          <w:rPr>
            <w:noProof w:val="0"/>
            <w:snapToGrid w:val="0"/>
            <w:lang w:eastAsia="zh-CN"/>
          </w:rPr>
          <w:t>}</w:t>
        </w:r>
      </w:ins>
    </w:p>
    <w:p w14:paraId="150148F0" w14:textId="77777777" w:rsidR="00BB1805" w:rsidRDefault="00BB1805" w:rsidP="00BB1805">
      <w:pPr>
        <w:pStyle w:val="PL"/>
        <w:rPr>
          <w:ins w:id="667" w:author="Nokia (rapporteur)" w:date="2020-04-02T13:02:00Z"/>
          <w:snapToGrid w:val="0"/>
        </w:rPr>
      </w:pPr>
    </w:p>
    <w:p w14:paraId="6D57D4F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92B16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AD4909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15D7BF1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CA2FD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993EB1" w14:textId="77777777" w:rsidR="00BB1805" w:rsidRPr="00FD0425" w:rsidRDefault="00BB1805" w:rsidP="00BB1805">
      <w:pPr>
        <w:pStyle w:val="PL"/>
        <w:rPr>
          <w:snapToGrid w:val="0"/>
        </w:rPr>
      </w:pPr>
    </w:p>
    <w:p w14:paraId="0D06D70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5A731E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0D7445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90915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24BD8E" w14:textId="77777777" w:rsidR="00BB1805" w:rsidRPr="00FD0425" w:rsidRDefault="00BB1805" w:rsidP="00BB1805">
      <w:pPr>
        <w:pStyle w:val="PL"/>
        <w:rPr>
          <w:snapToGrid w:val="0"/>
        </w:rPr>
      </w:pPr>
    </w:p>
    <w:p w14:paraId="6D88A9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2ED122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27B7F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C96DC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85261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13F0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00AFD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66715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211622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3DBA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1DA8A0" w14:textId="77777777" w:rsidR="00BB1805" w:rsidRPr="00FD0425" w:rsidRDefault="00BB1805" w:rsidP="00BB1805">
      <w:pPr>
        <w:pStyle w:val="PL"/>
        <w:rPr>
          <w:snapToGrid w:val="0"/>
        </w:rPr>
      </w:pPr>
    </w:p>
    <w:p w14:paraId="0CDAB1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C64E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BEA7D6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133986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E5BFB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F9707B" w14:textId="77777777" w:rsidR="00BB1805" w:rsidRPr="00FD0425" w:rsidRDefault="00BB1805" w:rsidP="00BB1805">
      <w:pPr>
        <w:pStyle w:val="PL"/>
        <w:rPr>
          <w:snapToGrid w:val="0"/>
        </w:rPr>
      </w:pPr>
    </w:p>
    <w:p w14:paraId="045CE8B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7B5879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{{RetrieveUEContextRequest-IEs}},</w:t>
      </w:r>
    </w:p>
    <w:p w14:paraId="0C3F552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B2AB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6D5AFC" w14:textId="77777777" w:rsidR="00BB1805" w:rsidRPr="00FD0425" w:rsidRDefault="00BB1805" w:rsidP="00BB1805">
      <w:pPr>
        <w:pStyle w:val="PL"/>
        <w:rPr>
          <w:snapToGrid w:val="0"/>
        </w:rPr>
      </w:pPr>
    </w:p>
    <w:p w14:paraId="4F481F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1CF62CE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24E625" w14:textId="77777777" w:rsidR="00BB1805" w:rsidRPr="00FD0425" w:rsidRDefault="00BB1805" w:rsidP="00BB1805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9DDF93" w14:textId="77777777" w:rsidR="00BB1805" w:rsidRPr="00FD0425" w:rsidRDefault="00BB1805" w:rsidP="00BB1805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96E4D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D5EF2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544D6A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ECA26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205244" w14:textId="77777777" w:rsidR="00BB1805" w:rsidRPr="00FD0425" w:rsidRDefault="00BB1805" w:rsidP="00BB1805">
      <w:pPr>
        <w:pStyle w:val="PL"/>
        <w:rPr>
          <w:snapToGrid w:val="0"/>
        </w:rPr>
      </w:pPr>
    </w:p>
    <w:p w14:paraId="3C00E1A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DDB3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3D6FE1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1BF9CD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58FAC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988A51" w14:textId="77777777" w:rsidR="00BB1805" w:rsidRPr="00FD0425" w:rsidRDefault="00BB1805" w:rsidP="00BB1805">
      <w:pPr>
        <w:pStyle w:val="PL"/>
        <w:rPr>
          <w:snapToGrid w:val="0"/>
        </w:rPr>
      </w:pPr>
    </w:p>
    <w:p w14:paraId="07FF14D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5FCFB75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3EB9CE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326BB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5C40ED" w14:textId="77777777" w:rsidR="00BB1805" w:rsidRPr="00FD0425" w:rsidRDefault="00BB1805" w:rsidP="00BB1805">
      <w:pPr>
        <w:pStyle w:val="PL"/>
        <w:rPr>
          <w:snapToGrid w:val="0"/>
        </w:rPr>
      </w:pPr>
    </w:p>
    <w:p w14:paraId="543382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5734006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00D5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12084B" w14:textId="77777777" w:rsidR="00BB1805" w:rsidRPr="00FD0425" w:rsidRDefault="00BB1805" w:rsidP="00BB1805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D4F2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3616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6B79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1683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D2884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AC28AD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55D6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05E498" w14:textId="77777777" w:rsidR="00BB1805" w:rsidRPr="00FD0425" w:rsidRDefault="00BB1805" w:rsidP="00BB1805">
      <w:pPr>
        <w:pStyle w:val="PL"/>
        <w:rPr>
          <w:snapToGrid w:val="0"/>
        </w:rPr>
      </w:pPr>
    </w:p>
    <w:p w14:paraId="391F85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44967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4D36E3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583F6C4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2969B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C83784" w14:textId="77777777" w:rsidR="00BB1805" w:rsidRPr="00FD0425" w:rsidRDefault="00BB1805" w:rsidP="00BB1805">
      <w:pPr>
        <w:pStyle w:val="PL"/>
        <w:rPr>
          <w:snapToGrid w:val="0"/>
        </w:rPr>
      </w:pPr>
    </w:p>
    <w:p w14:paraId="03068DB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2D78236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74F3633D" w14:textId="77777777" w:rsidR="00BB1805" w:rsidRPr="00FD0425" w:rsidRDefault="00BB1805" w:rsidP="00BB1805">
      <w:pPr>
        <w:pStyle w:val="PL"/>
        <w:rPr>
          <w:snapToGrid w:val="0"/>
        </w:rPr>
      </w:pPr>
      <w:bookmarkStart w:id="668" w:name="_Hlk514062426"/>
      <w:r w:rsidRPr="00FD0425">
        <w:rPr>
          <w:snapToGrid w:val="0"/>
        </w:rPr>
        <w:tab/>
        <w:t>...</w:t>
      </w:r>
    </w:p>
    <w:p w14:paraId="383301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D95CB6" w14:textId="77777777" w:rsidR="00BB1805" w:rsidRPr="00FD0425" w:rsidRDefault="00BB1805" w:rsidP="00BB1805">
      <w:pPr>
        <w:pStyle w:val="PL"/>
        <w:rPr>
          <w:snapToGrid w:val="0"/>
        </w:rPr>
      </w:pPr>
    </w:p>
    <w:p w14:paraId="08C664E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668"/>
    <w:p w14:paraId="3E1A6B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89D03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0525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85D57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95B48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FBB2B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035691" w14:textId="77777777" w:rsidR="00BB1805" w:rsidRPr="00FD0425" w:rsidRDefault="00BB1805" w:rsidP="00BB1805">
      <w:pPr>
        <w:pStyle w:val="PL"/>
        <w:rPr>
          <w:snapToGrid w:val="0"/>
        </w:rPr>
      </w:pPr>
    </w:p>
    <w:p w14:paraId="371CD4D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1DFF9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E41D20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073E2E7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895CE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BDE34E" w14:textId="77777777" w:rsidR="00BB1805" w:rsidRPr="00FD0425" w:rsidRDefault="00BB1805" w:rsidP="00BB1805">
      <w:pPr>
        <w:pStyle w:val="PL"/>
        <w:rPr>
          <w:snapToGrid w:val="0"/>
        </w:rPr>
      </w:pPr>
    </w:p>
    <w:p w14:paraId="6EC61B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412CFE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7637A70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0EDB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1447A1" w14:textId="77777777" w:rsidR="00BB1805" w:rsidRPr="00FD0425" w:rsidRDefault="00BB1805" w:rsidP="00BB1805">
      <w:pPr>
        <w:pStyle w:val="PL"/>
        <w:rPr>
          <w:snapToGrid w:val="0"/>
        </w:rPr>
      </w:pPr>
    </w:p>
    <w:p w14:paraId="560CCFB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448A87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71FEA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4242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1FB24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B6A7C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4EE2EB" w14:textId="77777777" w:rsidR="00BB1805" w:rsidRPr="00FD0425" w:rsidRDefault="00BB1805" w:rsidP="00BB1805">
      <w:pPr>
        <w:pStyle w:val="PL"/>
        <w:rPr>
          <w:snapToGrid w:val="0"/>
        </w:rPr>
      </w:pPr>
    </w:p>
    <w:p w14:paraId="39642D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36842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7894C5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45F04A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593B9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4FFB01" w14:textId="77777777" w:rsidR="00BB1805" w:rsidRPr="00FD0425" w:rsidRDefault="00BB1805" w:rsidP="00BB1805">
      <w:pPr>
        <w:pStyle w:val="PL"/>
      </w:pPr>
    </w:p>
    <w:p w14:paraId="075D25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B73006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25E23AE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FB0D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38662F" w14:textId="77777777" w:rsidR="00BB1805" w:rsidRPr="00FD0425" w:rsidRDefault="00BB1805" w:rsidP="00BB1805">
      <w:pPr>
        <w:pStyle w:val="PL"/>
        <w:rPr>
          <w:snapToGrid w:val="0"/>
        </w:rPr>
      </w:pPr>
    </w:p>
    <w:p w14:paraId="22B4DE6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FC4301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76B28E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08ACF29E" w14:textId="77777777" w:rsidR="00BB1805" w:rsidRPr="00FD0425" w:rsidRDefault="00BB1805" w:rsidP="00BB1805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DE442C8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8E2D303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0C60AB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8959BD2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E8787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662CE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D4F6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F503E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A377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38E1B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384AA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94C2D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303B65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70761B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0C50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89B0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24F6E9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1E4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CBDC0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6831C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EF4A7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AD49BA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7964889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D9262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98A404" w14:textId="77777777" w:rsidR="00BB1805" w:rsidRPr="00FD0425" w:rsidRDefault="00BB1805" w:rsidP="00BB1805">
      <w:pPr>
        <w:pStyle w:val="PL"/>
        <w:rPr>
          <w:snapToGrid w:val="0"/>
        </w:rPr>
      </w:pPr>
    </w:p>
    <w:p w14:paraId="0BD91A1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22CB1976" w14:textId="77777777" w:rsidR="00BB1805" w:rsidRPr="00FD0425" w:rsidRDefault="00BB1805" w:rsidP="00BB1805">
      <w:pPr>
        <w:pStyle w:val="PL"/>
        <w:rPr>
          <w:snapToGrid w:val="0"/>
        </w:rPr>
      </w:pPr>
    </w:p>
    <w:p w14:paraId="649C785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61C09A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505998C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2E062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41155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0CDC774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00D7F1DA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7765E79F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1B73BE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4252485D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9AEF717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84A2F5A" w14:textId="77777777" w:rsidR="00BB1805" w:rsidRPr="00FD0425" w:rsidRDefault="00BB1805" w:rsidP="00BB1805">
      <w:pPr>
        <w:pStyle w:val="PL"/>
      </w:pPr>
      <w:r w:rsidRPr="00FD0425">
        <w:t>}</w:t>
      </w:r>
    </w:p>
    <w:p w14:paraId="51079584" w14:textId="77777777" w:rsidR="00BB1805" w:rsidRPr="00FD0425" w:rsidRDefault="00BB1805" w:rsidP="00BB1805">
      <w:pPr>
        <w:pStyle w:val="PL"/>
      </w:pPr>
    </w:p>
    <w:p w14:paraId="2AFFD2A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3421C0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390E1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DE0C8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6945DA7" w14:textId="77777777" w:rsidR="00BB1805" w:rsidRPr="00FD0425" w:rsidRDefault="00BB1805" w:rsidP="00BB1805">
      <w:pPr>
        <w:pStyle w:val="PL"/>
      </w:pPr>
      <w:r w:rsidRPr="00FD0425">
        <w:t>RequestedFastMCGRecoveryViaSRB3 ::= ENUMERATED {true, ...}</w:t>
      </w:r>
    </w:p>
    <w:p w14:paraId="64D9C71A" w14:textId="77777777" w:rsidR="00BB1805" w:rsidRPr="00FD0425" w:rsidRDefault="00BB1805" w:rsidP="00BB1805">
      <w:pPr>
        <w:pStyle w:val="PL"/>
        <w:rPr>
          <w:snapToGrid w:val="0"/>
        </w:rPr>
      </w:pPr>
    </w:p>
    <w:p w14:paraId="11B81E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8300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C0DB3B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64A74E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7E966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5CB2F3" w14:textId="77777777" w:rsidR="00BB1805" w:rsidRPr="00FD0425" w:rsidRDefault="00BB1805" w:rsidP="00BB1805">
      <w:pPr>
        <w:pStyle w:val="PL"/>
        <w:rPr>
          <w:snapToGrid w:val="0"/>
        </w:rPr>
      </w:pPr>
    </w:p>
    <w:p w14:paraId="2F4A03B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457CACF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5B0354E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DCA9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64A0E5" w14:textId="77777777" w:rsidR="00BB1805" w:rsidRPr="00FD0425" w:rsidRDefault="00BB1805" w:rsidP="00BB1805">
      <w:pPr>
        <w:pStyle w:val="PL"/>
        <w:rPr>
          <w:snapToGrid w:val="0"/>
        </w:rPr>
      </w:pPr>
    </w:p>
    <w:p w14:paraId="5C7D1A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465C582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AED9A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E10E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E894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A55E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2AF70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53095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9AA4D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B218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5F1AE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97266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6A9BA4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5CF75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887BA7" w14:textId="77777777" w:rsidR="00BB1805" w:rsidRPr="00FD0425" w:rsidRDefault="00BB1805" w:rsidP="00BB1805">
      <w:pPr>
        <w:pStyle w:val="PL"/>
        <w:rPr>
          <w:snapToGrid w:val="0"/>
        </w:rPr>
      </w:pPr>
    </w:p>
    <w:p w14:paraId="3BFC63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5C6ECCB7" w14:textId="77777777" w:rsidR="00BB1805" w:rsidRPr="00FD0425" w:rsidRDefault="00BB1805" w:rsidP="00BB1805">
      <w:pPr>
        <w:pStyle w:val="PL"/>
        <w:rPr>
          <w:snapToGrid w:val="0"/>
        </w:rPr>
      </w:pPr>
    </w:p>
    <w:p w14:paraId="21B080E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0B4D80B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74F0C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6EA509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4C7AD031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1E91D4D3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5B9E612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6018EA6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4CA57B6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193C00D" w14:textId="77777777" w:rsidR="00BB1805" w:rsidRPr="00FD0425" w:rsidRDefault="00BB1805" w:rsidP="00BB1805">
      <w:pPr>
        <w:pStyle w:val="PL"/>
      </w:pPr>
      <w:r w:rsidRPr="00FD0425">
        <w:t>}</w:t>
      </w:r>
    </w:p>
    <w:p w14:paraId="5C3B91E1" w14:textId="77777777" w:rsidR="00BB1805" w:rsidRPr="00FD0425" w:rsidRDefault="00BB1805" w:rsidP="00BB1805">
      <w:pPr>
        <w:pStyle w:val="PL"/>
      </w:pPr>
    </w:p>
    <w:p w14:paraId="745858C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53982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01B8C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1BBB89" w14:textId="77777777" w:rsidR="00BB1805" w:rsidRPr="00FD0425" w:rsidRDefault="00BB1805" w:rsidP="00BB1805">
      <w:pPr>
        <w:pStyle w:val="PL"/>
        <w:rPr>
          <w:snapToGrid w:val="0"/>
        </w:rPr>
      </w:pPr>
    </w:p>
    <w:p w14:paraId="29F6448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67B0772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77D86A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48C3E00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PDUSessionNotAdmittedAddReqAck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3336FB9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751F15B" w14:textId="77777777" w:rsidR="00BB1805" w:rsidRPr="00FD0425" w:rsidRDefault="00BB1805" w:rsidP="00BB1805">
      <w:pPr>
        <w:pStyle w:val="PL"/>
      </w:pPr>
      <w:r w:rsidRPr="00FD0425">
        <w:t>}</w:t>
      </w:r>
    </w:p>
    <w:p w14:paraId="1DA53881" w14:textId="77777777" w:rsidR="00BB1805" w:rsidRPr="00FD0425" w:rsidRDefault="00BB1805" w:rsidP="00BB1805">
      <w:pPr>
        <w:pStyle w:val="PL"/>
      </w:pPr>
    </w:p>
    <w:p w14:paraId="66757DD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46A485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65651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E48531" w14:textId="77777777" w:rsidR="00BB1805" w:rsidRPr="00FD0425" w:rsidRDefault="00BB1805" w:rsidP="00BB1805">
      <w:pPr>
        <w:pStyle w:val="PL"/>
        <w:rPr>
          <w:snapToGrid w:val="0"/>
        </w:rPr>
      </w:pPr>
    </w:p>
    <w:p w14:paraId="11D66E1D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6A4B02AF" w14:textId="77777777" w:rsidR="00BB1805" w:rsidRPr="00FD0425" w:rsidRDefault="00BB1805" w:rsidP="00BB1805">
      <w:pPr>
        <w:pStyle w:val="PL"/>
        <w:rPr>
          <w:snapToGrid w:val="0"/>
        </w:rPr>
      </w:pPr>
    </w:p>
    <w:p w14:paraId="5AB2DD9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EC113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5E6F7B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5AE7BA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E95F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126BEE" w14:textId="77777777" w:rsidR="00BB1805" w:rsidRPr="00FD0425" w:rsidRDefault="00BB1805" w:rsidP="00BB1805">
      <w:pPr>
        <w:pStyle w:val="PL"/>
        <w:rPr>
          <w:snapToGrid w:val="0"/>
        </w:rPr>
      </w:pPr>
    </w:p>
    <w:p w14:paraId="57C358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7C38A47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240B486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E6183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3B2283" w14:textId="77777777" w:rsidR="00BB1805" w:rsidRPr="00FD0425" w:rsidRDefault="00BB1805" w:rsidP="00BB1805">
      <w:pPr>
        <w:pStyle w:val="PL"/>
        <w:rPr>
          <w:snapToGrid w:val="0"/>
        </w:rPr>
      </w:pPr>
    </w:p>
    <w:p w14:paraId="0CA7C81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1BB405A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49B5B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CC92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230FD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D22CE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5B845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F1CF02" w14:textId="77777777" w:rsidR="00BB1805" w:rsidRPr="00FD0425" w:rsidRDefault="00BB1805" w:rsidP="00BB1805">
      <w:pPr>
        <w:pStyle w:val="PL"/>
        <w:rPr>
          <w:snapToGrid w:val="0"/>
        </w:rPr>
      </w:pPr>
    </w:p>
    <w:p w14:paraId="179F56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D1862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139EC4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6EBEABE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D6A4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6EB0DA" w14:textId="77777777" w:rsidR="00BB1805" w:rsidRPr="00FD0425" w:rsidRDefault="00BB1805" w:rsidP="00BB1805">
      <w:pPr>
        <w:pStyle w:val="PL"/>
        <w:rPr>
          <w:snapToGrid w:val="0"/>
        </w:rPr>
      </w:pPr>
    </w:p>
    <w:p w14:paraId="3D83916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7B6F1B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706E9A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201D8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1AB31F" w14:textId="77777777" w:rsidR="00BB1805" w:rsidRPr="00FD0425" w:rsidRDefault="00BB1805" w:rsidP="00BB1805">
      <w:pPr>
        <w:pStyle w:val="PL"/>
        <w:rPr>
          <w:snapToGrid w:val="0"/>
        </w:rPr>
      </w:pPr>
    </w:p>
    <w:p w14:paraId="48565A4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33D1D0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430F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ACE3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9A0191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EE4EC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52266E" w14:textId="77777777" w:rsidR="00BB1805" w:rsidRPr="00FD0425" w:rsidRDefault="00BB1805" w:rsidP="00BB1805">
      <w:pPr>
        <w:pStyle w:val="PL"/>
        <w:rPr>
          <w:snapToGrid w:val="0"/>
        </w:rPr>
      </w:pPr>
    </w:p>
    <w:p w14:paraId="2C990B86" w14:textId="77777777" w:rsidR="00BB1805" w:rsidRPr="00FD0425" w:rsidRDefault="00BB1805" w:rsidP="00BB1805">
      <w:pPr>
        <w:pStyle w:val="PL"/>
      </w:pPr>
      <w:r w:rsidRPr="00FD0425">
        <w:t>ResponseInfo-ReconfCompl ::= SEQUENCE {</w:t>
      </w:r>
    </w:p>
    <w:p w14:paraId="065BEB0D" w14:textId="77777777" w:rsidR="00BB1805" w:rsidRPr="00FD0425" w:rsidRDefault="00BB1805" w:rsidP="00BB1805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0F54FD4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4A8494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5170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55F81A" w14:textId="77777777" w:rsidR="00BB1805" w:rsidRPr="00FD0425" w:rsidRDefault="00BB1805" w:rsidP="00BB1805">
      <w:pPr>
        <w:pStyle w:val="PL"/>
        <w:rPr>
          <w:snapToGrid w:val="0"/>
        </w:rPr>
      </w:pPr>
    </w:p>
    <w:p w14:paraId="231BE53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0035852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4169D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86BDBF" w14:textId="77777777" w:rsidR="00BB1805" w:rsidRPr="00FD0425" w:rsidRDefault="00BB1805" w:rsidP="00BB1805">
      <w:pPr>
        <w:pStyle w:val="PL"/>
        <w:rPr>
          <w:snapToGrid w:val="0"/>
        </w:rPr>
      </w:pPr>
    </w:p>
    <w:p w14:paraId="3429F951" w14:textId="77777777" w:rsidR="00BB1805" w:rsidRPr="00FD0425" w:rsidRDefault="00BB1805" w:rsidP="00BB1805">
      <w:pPr>
        <w:pStyle w:val="PL"/>
      </w:pPr>
      <w:r w:rsidRPr="00FD0425">
        <w:t>ResponseType-ReconfComplete ::= CHOICE {</w:t>
      </w:r>
    </w:p>
    <w:p w14:paraId="494E635B" w14:textId="77777777" w:rsidR="00BB1805" w:rsidRPr="00FD0425" w:rsidRDefault="00BB1805" w:rsidP="00BB1805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5F46661C" w14:textId="77777777" w:rsidR="00BB1805" w:rsidRPr="00FD0425" w:rsidRDefault="00BB1805" w:rsidP="00BB1805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2AC8280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5BB43E9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D189C9" w14:textId="77777777" w:rsidR="00BB1805" w:rsidRPr="00FD0425" w:rsidRDefault="00BB1805" w:rsidP="00BB1805">
      <w:pPr>
        <w:pStyle w:val="PL"/>
        <w:rPr>
          <w:snapToGrid w:val="0"/>
        </w:rPr>
      </w:pPr>
    </w:p>
    <w:p w14:paraId="7D9FAB9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7186122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731D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3D1F3D" w14:textId="77777777" w:rsidR="00BB1805" w:rsidRPr="00FD0425" w:rsidRDefault="00BB1805" w:rsidP="00BB1805">
      <w:pPr>
        <w:pStyle w:val="PL"/>
        <w:rPr>
          <w:snapToGrid w:val="0"/>
        </w:rPr>
      </w:pPr>
    </w:p>
    <w:p w14:paraId="49E440ED" w14:textId="77777777" w:rsidR="00BB1805" w:rsidRPr="00FD0425" w:rsidRDefault="00BB1805" w:rsidP="00BB1805">
      <w:pPr>
        <w:pStyle w:val="PL"/>
      </w:pPr>
      <w:r w:rsidRPr="00FD0425">
        <w:t>Configuration-successfully-applied ::= SEQUENCE {</w:t>
      </w:r>
    </w:p>
    <w:p w14:paraId="549B8E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C22BF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2A1E30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3388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04BEF8" w14:textId="77777777" w:rsidR="00BB1805" w:rsidRPr="00FD0425" w:rsidRDefault="00BB1805" w:rsidP="00BB1805">
      <w:pPr>
        <w:pStyle w:val="PL"/>
        <w:rPr>
          <w:snapToGrid w:val="0"/>
        </w:rPr>
      </w:pPr>
    </w:p>
    <w:p w14:paraId="101F0AF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11F525B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B397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B4881B" w14:textId="77777777" w:rsidR="00BB1805" w:rsidRPr="00FD0425" w:rsidRDefault="00BB1805" w:rsidP="00BB1805">
      <w:pPr>
        <w:pStyle w:val="PL"/>
        <w:rPr>
          <w:snapToGrid w:val="0"/>
        </w:rPr>
      </w:pPr>
    </w:p>
    <w:p w14:paraId="40D65AF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7A6D54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4F3D929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2E9DD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7F698D1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571C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E95BEF" w14:textId="77777777" w:rsidR="00BB1805" w:rsidRPr="00FD0425" w:rsidRDefault="00BB1805" w:rsidP="00BB1805">
      <w:pPr>
        <w:pStyle w:val="PL"/>
        <w:rPr>
          <w:snapToGrid w:val="0"/>
        </w:rPr>
      </w:pPr>
    </w:p>
    <w:p w14:paraId="6278A25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48F988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FC315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FE3CDD" w14:textId="77777777" w:rsidR="00BB1805" w:rsidRPr="00FD0425" w:rsidRDefault="00BB1805" w:rsidP="00BB1805">
      <w:pPr>
        <w:pStyle w:val="PL"/>
        <w:rPr>
          <w:snapToGrid w:val="0"/>
        </w:rPr>
      </w:pPr>
    </w:p>
    <w:p w14:paraId="0471A4BC" w14:textId="77777777" w:rsidR="00BB1805" w:rsidRPr="00FD0425" w:rsidRDefault="00BB1805" w:rsidP="00BB1805">
      <w:pPr>
        <w:pStyle w:val="PL"/>
        <w:rPr>
          <w:snapToGrid w:val="0"/>
        </w:rPr>
      </w:pPr>
    </w:p>
    <w:p w14:paraId="16C9677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93D9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17CB45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41DDCD3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1684D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F2AEA6" w14:textId="77777777" w:rsidR="00BB1805" w:rsidRPr="00FD0425" w:rsidRDefault="00BB1805" w:rsidP="00BB1805">
      <w:pPr>
        <w:pStyle w:val="PL"/>
        <w:rPr>
          <w:snapToGrid w:val="0"/>
        </w:rPr>
      </w:pPr>
    </w:p>
    <w:p w14:paraId="28231D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662BBF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374E20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4B78A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61B2FC" w14:textId="77777777" w:rsidR="00BB1805" w:rsidRPr="00FD0425" w:rsidRDefault="00BB1805" w:rsidP="00BB1805">
      <w:pPr>
        <w:pStyle w:val="PL"/>
        <w:rPr>
          <w:snapToGrid w:val="0"/>
        </w:rPr>
      </w:pPr>
    </w:p>
    <w:p w14:paraId="241C261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66EF2C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7A092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BDDE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0DE3B0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6E4C0AA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0BFF8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FAEF4F1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5F7927A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5BB0C6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D729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5C1C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BB4A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26069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D78C8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36B6F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15E3B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5CECAD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48534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AF94F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8F2E7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A9F6E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},</w:t>
      </w:r>
    </w:p>
    <w:p w14:paraId="087288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E710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809768" w14:textId="77777777" w:rsidR="00BB1805" w:rsidRPr="00FD0425" w:rsidRDefault="00BB1805" w:rsidP="00BB1805">
      <w:pPr>
        <w:pStyle w:val="PL"/>
        <w:rPr>
          <w:snapToGrid w:val="0"/>
        </w:rPr>
      </w:pPr>
    </w:p>
    <w:p w14:paraId="5B3D45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58A6CFF8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128539EF" w14:textId="77777777" w:rsidR="00BB1805" w:rsidRPr="00FD0425" w:rsidRDefault="00BB1805" w:rsidP="00BB1805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0C3B53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4CAD28" w14:textId="77777777" w:rsidR="00BB1805" w:rsidRPr="00FD0425" w:rsidRDefault="00BB1805" w:rsidP="00BB1805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9B8E61" w14:textId="77777777" w:rsidR="00BB1805" w:rsidRPr="00FD0425" w:rsidRDefault="00BB1805" w:rsidP="00BB1805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1EB1F7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73C8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E09BC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C474EF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UEContextInfo-SNModRequest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2C6E0A5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2A50278" w14:textId="77777777" w:rsidR="00BB1805" w:rsidRPr="00FD0425" w:rsidRDefault="00BB1805" w:rsidP="00BB1805">
      <w:pPr>
        <w:pStyle w:val="PL"/>
      </w:pPr>
      <w:r w:rsidRPr="00FD0425">
        <w:t>}</w:t>
      </w:r>
    </w:p>
    <w:p w14:paraId="7F5C77FA" w14:textId="77777777" w:rsidR="00BB1805" w:rsidRPr="00FD0425" w:rsidRDefault="00BB1805" w:rsidP="00BB1805">
      <w:pPr>
        <w:pStyle w:val="PL"/>
      </w:pPr>
    </w:p>
    <w:p w14:paraId="1973AF7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61FA65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3C912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9A28B7" w14:textId="77777777" w:rsidR="00BB1805" w:rsidRPr="00FD0425" w:rsidRDefault="00BB1805" w:rsidP="00BB1805">
      <w:pPr>
        <w:pStyle w:val="PL"/>
        <w:rPr>
          <w:snapToGrid w:val="0"/>
        </w:rPr>
      </w:pPr>
    </w:p>
    <w:p w14:paraId="6A18C5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5354211C" w14:textId="77777777" w:rsidR="00BB1805" w:rsidRPr="00FD0425" w:rsidRDefault="00BB1805" w:rsidP="00BB1805">
      <w:pPr>
        <w:pStyle w:val="PL"/>
        <w:rPr>
          <w:snapToGrid w:val="0"/>
        </w:rPr>
      </w:pPr>
    </w:p>
    <w:p w14:paraId="5D87087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205D6AA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AD1F1FF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233D8F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BACFB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063BAC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A531875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20DE1D31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412AE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BC5EBD0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PDUSessionsToBeAdded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2F46706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05213091" w14:textId="77777777" w:rsidR="00BB1805" w:rsidRPr="00FD0425" w:rsidRDefault="00BB1805" w:rsidP="00BB1805">
      <w:pPr>
        <w:pStyle w:val="PL"/>
      </w:pPr>
      <w:r w:rsidRPr="00FD0425">
        <w:t>}</w:t>
      </w:r>
    </w:p>
    <w:p w14:paraId="6550E6EB" w14:textId="77777777" w:rsidR="00BB1805" w:rsidRPr="00FD0425" w:rsidRDefault="00BB1805" w:rsidP="00BB1805">
      <w:pPr>
        <w:pStyle w:val="PL"/>
      </w:pPr>
    </w:p>
    <w:p w14:paraId="6BB7A0B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9D29B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55B23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8A38B86" w14:textId="77777777" w:rsidR="00BB1805" w:rsidRPr="00FD0425" w:rsidRDefault="00BB1805" w:rsidP="00BB1805">
      <w:pPr>
        <w:pStyle w:val="PL"/>
        <w:rPr>
          <w:snapToGrid w:val="0"/>
        </w:rPr>
      </w:pPr>
    </w:p>
    <w:p w14:paraId="652C8AE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78D9264A" w14:textId="77777777" w:rsidR="00BB1805" w:rsidRPr="00FD0425" w:rsidRDefault="00BB1805" w:rsidP="00BB1805">
      <w:pPr>
        <w:pStyle w:val="PL"/>
        <w:rPr>
          <w:snapToGrid w:val="0"/>
        </w:rPr>
      </w:pPr>
    </w:p>
    <w:p w14:paraId="3D9EE0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131516C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B16E3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2DE25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035156F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6282D58A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504700BA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4EF3B82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6EBE503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PDUSessionsToBeModified</w:t>
      </w:r>
      <w:proofErr w:type="spellEnd"/>
      <w:r w:rsidRPr="00FD0425">
        <w:rPr>
          <w:snapToGrid w:val="0"/>
        </w:rPr>
        <w:t>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2BD9D2C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F438F34" w14:textId="77777777" w:rsidR="00BB1805" w:rsidRPr="00FD0425" w:rsidRDefault="00BB1805" w:rsidP="00BB1805">
      <w:pPr>
        <w:pStyle w:val="PL"/>
      </w:pPr>
      <w:r w:rsidRPr="00FD0425">
        <w:t>}</w:t>
      </w:r>
    </w:p>
    <w:p w14:paraId="6DD99F25" w14:textId="77777777" w:rsidR="00BB1805" w:rsidRPr="00FD0425" w:rsidRDefault="00BB1805" w:rsidP="00BB1805">
      <w:pPr>
        <w:pStyle w:val="PL"/>
      </w:pPr>
    </w:p>
    <w:p w14:paraId="50BB45C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B71B0F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139E2E3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5F1EC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2CF110" w14:textId="77777777" w:rsidR="00BB1805" w:rsidRPr="00FD0425" w:rsidRDefault="00BB1805" w:rsidP="00BB1805">
      <w:pPr>
        <w:pStyle w:val="PL"/>
        <w:rPr>
          <w:snapToGrid w:val="0"/>
        </w:rPr>
      </w:pPr>
    </w:p>
    <w:p w14:paraId="2928F0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2292771E" w14:textId="77777777" w:rsidR="00BB1805" w:rsidRPr="00FD0425" w:rsidRDefault="00BB1805" w:rsidP="00BB1805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F0770A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PDUSessionsToBeReleased</w:t>
      </w:r>
      <w:proofErr w:type="spellEnd"/>
      <w:r w:rsidRPr="00FD0425">
        <w:rPr>
          <w:snapToGrid w:val="0"/>
        </w:rPr>
        <w:t>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F139CDE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E75A924" w14:textId="77777777" w:rsidR="00BB1805" w:rsidRPr="00FD0425" w:rsidRDefault="00BB1805" w:rsidP="00BB1805">
      <w:pPr>
        <w:pStyle w:val="PL"/>
      </w:pPr>
      <w:r w:rsidRPr="00FD0425">
        <w:t>}</w:t>
      </w:r>
    </w:p>
    <w:p w14:paraId="02E6C8A3" w14:textId="77777777" w:rsidR="00BB1805" w:rsidRPr="00FD0425" w:rsidRDefault="00BB1805" w:rsidP="00BB1805">
      <w:pPr>
        <w:pStyle w:val="PL"/>
      </w:pPr>
    </w:p>
    <w:p w14:paraId="6AABC0B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A0E4DA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C70B7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0EB1DC" w14:textId="77777777" w:rsidR="00BB1805" w:rsidRPr="00FD0425" w:rsidRDefault="00BB1805" w:rsidP="00BB1805">
      <w:pPr>
        <w:pStyle w:val="PL"/>
        <w:rPr>
          <w:snapToGrid w:val="0"/>
        </w:rPr>
      </w:pPr>
    </w:p>
    <w:p w14:paraId="5ACA2D9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194416FC" w14:textId="77777777" w:rsidR="00BB1805" w:rsidRPr="00FD0425" w:rsidRDefault="00BB1805" w:rsidP="00BB1805">
      <w:pPr>
        <w:pStyle w:val="PL"/>
        <w:rPr>
          <w:snapToGrid w:val="0"/>
        </w:rPr>
      </w:pPr>
    </w:p>
    <w:p w14:paraId="643271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2D9F7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4AC429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4A543A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561A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44331D" w14:textId="77777777" w:rsidR="00BB1805" w:rsidRPr="00FD0425" w:rsidRDefault="00BB1805" w:rsidP="00BB1805">
      <w:pPr>
        <w:pStyle w:val="PL"/>
        <w:rPr>
          <w:snapToGrid w:val="0"/>
        </w:rPr>
      </w:pPr>
    </w:p>
    <w:p w14:paraId="0969AE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3652DC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23E42B5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5ECC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DE9AD4" w14:textId="77777777" w:rsidR="00BB1805" w:rsidRPr="00FD0425" w:rsidRDefault="00BB1805" w:rsidP="00BB1805">
      <w:pPr>
        <w:pStyle w:val="PL"/>
        <w:rPr>
          <w:snapToGrid w:val="0"/>
        </w:rPr>
      </w:pPr>
    </w:p>
    <w:p w14:paraId="04E6A7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1FB9CBE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D0B6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F96585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4B86EAA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27A57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744C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AAFC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B888B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60E82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B647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E2E4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00630AE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A56A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F9476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C3464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F3E9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5423A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4EE7F46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97619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87BFB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D28B7F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PDUSessionAdmitted-SNModResponse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B3E73EF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5F267C7" w14:textId="77777777" w:rsidR="00BB1805" w:rsidRPr="00FD0425" w:rsidRDefault="00BB1805" w:rsidP="00BB1805">
      <w:pPr>
        <w:pStyle w:val="PL"/>
      </w:pPr>
      <w:r w:rsidRPr="00FD0425">
        <w:t>}</w:t>
      </w:r>
    </w:p>
    <w:p w14:paraId="0F83E981" w14:textId="77777777" w:rsidR="00BB1805" w:rsidRPr="00FD0425" w:rsidRDefault="00BB1805" w:rsidP="00BB1805">
      <w:pPr>
        <w:pStyle w:val="PL"/>
      </w:pPr>
    </w:p>
    <w:p w14:paraId="52A1B3C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07AE92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4F73C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1987BD" w14:textId="77777777" w:rsidR="00BB1805" w:rsidRPr="00FD0425" w:rsidRDefault="00BB1805" w:rsidP="00BB1805">
      <w:pPr>
        <w:pStyle w:val="PL"/>
        <w:rPr>
          <w:snapToGrid w:val="0"/>
        </w:rPr>
      </w:pPr>
    </w:p>
    <w:p w14:paraId="5B792D7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52D1CC8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559F330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77555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4B6E62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64CF510A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0064DF0D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8CDB7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6FA6304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PDUSessionAdmittedToBeAddedSNModResponse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B574DC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250DEAE" w14:textId="77777777" w:rsidR="00BB1805" w:rsidRPr="00FD0425" w:rsidRDefault="00BB1805" w:rsidP="00BB1805">
      <w:pPr>
        <w:pStyle w:val="PL"/>
      </w:pPr>
      <w:r w:rsidRPr="00FD0425">
        <w:t>}</w:t>
      </w:r>
    </w:p>
    <w:p w14:paraId="537BB358" w14:textId="77777777" w:rsidR="00BB1805" w:rsidRPr="00FD0425" w:rsidRDefault="00BB1805" w:rsidP="00BB1805">
      <w:pPr>
        <w:pStyle w:val="PL"/>
      </w:pPr>
    </w:p>
    <w:p w14:paraId="4B9C13A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DAAE1F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AB4A3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4C2F5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AC148B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340F77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5058625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9C11A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30211AE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0112CBD2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4921E2F9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340D405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B699B99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PDUSessionAdmittedToBeModifiedSNModResponse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D83288E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BB79FAF" w14:textId="77777777" w:rsidR="00BB1805" w:rsidRPr="00FD0425" w:rsidRDefault="00BB1805" w:rsidP="00BB1805">
      <w:pPr>
        <w:pStyle w:val="PL"/>
      </w:pPr>
      <w:r w:rsidRPr="00FD0425">
        <w:t>}</w:t>
      </w:r>
    </w:p>
    <w:p w14:paraId="5E75DD15" w14:textId="77777777" w:rsidR="00BB1805" w:rsidRPr="00FD0425" w:rsidRDefault="00BB1805" w:rsidP="00BB1805">
      <w:pPr>
        <w:pStyle w:val="PL"/>
      </w:pPr>
    </w:p>
    <w:p w14:paraId="6AAF46A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136F85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E31DB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F7E113" w14:textId="77777777" w:rsidR="00BB1805" w:rsidRPr="00FD0425" w:rsidRDefault="00BB1805" w:rsidP="00BB1805">
      <w:pPr>
        <w:pStyle w:val="PL"/>
        <w:rPr>
          <w:snapToGrid w:val="0"/>
        </w:rPr>
      </w:pPr>
    </w:p>
    <w:p w14:paraId="2B828F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4AD3E65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38984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C35F119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PDUSessionAdmittedToBeReleasedSNModResponse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6F0CBE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B48CBDC" w14:textId="77777777" w:rsidR="00BB1805" w:rsidRPr="00FD0425" w:rsidRDefault="00BB1805" w:rsidP="00BB1805">
      <w:pPr>
        <w:pStyle w:val="PL"/>
      </w:pPr>
      <w:r w:rsidRPr="00FD0425">
        <w:t>}</w:t>
      </w:r>
    </w:p>
    <w:p w14:paraId="22C193E9" w14:textId="77777777" w:rsidR="00BB1805" w:rsidRPr="00FD0425" w:rsidRDefault="00BB1805" w:rsidP="00BB1805">
      <w:pPr>
        <w:pStyle w:val="PL"/>
      </w:pPr>
    </w:p>
    <w:p w14:paraId="7754151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B98C6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4B900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E02857" w14:textId="77777777" w:rsidR="00BB1805" w:rsidRPr="00FD0425" w:rsidRDefault="00BB1805" w:rsidP="00BB1805">
      <w:pPr>
        <w:pStyle w:val="PL"/>
        <w:rPr>
          <w:snapToGrid w:val="0"/>
        </w:rPr>
      </w:pPr>
    </w:p>
    <w:p w14:paraId="677871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12A1DB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667CC0BE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PDUSessionNotAdmitted-SNModResponse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AFB24D8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FC15AEB" w14:textId="77777777" w:rsidR="00BB1805" w:rsidRPr="00FD0425" w:rsidRDefault="00BB1805" w:rsidP="00BB1805">
      <w:pPr>
        <w:pStyle w:val="PL"/>
      </w:pPr>
      <w:r w:rsidRPr="00FD0425">
        <w:t>}</w:t>
      </w:r>
    </w:p>
    <w:p w14:paraId="67C9CB27" w14:textId="77777777" w:rsidR="00BB1805" w:rsidRPr="00FD0425" w:rsidRDefault="00BB1805" w:rsidP="00BB1805">
      <w:pPr>
        <w:pStyle w:val="PL"/>
      </w:pPr>
    </w:p>
    <w:p w14:paraId="438372A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D2688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01DB0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3CE519" w14:textId="77777777" w:rsidR="00BB1805" w:rsidRPr="00FD0425" w:rsidRDefault="00BB1805" w:rsidP="00BB1805">
      <w:pPr>
        <w:pStyle w:val="PL"/>
        <w:rPr>
          <w:snapToGrid w:val="0"/>
        </w:rPr>
      </w:pPr>
    </w:p>
    <w:p w14:paraId="042DE174" w14:textId="77777777" w:rsidR="00BB1805" w:rsidRPr="00FD0425" w:rsidRDefault="00BB1805" w:rsidP="00BB1805">
      <w:pPr>
        <w:pStyle w:val="PL"/>
        <w:rPr>
          <w:snapToGrid w:val="0"/>
        </w:rPr>
      </w:pPr>
    </w:p>
    <w:p w14:paraId="6F2ECB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714D34D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39F0ECF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ABF26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288E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FDEAE3" w14:textId="77777777" w:rsidR="00BB1805" w:rsidRPr="00FD0425" w:rsidRDefault="00BB1805" w:rsidP="00BB1805">
      <w:pPr>
        <w:pStyle w:val="PL"/>
        <w:rPr>
          <w:snapToGrid w:val="0"/>
        </w:rPr>
      </w:pPr>
    </w:p>
    <w:p w14:paraId="3028D33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93AD8A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95DD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55B9A3" w14:textId="77777777" w:rsidR="00BB1805" w:rsidRPr="00FD0425" w:rsidRDefault="00BB1805" w:rsidP="00BB1805">
      <w:pPr>
        <w:pStyle w:val="PL"/>
        <w:rPr>
          <w:snapToGrid w:val="0"/>
        </w:rPr>
      </w:pPr>
    </w:p>
    <w:p w14:paraId="5CBF96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3D092897" w14:textId="77777777" w:rsidR="00BB1805" w:rsidRPr="00FD0425" w:rsidRDefault="00BB1805" w:rsidP="00BB1805">
      <w:pPr>
        <w:pStyle w:val="PL"/>
        <w:rPr>
          <w:snapToGrid w:val="0"/>
        </w:rPr>
      </w:pPr>
    </w:p>
    <w:p w14:paraId="2366F4D6" w14:textId="77777777" w:rsidR="00BB1805" w:rsidRPr="00FD0425" w:rsidRDefault="00BB1805" w:rsidP="00BB1805">
      <w:pPr>
        <w:pStyle w:val="PL"/>
        <w:rPr>
          <w:snapToGrid w:val="0"/>
        </w:rPr>
      </w:pPr>
    </w:p>
    <w:p w14:paraId="3FCB704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9E8ED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DB6391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0E877C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CCB1F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D478F3" w14:textId="77777777" w:rsidR="00BB1805" w:rsidRPr="00FD0425" w:rsidRDefault="00BB1805" w:rsidP="00BB1805">
      <w:pPr>
        <w:pStyle w:val="PL"/>
        <w:rPr>
          <w:snapToGrid w:val="0"/>
        </w:rPr>
      </w:pPr>
    </w:p>
    <w:p w14:paraId="2B30AD8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057D4D0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33003E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681A1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BCCDAC" w14:textId="77777777" w:rsidR="00BB1805" w:rsidRPr="00FD0425" w:rsidRDefault="00BB1805" w:rsidP="00BB1805">
      <w:pPr>
        <w:pStyle w:val="PL"/>
        <w:rPr>
          <w:snapToGrid w:val="0"/>
        </w:rPr>
      </w:pPr>
    </w:p>
    <w:p w14:paraId="0D2B34F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4D9C071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C957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362D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6ACFB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9AEAB3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EA543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AE6F0A" w14:textId="77777777" w:rsidR="00BB1805" w:rsidRPr="00FD0425" w:rsidRDefault="00BB1805" w:rsidP="00BB1805">
      <w:pPr>
        <w:pStyle w:val="PL"/>
        <w:rPr>
          <w:snapToGrid w:val="0"/>
        </w:rPr>
      </w:pPr>
    </w:p>
    <w:p w14:paraId="12E6CC6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3BF88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BA824E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3C25985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522FA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FBD32B" w14:textId="77777777" w:rsidR="00BB1805" w:rsidRPr="00FD0425" w:rsidRDefault="00BB1805" w:rsidP="00BB1805">
      <w:pPr>
        <w:pStyle w:val="PL"/>
        <w:rPr>
          <w:snapToGrid w:val="0"/>
        </w:rPr>
      </w:pPr>
    </w:p>
    <w:p w14:paraId="47E0F1D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1BAB6B9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1A4ABA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DDA6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10015" w14:textId="77777777" w:rsidR="00BB1805" w:rsidRPr="00FD0425" w:rsidRDefault="00BB1805" w:rsidP="00BB1805">
      <w:pPr>
        <w:pStyle w:val="PL"/>
        <w:rPr>
          <w:snapToGrid w:val="0"/>
        </w:rPr>
      </w:pPr>
    </w:p>
    <w:p w14:paraId="19ACFC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1C72948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B913B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35A2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9E6491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7484D70E" w14:textId="77777777" w:rsidR="00BB1805" w:rsidRPr="00FD0425" w:rsidRDefault="00BB1805" w:rsidP="00BB1805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273B1FC2" w14:textId="77777777" w:rsidR="00BB1805" w:rsidRPr="00FD0425" w:rsidRDefault="00BB1805" w:rsidP="00BB1805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223E301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C6C6C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C5A36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19923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0AF0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B9DC0F" w14:textId="77777777" w:rsidR="00BB1805" w:rsidRPr="001D0D86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7A3C0FB1" w14:textId="77777777" w:rsidR="00BB1805" w:rsidRPr="001D0D86" w:rsidRDefault="00BB1805" w:rsidP="00BB1805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6D32EB90" w14:textId="77777777" w:rsidR="00BB1805" w:rsidRPr="00FD0425" w:rsidRDefault="00BB1805" w:rsidP="00BB1805">
      <w:pPr>
        <w:pStyle w:val="PL"/>
        <w:rPr>
          <w:snapToGrid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>
        <w:rPr>
          <w:snapToGrid w:val="0"/>
        </w:rPr>
        <w:tab/>
      </w:r>
      <w:r w:rsidRPr="001D0D86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5583F3A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27A0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42E72C" w14:textId="77777777" w:rsidR="00BB1805" w:rsidRPr="00FD0425" w:rsidRDefault="00BB1805" w:rsidP="00BB1805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72AB2779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2B163868" w14:textId="77777777" w:rsidR="00BB1805" w:rsidRPr="00FD0425" w:rsidRDefault="00BB1805" w:rsidP="00BB1805">
      <w:pPr>
        <w:pStyle w:val="PL"/>
      </w:pPr>
      <w:r w:rsidRPr="00FD0425">
        <w:t>PDUSessionToBeModifiedSNModRequired-Item ::= SEQUENCE {</w:t>
      </w:r>
    </w:p>
    <w:p w14:paraId="0E7EB38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DBA931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69A9D10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32C4635E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3324C99E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25577C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28478D61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PDUSessionToBeModifiedSNModRequired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07970E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A3AE59B" w14:textId="77777777" w:rsidR="00BB1805" w:rsidRPr="00FD0425" w:rsidRDefault="00BB1805" w:rsidP="00BB1805">
      <w:pPr>
        <w:pStyle w:val="PL"/>
      </w:pPr>
      <w:r w:rsidRPr="00FD0425">
        <w:t>}</w:t>
      </w:r>
    </w:p>
    <w:p w14:paraId="308725E7" w14:textId="77777777" w:rsidR="00BB1805" w:rsidRPr="00FD0425" w:rsidRDefault="00BB1805" w:rsidP="00BB1805">
      <w:pPr>
        <w:pStyle w:val="PL"/>
      </w:pPr>
    </w:p>
    <w:p w14:paraId="4BC5EA6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2BE694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DAA0C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573BDB" w14:textId="77777777" w:rsidR="00BB1805" w:rsidRPr="00FD0425" w:rsidRDefault="00BB1805" w:rsidP="00BB1805">
      <w:pPr>
        <w:pStyle w:val="PL"/>
        <w:rPr>
          <w:snapToGrid w:val="0"/>
        </w:rPr>
      </w:pPr>
    </w:p>
    <w:p w14:paraId="589FFC33" w14:textId="77777777" w:rsidR="00BB1805" w:rsidRPr="00FD0425" w:rsidRDefault="00BB1805" w:rsidP="00BB1805">
      <w:pPr>
        <w:pStyle w:val="PL"/>
      </w:pPr>
      <w:r w:rsidRPr="00FD0425">
        <w:t>PDUSessionToBeReleasedSNModRequired ::= SEQUENCE {</w:t>
      </w:r>
    </w:p>
    <w:p w14:paraId="0C9B20D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3647E30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DD2DE0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0635DC45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5B4FFA23" w14:textId="77777777" w:rsidR="00BB1805" w:rsidRPr="00FD0425" w:rsidRDefault="00BB1805" w:rsidP="00BB1805">
      <w:pPr>
        <w:pStyle w:val="PL"/>
      </w:pPr>
      <w:r w:rsidRPr="00FD0425">
        <w:t>}</w:t>
      </w:r>
    </w:p>
    <w:p w14:paraId="263BFDF6" w14:textId="77777777" w:rsidR="00BB1805" w:rsidRPr="00FD0425" w:rsidRDefault="00BB1805" w:rsidP="00BB1805">
      <w:pPr>
        <w:pStyle w:val="PL"/>
      </w:pPr>
    </w:p>
    <w:p w14:paraId="668A99C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E39AE0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D6E4E4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017D347" w14:textId="77777777" w:rsidR="00BB1805" w:rsidRPr="00FD0425" w:rsidRDefault="00BB1805" w:rsidP="00BB1805">
      <w:pPr>
        <w:pStyle w:val="PL"/>
        <w:rPr>
          <w:snapToGrid w:val="0"/>
        </w:rPr>
      </w:pPr>
    </w:p>
    <w:p w14:paraId="7D10F31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4B220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64806A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719F4C9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4AB7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7F661A" w14:textId="77777777" w:rsidR="00BB1805" w:rsidRPr="00FD0425" w:rsidRDefault="00BB1805" w:rsidP="00BB1805">
      <w:pPr>
        <w:pStyle w:val="PL"/>
        <w:rPr>
          <w:snapToGrid w:val="0"/>
        </w:rPr>
      </w:pPr>
    </w:p>
    <w:p w14:paraId="2A7CCD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10D95B5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7D91364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DCF5D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CF6F01" w14:textId="77777777" w:rsidR="00BB1805" w:rsidRPr="00FD0425" w:rsidRDefault="00BB1805" w:rsidP="00BB1805">
      <w:pPr>
        <w:pStyle w:val="PL"/>
        <w:rPr>
          <w:snapToGrid w:val="0"/>
        </w:rPr>
      </w:pPr>
    </w:p>
    <w:p w14:paraId="21E23A8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7EED0E1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432E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6268E9" w14:textId="77777777" w:rsidR="00BB1805" w:rsidRPr="00FD0425" w:rsidRDefault="00BB1805" w:rsidP="00BB1805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355F5FC1" w14:textId="77777777" w:rsidR="00BB1805" w:rsidRPr="00FD0425" w:rsidRDefault="00BB1805" w:rsidP="00BB1805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26E92F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E075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08D0F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45A4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3CA0CC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5A23E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1F8845" w14:textId="77777777" w:rsidR="00BB1805" w:rsidRPr="00FD0425" w:rsidRDefault="00BB1805" w:rsidP="00BB1805">
      <w:pPr>
        <w:pStyle w:val="PL"/>
        <w:rPr>
          <w:snapToGrid w:val="0"/>
        </w:rPr>
      </w:pPr>
    </w:p>
    <w:p w14:paraId="2EBB798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69316423" w14:textId="77777777" w:rsidR="00BB1805" w:rsidRPr="00FD0425" w:rsidRDefault="00BB1805" w:rsidP="00BB1805">
      <w:pPr>
        <w:pStyle w:val="PL"/>
        <w:rPr>
          <w:snapToGrid w:val="0"/>
        </w:rPr>
      </w:pPr>
    </w:p>
    <w:p w14:paraId="26DB92D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509D332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9C0FC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3BA361F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05F2F630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54DB49A8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7BA591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19BA12C3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PDUSessionAdmittedModSNModConfirm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26E8C7F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610ACD1" w14:textId="77777777" w:rsidR="00BB1805" w:rsidRPr="00FD0425" w:rsidRDefault="00BB1805" w:rsidP="00BB1805">
      <w:pPr>
        <w:pStyle w:val="PL"/>
      </w:pPr>
      <w:r w:rsidRPr="00FD0425">
        <w:t>}</w:t>
      </w:r>
    </w:p>
    <w:p w14:paraId="38C2AF1C" w14:textId="77777777" w:rsidR="00BB1805" w:rsidRPr="00FD0425" w:rsidRDefault="00BB1805" w:rsidP="00BB1805">
      <w:pPr>
        <w:pStyle w:val="PL"/>
      </w:pPr>
    </w:p>
    <w:p w14:paraId="1FC48F3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B6830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CE564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D193E1" w14:textId="77777777" w:rsidR="00BB1805" w:rsidRPr="00FD0425" w:rsidRDefault="00BB1805" w:rsidP="00BB1805">
      <w:pPr>
        <w:pStyle w:val="PL"/>
        <w:rPr>
          <w:snapToGrid w:val="0"/>
        </w:rPr>
      </w:pPr>
    </w:p>
    <w:p w14:paraId="5F22D24A" w14:textId="77777777" w:rsidR="00BB1805" w:rsidRPr="00FD0425" w:rsidRDefault="00BB1805" w:rsidP="00BB1805">
      <w:pPr>
        <w:pStyle w:val="PL"/>
        <w:rPr>
          <w:snapToGrid w:val="0"/>
        </w:rPr>
      </w:pPr>
    </w:p>
    <w:p w14:paraId="55EA398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15AD9EF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B79EE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56E5F8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PDUSessionAdmittedToBeReleasedSNModConfirm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3C138D5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6ADFFC5" w14:textId="77777777" w:rsidR="00BB1805" w:rsidRPr="00FD0425" w:rsidRDefault="00BB1805" w:rsidP="00BB1805">
      <w:pPr>
        <w:pStyle w:val="PL"/>
      </w:pPr>
      <w:r w:rsidRPr="00FD0425">
        <w:t>}</w:t>
      </w:r>
    </w:p>
    <w:p w14:paraId="1C3A11D8" w14:textId="77777777" w:rsidR="00BB1805" w:rsidRPr="00FD0425" w:rsidRDefault="00BB1805" w:rsidP="00BB1805">
      <w:pPr>
        <w:pStyle w:val="PL"/>
      </w:pPr>
    </w:p>
    <w:p w14:paraId="7ACB46C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3686E0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51117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184B7E" w14:textId="77777777" w:rsidR="00BB1805" w:rsidRPr="00FD0425" w:rsidRDefault="00BB1805" w:rsidP="00BB1805">
      <w:pPr>
        <w:pStyle w:val="PL"/>
        <w:rPr>
          <w:snapToGrid w:val="0"/>
        </w:rPr>
      </w:pPr>
    </w:p>
    <w:p w14:paraId="5414CFE7" w14:textId="77777777" w:rsidR="00BB1805" w:rsidRPr="00FD0425" w:rsidRDefault="00BB1805" w:rsidP="00BB1805">
      <w:pPr>
        <w:pStyle w:val="PL"/>
        <w:rPr>
          <w:snapToGrid w:val="0"/>
        </w:rPr>
      </w:pPr>
    </w:p>
    <w:p w14:paraId="3D78B46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AE75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DD3516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4E4A8B8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D84B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DF1969" w14:textId="77777777" w:rsidR="00BB1805" w:rsidRPr="00FD0425" w:rsidRDefault="00BB1805" w:rsidP="00BB1805">
      <w:pPr>
        <w:pStyle w:val="PL"/>
        <w:rPr>
          <w:snapToGrid w:val="0"/>
        </w:rPr>
      </w:pPr>
    </w:p>
    <w:p w14:paraId="79DE930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6ABA80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0FE47BE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70F16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E8E823" w14:textId="77777777" w:rsidR="00BB1805" w:rsidRPr="00FD0425" w:rsidRDefault="00BB1805" w:rsidP="00BB1805">
      <w:pPr>
        <w:pStyle w:val="PL"/>
        <w:rPr>
          <w:snapToGrid w:val="0"/>
        </w:rPr>
      </w:pPr>
    </w:p>
    <w:p w14:paraId="701E4E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55BBF82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2C569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020D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D79D5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BB7A1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D4828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44273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A1D468" w14:textId="77777777" w:rsidR="00BB1805" w:rsidRPr="00FD0425" w:rsidRDefault="00BB1805" w:rsidP="00BB1805">
      <w:pPr>
        <w:pStyle w:val="PL"/>
        <w:rPr>
          <w:snapToGrid w:val="0"/>
        </w:rPr>
      </w:pPr>
    </w:p>
    <w:p w14:paraId="7C5E68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E2BF5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D253AE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6CE0F81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9AD8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759AF1" w14:textId="77777777" w:rsidR="00BB1805" w:rsidRPr="00FD0425" w:rsidRDefault="00BB1805" w:rsidP="00BB1805">
      <w:pPr>
        <w:pStyle w:val="PL"/>
        <w:rPr>
          <w:snapToGrid w:val="0"/>
        </w:rPr>
      </w:pPr>
    </w:p>
    <w:p w14:paraId="22C5CC1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1933859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6897E52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3E6B4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A62410" w14:textId="77777777" w:rsidR="00BB1805" w:rsidRPr="00FD0425" w:rsidRDefault="00BB1805" w:rsidP="00BB1805">
      <w:pPr>
        <w:pStyle w:val="PL"/>
        <w:rPr>
          <w:snapToGrid w:val="0"/>
        </w:rPr>
      </w:pPr>
    </w:p>
    <w:p w14:paraId="57C2462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530A969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4111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4FF1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EB5C9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4CFF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0F0C7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2BFC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293B4D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8D8F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CC8A3A" w14:textId="77777777" w:rsidR="00BB1805" w:rsidRPr="00FD0425" w:rsidRDefault="00BB1805" w:rsidP="00BB1805">
      <w:pPr>
        <w:pStyle w:val="PL"/>
        <w:rPr>
          <w:snapToGrid w:val="0"/>
        </w:rPr>
      </w:pPr>
    </w:p>
    <w:p w14:paraId="5DDFB26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CB0EE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0686D6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4B6F82F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FFA1D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F138E1" w14:textId="77777777" w:rsidR="00BB1805" w:rsidRPr="00FD0425" w:rsidRDefault="00BB1805" w:rsidP="00BB1805">
      <w:pPr>
        <w:pStyle w:val="PL"/>
        <w:rPr>
          <w:snapToGrid w:val="0"/>
        </w:rPr>
      </w:pPr>
    </w:p>
    <w:p w14:paraId="2D20064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409D92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7819A2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70692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7EC2EE" w14:textId="77777777" w:rsidR="00BB1805" w:rsidRPr="00FD0425" w:rsidRDefault="00BB1805" w:rsidP="00BB1805">
      <w:pPr>
        <w:pStyle w:val="PL"/>
        <w:rPr>
          <w:snapToGrid w:val="0"/>
        </w:rPr>
      </w:pPr>
    </w:p>
    <w:p w14:paraId="3B08DC0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5DEEFC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63084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422E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43FC6E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6387E0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48672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AB1ADC" w14:textId="77777777" w:rsidR="00BB1805" w:rsidRPr="00FD0425" w:rsidRDefault="00BB1805" w:rsidP="00BB1805">
      <w:pPr>
        <w:pStyle w:val="PL"/>
        <w:rPr>
          <w:snapToGrid w:val="0"/>
        </w:rPr>
      </w:pPr>
    </w:p>
    <w:p w14:paraId="633271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212F41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ECB2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0F937C8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1BE5C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4C0F97" w14:textId="77777777" w:rsidR="00BB1805" w:rsidRPr="00FD0425" w:rsidRDefault="00BB1805" w:rsidP="00BB1805">
      <w:pPr>
        <w:pStyle w:val="PL"/>
        <w:rPr>
          <w:snapToGrid w:val="0"/>
        </w:rPr>
      </w:pPr>
    </w:p>
    <w:p w14:paraId="6DFEE21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6340B6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A57A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5F4084" w14:textId="77777777" w:rsidR="00BB1805" w:rsidRPr="00FD0425" w:rsidRDefault="00BB1805" w:rsidP="00BB1805">
      <w:pPr>
        <w:pStyle w:val="PL"/>
        <w:rPr>
          <w:snapToGrid w:val="0"/>
        </w:rPr>
      </w:pPr>
    </w:p>
    <w:p w14:paraId="293AFE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50483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F031D7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42B4CB3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E5BD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A779A4" w14:textId="77777777" w:rsidR="00BB1805" w:rsidRPr="00FD0425" w:rsidRDefault="00BB1805" w:rsidP="00BB1805">
      <w:pPr>
        <w:pStyle w:val="PL"/>
        <w:rPr>
          <w:snapToGrid w:val="0"/>
        </w:rPr>
      </w:pPr>
    </w:p>
    <w:p w14:paraId="27F241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13B46E3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0BF556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0A05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787E7B" w14:textId="77777777" w:rsidR="00BB1805" w:rsidRPr="00FD0425" w:rsidRDefault="00BB1805" w:rsidP="00BB1805">
      <w:pPr>
        <w:pStyle w:val="PL"/>
        <w:rPr>
          <w:snapToGrid w:val="0"/>
        </w:rPr>
      </w:pPr>
    </w:p>
    <w:p w14:paraId="469915C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79E5CFC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62017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DF98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D86E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0190B2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CDA9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FE378E" w14:textId="77777777" w:rsidR="00BB1805" w:rsidRPr="00FD0425" w:rsidRDefault="00BB1805" w:rsidP="00BB1805">
      <w:pPr>
        <w:pStyle w:val="PL"/>
        <w:rPr>
          <w:snapToGrid w:val="0"/>
        </w:rPr>
      </w:pPr>
    </w:p>
    <w:p w14:paraId="72A61FB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1BCD9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AA8ACB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749B7A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B336B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467247" w14:textId="77777777" w:rsidR="00BB1805" w:rsidRPr="00FD0425" w:rsidRDefault="00BB1805" w:rsidP="00BB1805">
      <w:pPr>
        <w:pStyle w:val="PL"/>
        <w:rPr>
          <w:snapToGrid w:val="0"/>
        </w:rPr>
      </w:pPr>
    </w:p>
    <w:p w14:paraId="2A9AF44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159ACD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6ED0EC9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11440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6BC565" w14:textId="77777777" w:rsidR="00BB1805" w:rsidRPr="00FD0425" w:rsidRDefault="00BB1805" w:rsidP="00BB1805">
      <w:pPr>
        <w:pStyle w:val="PL"/>
        <w:rPr>
          <w:snapToGrid w:val="0"/>
        </w:rPr>
      </w:pPr>
    </w:p>
    <w:p w14:paraId="6E80690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4F4A8B0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9C5A3F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308C6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86481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87A46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FBB7A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55AF5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33CE4E" w14:textId="77777777" w:rsidR="00BB1805" w:rsidRPr="00FD0425" w:rsidRDefault="00BB1805" w:rsidP="00BB1805">
      <w:pPr>
        <w:pStyle w:val="PL"/>
        <w:rPr>
          <w:snapToGrid w:val="0"/>
        </w:rPr>
      </w:pPr>
    </w:p>
    <w:p w14:paraId="1E7E674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724D83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2C394D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43107B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02DA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84DEC8" w14:textId="77777777" w:rsidR="00BB1805" w:rsidRPr="00FD0425" w:rsidRDefault="00BB1805" w:rsidP="00BB1805">
      <w:pPr>
        <w:pStyle w:val="PL"/>
        <w:rPr>
          <w:snapToGrid w:val="0"/>
        </w:rPr>
      </w:pPr>
    </w:p>
    <w:p w14:paraId="54634B5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04D1F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C97F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2DE3D1" w14:textId="77777777" w:rsidR="00BB1805" w:rsidRPr="00FD0425" w:rsidRDefault="00BB1805" w:rsidP="00BB1805">
      <w:pPr>
        <w:pStyle w:val="PL"/>
        <w:rPr>
          <w:snapToGrid w:val="0"/>
        </w:rPr>
      </w:pPr>
    </w:p>
    <w:p w14:paraId="25898A44" w14:textId="77777777" w:rsidR="00BB1805" w:rsidRPr="00FD0425" w:rsidRDefault="00BB1805" w:rsidP="00BB1805">
      <w:pPr>
        <w:pStyle w:val="PL"/>
        <w:rPr>
          <w:snapToGrid w:val="0"/>
        </w:rPr>
      </w:pPr>
    </w:p>
    <w:p w14:paraId="288A15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5ACA8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181720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493BF30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E81E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D5BAE1" w14:textId="77777777" w:rsidR="00BB1805" w:rsidRPr="00FD0425" w:rsidRDefault="00BB1805" w:rsidP="00BB1805">
      <w:pPr>
        <w:pStyle w:val="PL"/>
        <w:rPr>
          <w:snapToGrid w:val="0"/>
        </w:rPr>
      </w:pPr>
    </w:p>
    <w:p w14:paraId="4C6F21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5E69F9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22A0FEE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60683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8B06EF" w14:textId="77777777" w:rsidR="00BB1805" w:rsidRPr="00FD0425" w:rsidRDefault="00BB1805" w:rsidP="00BB1805">
      <w:pPr>
        <w:pStyle w:val="PL"/>
        <w:rPr>
          <w:snapToGrid w:val="0"/>
        </w:rPr>
      </w:pPr>
    </w:p>
    <w:p w14:paraId="2695C9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5B5E3DA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71348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F9ADC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8BCF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5A7546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5CF1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A949F6" w14:textId="77777777" w:rsidR="00BB1805" w:rsidRPr="00FD0425" w:rsidRDefault="00BB1805" w:rsidP="00BB1805">
      <w:pPr>
        <w:pStyle w:val="PL"/>
        <w:rPr>
          <w:snapToGrid w:val="0"/>
        </w:rPr>
      </w:pPr>
    </w:p>
    <w:p w14:paraId="38873E6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3770EB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FAF25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132EE6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4E2E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61495D" w14:textId="77777777" w:rsidR="00BB1805" w:rsidRPr="00FD0425" w:rsidRDefault="00BB1805" w:rsidP="00BB1805">
      <w:pPr>
        <w:pStyle w:val="PL"/>
        <w:rPr>
          <w:snapToGrid w:val="0"/>
        </w:rPr>
      </w:pPr>
    </w:p>
    <w:p w14:paraId="0A4836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F540B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5B90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B5A2A0" w14:textId="77777777" w:rsidR="00BB1805" w:rsidRPr="00FD0425" w:rsidRDefault="00BB1805" w:rsidP="00BB1805">
      <w:pPr>
        <w:pStyle w:val="PL"/>
        <w:rPr>
          <w:snapToGrid w:val="0"/>
        </w:rPr>
      </w:pPr>
    </w:p>
    <w:p w14:paraId="502C9D08" w14:textId="77777777" w:rsidR="00BB1805" w:rsidRPr="00FD0425" w:rsidRDefault="00BB1805" w:rsidP="00BB1805">
      <w:pPr>
        <w:pStyle w:val="PL"/>
        <w:rPr>
          <w:snapToGrid w:val="0"/>
        </w:rPr>
      </w:pPr>
    </w:p>
    <w:p w14:paraId="5A910B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7803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2BCB99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172E94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1555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8A1275" w14:textId="77777777" w:rsidR="00BB1805" w:rsidRPr="00FD0425" w:rsidRDefault="00BB1805" w:rsidP="00BB1805">
      <w:pPr>
        <w:pStyle w:val="PL"/>
        <w:rPr>
          <w:snapToGrid w:val="0"/>
        </w:rPr>
      </w:pPr>
    </w:p>
    <w:p w14:paraId="7DF3031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6ECB965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1352D4E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BD96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4E1E5E" w14:textId="77777777" w:rsidR="00BB1805" w:rsidRPr="00FD0425" w:rsidRDefault="00BB1805" w:rsidP="00BB1805">
      <w:pPr>
        <w:pStyle w:val="PL"/>
        <w:rPr>
          <w:snapToGrid w:val="0"/>
        </w:rPr>
      </w:pPr>
    </w:p>
    <w:p w14:paraId="46EFE07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7B838A7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64423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4CEE0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F5374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B3EB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5ACAF4" w14:textId="77777777" w:rsidR="00BB1805" w:rsidRPr="00FD0425" w:rsidRDefault="00BB1805" w:rsidP="00BB1805">
      <w:pPr>
        <w:pStyle w:val="PL"/>
        <w:rPr>
          <w:snapToGrid w:val="0"/>
        </w:rPr>
      </w:pPr>
    </w:p>
    <w:p w14:paraId="7A28A1C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03D2E613" w14:textId="77777777" w:rsidR="00BB1805" w:rsidRPr="00FD0425" w:rsidRDefault="00BB1805" w:rsidP="00BB1805">
      <w:pPr>
        <w:pStyle w:val="PL"/>
        <w:rPr>
          <w:snapToGrid w:val="0"/>
        </w:rPr>
      </w:pPr>
    </w:p>
    <w:p w14:paraId="4CD122C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0E2FBE6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58A933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6E349E34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73A6183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5FBE2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295C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E03783" w14:textId="77777777" w:rsidR="00BB1805" w:rsidRPr="00FD0425" w:rsidRDefault="00BB1805" w:rsidP="00BB1805">
      <w:pPr>
        <w:pStyle w:val="PL"/>
        <w:rPr>
          <w:snapToGrid w:val="0"/>
        </w:rPr>
      </w:pPr>
    </w:p>
    <w:p w14:paraId="30BE770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5E92A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140E5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77FD5E" w14:textId="77777777" w:rsidR="00BB1805" w:rsidRPr="00FD0425" w:rsidRDefault="00BB1805" w:rsidP="00BB1805">
      <w:pPr>
        <w:pStyle w:val="PL"/>
        <w:rPr>
          <w:snapToGrid w:val="0"/>
        </w:rPr>
      </w:pPr>
    </w:p>
    <w:p w14:paraId="173FFB75" w14:textId="77777777" w:rsidR="00BB1805" w:rsidRPr="00FD0425" w:rsidRDefault="00BB1805" w:rsidP="00BB1805">
      <w:pPr>
        <w:pStyle w:val="PL"/>
        <w:rPr>
          <w:snapToGrid w:val="0"/>
        </w:rPr>
      </w:pPr>
    </w:p>
    <w:p w14:paraId="0C9E782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74DA1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DFA7B5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0E318E3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28B3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7D52E9" w14:textId="77777777" w:rsidR="00BB1805" w:rsidRPr="00FD0425" w:rsidRDefault="00BB1805" w:rsidP="00BB1805">
      <w:pPr>
        <w:pStyle w:val="PL"/>
        <w:rPr>
          <w:snapToGrid w:val="0"/>
        </w:rPr>
      </w:pPr>
    </w:p>
    <w:p w14:paraId="54E285F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11394B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5E10D0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232C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7E9DDE" w14:textId="77777777" w:rsidR="00BB1805" w:rsidRPr="00FD0425" w:rsidRDefault="00BB1805" w:rsidP="00BB1805">
      <w:pPr>
        <w:pStyle w:val="PL"/>
        <w:rPr>
          <w:snapToGrid w:val="0"/>
        </w:rPr>
      </w:pPr>
    </w:p>
    <w:p w14:paraId="6A7B22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10E620C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83205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7CAB7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CA79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91CD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72291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59FBB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F4ED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4B50DD" w14:textId="77777777" w:rsidR="00BB1805" w:rsidRPr="00FD0425" w:rsidRDefault="00BB1805" w:rsidP="00BB1805">
      <w:pPr>
        <w:pStyle w:val="PL"/>
        <w:rPr>
          <w:snapToGrid w:val="0"/>
        </w:rPr>
      </w:pPr>
    </w:p>
    <w:p w14:paraId="7A69D8B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49AAF729" w14:textId="77777777" w:rsidR="00BB1805" w:rsidRPr="00FD0425" w:rsidRDefault="00BB1805" w:rsidP="00BB1805">
      <w:pPr>
        <w:pStyle w:val="PL"/>
        <w:rPr>
          <w:snapToGrid w:val="0"/>
        </w:rPr>
      </w:pPr>
    </w:p>
    <w:p w14:paraId="3ED8B94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1B48F3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8BBB22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33ADDB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2FB988F8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7BC866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52156AAD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AAA605E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53FB0BF" w14:textId="77777777" w:rsidR="00BB1805" w:rsidRPr="00FD0425" w:rsidRDefault="00BB1805" w:rsidP="00BB1805">
      <w:pPr>
        <w:pStyle w:val="PL"/>
      </w:pPr>
      <w:r w:rsidRPr="00FD0425">
        <w:t>}</w:t>
      </w:r>
    </w:p>
    <w:p w14:paraId="476C4483" w14:textId="77777777" w:rsidR="00BB1805" w:rsidRPr="00FD0425" w:rsidRDefault="00BB1805" w:rsidP="00BB1805">
      <w:pPr>
        <w:pStyle w:val="PL"/>
      </w:pPr>
    </w:p>
    <w:p w14:paraId="1F8D271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5224EF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3D166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90523F" w14:textId="77777777" w:rsidR="00BB1805" w:rsidRPr="00FD0425" w:rsidRDefault="00BB1805" w:rsidP="00BB1805">
      <w:pPr>
        <w:pStyle w:val="PL"/>
      </w:pPr>
    </w:p>
    <w:p w14:paraId="45AFE78B" w14:textId="77777777" w:rsidR="00BB1805" w:rsidRPr="00FD0425" w:rsidRDefault="00BB1805" w:rsidP="00BB1805">
      <w:pPr>
        <w:pStyle w:val="PL"/>
        <w:rPr>
          <w:snapToGrid w:val="0"/>
        </w:rPr>
      </w:pPr>
    </w:p>
    <w:p w14:paraId="0852A3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4CB8D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5C08F7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24D0C50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24249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9D9146" w14:textId="77777777" w:rsidR="00BB1805" w:rsidRPr="00FD0425" w:rsidRDefault="00BB1805" w:rsidP="00BB1805">
      <w:pPr>
        <w:pStyle w:val="PL"/>
        <w:rPr>
          <w:snapToGrid w:val="0"/>
        </w:rPr>
      </w:pPr>
    </w:p>
    <w:p w14:paraId="40DAF62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2B2335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00B714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9E52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DC64A8" w14:textId="77777777" w:rsidR="00BB1805" w:rsidRPr="00FD0425" w:rsidRDefault="00BB1805" w:rsidP="00BB1805">
      <w:pPr>
        <w:pStyle w:val="PL"/>
        <w:rPr>
          <w:snapToGrid w:val="0"/>
        </w:rPr>
      </w:pPr>
    </w:p>
    <w:p w14:paraId="000E7DF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4703A22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6FC2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8C43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07AC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07BDEC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1E50A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08369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2723DDE8" w14:textId="77777777" w:rsidR="00BB1805" w:rsidRPr="00FD0425" w:rsidRDefault="00BB1805" w:rsidP="00BB1805">
      <w:pPr>
        <w:pStyle w:val="PL"/>
        <w:rPr>
          <w:snapToGrid w:val="0"/>
        </w:rPr>
      </w:pPr>
    </w:p>
    <w:p w14:paraId="2604E1F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245D0AD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0765CC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77D159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35586B8C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1C22A85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789FBF5B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37CEC0A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0A77F75B" w14:textId="77777777" w:rsidR="00BB1805" w:rsidRPr="00FD0425" w:rsidRDefault="00BB1805" w:rsidP="00BB1805">
      <w:pPr>
        <w:pStyle w:val="PL"/>
      </w:pPr>
      <w:r w:rsidRPr="00FD0425">
        <w:t>}</w:t>
      </w:r>
    </w:p>
    <w:p w14:paraId="3759089E" w14:textId="77777777" w:rsidR="00BB1805" w:rsidRPr="00FD0425" w:rsidRDefault="00BB1805" w:rsidP="00BB1805">
      <w:pPr>
        <w:pStyle w:val="PL"/>
      </w:pPr>
    </w:p>
    <w:p w14:paraId="6DAC75D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C313D7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0F534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EFB6160" w14:textId="77777777" w:rsidR="00BB1805" w:rsidRPr="00FD0425" w:rsidRDefault="00BB1805" w:rsidP="00BB1805">
      <w:pPr>
        <w:pStyle w:val="PL"/>
      </w:pPr>
    </w:p>
    <w:p w14:paraId="6CD386C0" w14:textId="77777777" w:rsidR="00BB1805" w:rsidRPr="00FD0425" w:rsidRDefault="00BB1805" w:rsidP="00BB1805">
      <w:pPr>
        <w:pStyle w:val="PL"/>
        <w:rPr>
          <w:snapToGrid w:val="0"/>
        </w:rPr>
      </w:pPr>
    </w:p>
    <w:p w14:paraId="09E55C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2031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191774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4AA5B04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69812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8C35FE" w14:textId="77777777" w:rsidR="00BB1805" w:rsidRPr="00FD0425" w:rsidRDefault="00BB1805" w:rsidP="00BB1805">
      <w:pPr>
        <w:pStyle w:val="PL"/>
        <w:rPr>
          <w:snapToGrid w:val="0"/>
        </w:rPr>
      </w:pPr>
    </w:p>
    <w:p w14:paraId="39002B0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567FE95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042765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776A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4F5501" w14:textId="77777777" w:rsidR="00BB1805" w:rsidRPr="00FD0425" w:rsidRDefault="00BB1805" w:rsidP="00BB1805">
      <w:pPr>
        <w:pStyle w:val="PL"/>
        <w:rPr>
          <w:snapToGrid w:val="0"/>
        </w:rPr>
      </w:pPr>
    </w:p>
    <w:p w14:paraId="247CE81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66E0CDA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3ED0A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D7144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317C1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472AD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7854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4FD799" w14:textId="77777777" w:rsidR="00BB1805" w:rsidRPr="00FD0425" w:rsidRDefault="00BB1805" w:rsidP="00BB1805">
      <w:pPr>
        <w:pStyle w:val="PL"/>
        <w:rPr>
          <w:snapToGrid w:val="0"/>
        </w:rPr>
      </w:pPr>
    </w:p>
    <w:p w14:paraId="170EDB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08A6C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F401BB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69F335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4736E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12D798" w14:textId="77777777" w:rsidR="00BB1805" w:rsidRPr="00FD0425" w:rsidRDefault="00BB1805" w:rsidP="00BB1805">
      <w:pPr>
        <w:pStyle w:val="PL"/>
        <w:rPr>
          <w:snapToGrid w:val="0"/>
        </w:rPr>
      </w:pPr>
    </w:p>
    <w:p w14:paraId="7AE5D69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5E65EF6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079E94E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C2D16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E96AA9" w14:textId="77777777" w:rsidR="00BB1805" w:rsidRPr="00FD0425" w:rsidRDefault="00BB1805" w:rsidP="00BB1805">
      <w:pPr>
        <w:pStyle w:val="PL"/>
        <w:rPr>
          <w:snapToGrid w:val="0"/>
        </w:rPr>
      </w:pPr>
    </w:p>
    <w:p w14:paraId="22ADBF5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7E9266C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7F1D3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90B74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D4C3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4FF2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D286C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12D87AD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ED776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0B6AF6" w14:textId="77777777" w:rsidR="00BB1805" w:rsidRPr="00FD0425" w:rsidRDefault="00BB1805" w:rsidP="00BB1805">
      <w:pPr>
        <w:pStyle w:val="PL"/>
        <w:rPr>
          <w:snapToGrid w:val="0"/>
        </w:rPr>
      </w:pPr>
    </w:p>
    <w:p w14:paraId="1B133B7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4BDCB40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F4013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67DF27B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03932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5F326E0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B306F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FDD97" w14:textId="77777777" w:rsidR="00BB1805" w:rsidRPr="00FD0425" w:rsidRDefault="00BB1805" w:rsidP="00BB1805">
      <w:pPr>
        <w:pStyle w:val="PL"/>
        <w:rPr>
          <w:snapToGrid w:val="0"/>
        </w:rPr>
      </w:pPr>
    </w:p>
    <w:p w14:paraId="4084E7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5A6D81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BD8DA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F10813" w14:textId="77777777" w:rsidR="00BB1805" w:rsidRPr="00FD0425" w:rsidRDefault="00BB1805" w:rsidP="00BB1805">
      <w:pPr>
        <w:pStyle w:val="PL"/>
        <w:rPr>
          <w:snapToGrid w:val="0"/>
        </w:rPr>
      </w:pPr>
    </w:p>
    <w:p w14:paraId="7FCFC61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60F091F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81C90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4AE2CA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7A3A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2D10AC" w14:textId="77777777" w:rsidR="00BB1805" w:rsidRPr="00FD0425" w:rsidRDefault="00BB1805" w:rsidP="00BB1805">
      <w:pPr>
        <w:pStyle w:val="PL"/>
        <w:rPr>
          <w:snapToGrid w:val="0"/>
        </w:rPr>
      </w:pPr>
    </w:p>
    <w:p w14:paraId="18E57B6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6BC5EA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893CD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F0A33A" w14:textId="77777777" w:rsidR="00BB1805" w:rsidRPr="00FD0425" w:rsidRDefault="00BB1805" w:rsidP="00BB1805">
      <w:pPr>
        <w:pStyle w:val="PL"/>
        <w:rPr>
          <w:snapToGrid w:val="0"/>
        </w:rPr>
      </w:pPr>
    </w:p>
    <w:p w14:paraId="14B2EA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2ECA94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C9F671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7A4263B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F89AE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5B82EE" w14:textId="77777777" w:rsidR="00BB1805" w:rsidRPr="00FD0425" w:rsidRDefault="00BB1805" w:rsidP="00BB1805">
      <w:pPr>
        <w:pStyle w:val="PL"/>
        <w:rPr>
          <w:snapToGrid w:val="0"/>
        </w:rPr>
      </w:pPr>
    </w:p>
    <w:p w14:paraId="54BADD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1FD7CB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A520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D6010" w14:textId="77777777" w:rsidR="00BB1805" w:rsidRPr="00FD0425" w:rsidRDefault="00BB1805" w:rsidP="00BB1805">
      <w:pPr>
        <w:pStyle w:val="PL"/>
        <w:rPr>
          <w:snapToGrid w:val="0"/>
        </w:rPr>
      </w:pPr>
    </w:p>
    <w:p w14:paraId="70BB26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B430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A5AE8E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4426736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24F2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65F3AD" w14:textId="77777777" w:rsidR="00BB1805" w:rsidRPr="00FD0425" w:rsidRDefault="00BB1805" w:rsidP="00BB1805">
      <w:pPr>
        <w:pStyle w:val="PL"/>
        <w:rPr>
          <w:snapToGrid w:val="0"/>
        </w:rPr>
      </w:pPr>
    </w:p>
    <w:p w14:paraId="1841F4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3548565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33246D0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771B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66F0AA" w14:textId="77777777" w:rsidR="00BB1805" w:rsidRPr="00FD0425" w:rsidRDefault="00BB1805" w:rsidP="00BB1805">
      <w:pPr>
        <w:pStyle w:val="PL"/>
        <w:rPr>
          <w:snapToGrid w:val="0"/>
        </w:rPr>
      </w:pPr>
    </w:p>
    <w:p w14:paraId="3B2B8A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106FAA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E24CD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AA787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0DB8AE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6D73F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0600A0" w14:textId="77777777" w:rsidR="00BB1805" w:rsidRPr="00FD0425" w:rsidRDefault="00BB1805" w:rsidP="00BB1805">
      <w:pPr>
        <w:pStyle w:val="PL"/>
        <w:rPr>
          <w:snapToGrid w:val="0"/>
        </w:rPr>
      </w:pPr>
    </w:p>
    <w:p w14:paraId="3452E1A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6AA884BC" w14:textId="77777777" w:rsidR="00BB1805" w:rsidRPr="00FD0425" w:rsidRDefault="00BB1805" w:rsidP="00BB1805">
      <w:pPr>
        <w:pStyle w:val="PL"/>
        <w:rPr>
          <w:snapToGrid w:val="0"/>
        </w:rPr>
      </w:pPr>
    </w:p>
    <w:p w14:paraId="5DF906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3586AC88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0A95B0E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2BAF688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034AC7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D9669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41BFC5" w14:textId="77777777" w:rsidR="00BB1805" w:rsidRPr="00FD0425" w:rsidRDefault="00BB1805" w:rsidP="00BB1805">
      <w:pPr>
        <w:pStyle w:val="PL"/>
        <w:rPr>
          <w:snapToGrid w:val="0"/>
        </w:rPr>
      </w:pPr>
    </w:p>
    <w:p w14:paraId="1E66BE4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69EC8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8138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630C7B" w14:textId="77777777" w:rsidR="00BB1805" w:rsidRPr="00FD0425" w:rsidRDefault="00BB1805" w:rsidP="00BB1805">
      <w:pPr>
        <w:pStyle w:val="PL"/>
        <w:rPr>
          <w:snapToGrid w:val="0"/>
        </w:rPr>
      </w:pPr>
    </w:p>
    <w:p w14:paraId="1EE2986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FCCF4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A9A5CB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4D4A617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89204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A79FFA" w14:textId="77777777" w:rsidR="00BB1805" w:rsidRPr="00FD0425" w:rsidRDefault="00BB1805" w:rsidP="00BB1805">
      <w:pPr>
        <w:pStyle w:val="PL"/>
        <w:rPr>
          <w:snapToGrid w:val="0"/>
        </w:rPr>
      </w:pPr>
    </w:p>
    <w:p w14:paraId="25B11A6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164EC06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6638FBB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1DD82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FA11E2" w14:textId="77777777" w:rsidR="00BB1805" w:rsidRPr="00FD0425" w:rsidRDefault="00BB1805" w:rsidP="00BB1805">
      <w:pPr>
        <w:pStyle w:val="PL"/>
        <w:rPr>
          <w:snapToGrid w:val="0"/>
        </w:rPr>
      </w:pPr>
    </w:p>
    <w:p w14:paraId="068CCA0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622FD1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8ABC5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68838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8A28FC" w14:textId="77777777" w:rsidR="00BB1805" w:rsidRPr="00FD0425" w:rsidRDefault="00BB1805" w:rsidP="00BB1805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2B5310B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CB4BC5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A9D4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54D693" w14:textId="77777777" w:rsidR="00BB1805" w:rsidRPr="00FD0425" w:rsidRDefault="00BB1805" w:rsidP="00BB1805">
      <w:pPr>
        <w:pStyle w:val="PL"/>
        <w:rPr>
          <w:snapToGrid w:val="0"/>
        </w:rPr>
      </w:pPr>
    </w:p>
    <w:p w14:paraId="73B877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06D4237C" w14:textId="77777777" w:rsidR="00BB1805" w:rsidRPr="00FD0425" w:rsidRDefault="00BB1805" w:rsidP="00BB1805">
      <w:pPr>
        <w:pStyle w:val="PL"/>
        <w:rPr>
          <w:snapToGrid w:val="0"/>
        </w:rPr>
      </w:pPr>
    </w:p>
    <w:p w14:paraId="1361F4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2FEB1C7E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69B0E34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0B8B3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E8527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1EB13D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A0C57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C484C8" w14:textId="77777777" w:rsidR="00BB1805" w:rsidRPr="00FD0425" w:rsidRDefault="00BB1805" w:rsidP="00BB1805">
      <w:pPr>
        <w:pStyle w:val="PL"/>
        <w:rPr>
          <w:snapToGrid w:val="0"/>
        </w:rPr>
      </w:pPr>
    </w:p>
    <w:p w14:paraId="4826AD9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EDF72C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41ECE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29C90F" w14:textId="77777777" w:rsidR="00BB1805" w:rsidRPr="00FD0425" w:rsidRDefault="00BB1805" w:rsidP="00BB1805">
      <w:pPr>
        <w:pStyle w:val="PL"/>
        <w:rPr>
          <w:snapToGrid w:val="0"/>
        </w:rPr>
      </w:pPr>
    </w:p>
    <w:p w14:paraId="3F1323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5C3E65E3" w14:textId="77777777" w:rsidR="00BB1805" w:rsidRPr="00FD0425" w:rsidRDefault="00BB1805" w:rsidP="00BB1805">
      <w:pPr>
        <w:pStyle w:val="PL"/>
        <w:rPr>
          <w:snapToGrid w:val="0"/>
        </w:rPr>
      </w:pPr>
    </w:p>
    <w:p w14:paraId="60D7AD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4D2DA0A1" w14:textId="77777777" w:rsidR="00BB1805" w:rsidRPr="00FD0425" w:rsidRDefault="00BB1805" w:rsidP="00BB180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A782C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1F5CDA3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482D67D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F4C15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A9656C" w14:textId="77777777" w:rsidR="00BB1805" w:rsidRPr="00FD0425" w:rsidRDefault="00BB1805" w:rsidP="00BB1805">
      <w:pPr>
        <w:pStyle w:val="PL"/>
        <w:rPr>
          <w:snapToGrid w:val="0"/>
        </w:rPr>
      </w:pPr>
    </w:p>
    <w:p w14:paraId="35A492A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59B40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0A1A4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9FEB52" w14:textId="77777777" w:rsidR="00BB1805" w:rsidRPr="00FD0425" w:rsidRDefault="00BB1805" w:rsidP="00BB1805">
      <w:pPr>
        <w:pStyle w:val="PL"/>
        <w:rPr>
          <w:snapToGrid w:val="0"/>
        </w:rPr>
      </w:pPr>
    </w:p>
    <w:p w14:paraId="2813591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4EB3C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54D2DC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702A006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5EA8B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7B55F6" w14:textId="77777777" w:rsidR="00BB1805" w:rsidRPr="00FD0425" w:rsidRDefault="00BB1805" w:rsidP="00BB1805">
      <w:pPr>
        <w:pStyle w:val="PL"/>
        <w:rPr>
          <w:snapToGrid w:val="0"/>
        </w:rPr>
      </w:pPr>
    </w:p>
    <w:p w14:paraId="3E9DA44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40B3C61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4BC3C7E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D80D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825760" w14:textId="77777777" w:rsidR="00BB1805" w:rsidRPr="00FD0425" w:rsidRDefault="00BB1805" w:rsidP="00BB1805">
      <w:pPr>
        <w:pStyle w:val="PL"/>
        <w:rPr>
          <w:snapToGrid w:val="0"/>
        </w:rPr>
      </w:pPr>
    </w:p>
    <w:p w14:paraId="025EDE0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0C77CE5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34A5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DB43C1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67223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3D1B3E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EF0294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E6D03CE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7737BC57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04152E3" w14:textId="77777777" w:rsidR="00BB1805" w:rsidRDefault="00BB1805" w:rsidP="00BB180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159CEA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9319DAB" w14:textId="77777777" w:rsidR="00BB1805" w:rsidRPr="00FD0425" w:rsidRDefault="00BB1805" w:rsidP="00BB180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F7A68B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10D64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FA384A" w14:textId="77777777" w:rsidR="00BB1805" w:rsidRPr="00FD0425" w:rsidRDefault="00BB1805" w:rsidP="00BB1805">
      <w:pPr>
        <w:pStyle w:val="PL"/>
        <w:rPr>
          <w:snapToGrid w:val="0"/>
        </w:rPr>
      </w:pPr>
    </w:p>
    <w:p w14:paraId="404E53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E3C06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58617F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34A0FC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F86A8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1A83E5" w14:textId="77777777" w:rsidR="00BB1805" w:rsidRPr="00FD0425" w:rsidRDefault="00BB1805" w:rsidP="00BB1805">
      <w:pPr>
        <w:pStyle w:val="PL"/>
        <w:rPr>
          <w:snapToGrid w:val="0"/>
        </w:rPr>
      </w:pPr>
    </w:p>
    <w:p w14:paraId="0342C8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340ED3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7D7F5D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FFFDF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BFE9E4" w14:textId="77777777" w:rsidR="00BB1805" w:rsidRPr="00FD0425" w:rsidRDefault="00BB1805" w:rsidP="00BB1805">
      <w:pPr>
        <w:pStyle w:val="PL"/>
        <w:rPr>
          <w:snapToGrid w:val="0"/>
        </w:rPr>
      </w:pPr>
    </w:p>
    <w:p w14:paraId="1A7CA9F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3B91564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1A7AAB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84C64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5C1FD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E31A7F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2048A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344912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8805828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4EC2E713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6279700" w14:textId="77777777" w:rsidR="00BB1805" w:rsidRDefault="00BB1805" w:rsidP="00BB180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D89F55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C6572E5" w14:textId="77777777" w:rsidR="00BB1805" w:rsidRPr="00FD0425" w:rsidRDefault="00BB1805" w:rsidP="00BB180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4AF58E1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57D19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110053" w14:textId="77777777" w:rsidR="00BB1805" w:rsidRPr="00FD0425" w:rsidRDefault="00BB1805" w:rsidP="00BB1805">
      <w:pPr>
        <w:pStyle w:val="PL"/>
        <w:rPr>
          <w:snapToGrid w:val="0"/>
        </w:rPr>
      </w:pPr>
    </w:p>
    <w:p w14:paraId="2C4641E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5AF4E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727F1D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1D8347A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610D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44C342" w14:textId="77777777" w:rsidR="00BB1805" w:rsidRPr="00FD0425" w:rsidRDefault="00BB1805" w:rsidP="00BB1805">
      <w:pPr>
        <w:pStyle w:val="PL"/>
        <w:rPr>
          <w:snapToGrid w:val="0"/>
        </w:rPr>
      </w:pPr>
    </w:p>
    <w:p w14:paraId="0703915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2EECAD8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48CAAB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0F025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DA315B" w14:textId="77777777" w:rsidR="00BB1805" w:rsidRPr="00FD0425" w:rsidRDefault="00BB1805" w:rsidP="00BB1805">
      <w:pPr>
        <w:pStyle w:val="PL"/>
        <w:rPr>
          <w:snapToGrid w:val="0"/>
        </w:rPr>
      </w:pPr>
    </w:p>
    <w:p w14:paraId="31A430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02F0D98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D6CF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D3692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766FD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5EAE319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5BB0A86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391C4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FEDE15" w14:textId="77777777" w:rsidR="00BB1805" w:rsidRPr="00FD0425" w:rsidRDefault="00BB1805" w:rsidP="00BB1805">
      <w:pPr>
        <w:pStyle w:val="PL"/>
        <w:rPr>
          <w:snapToGrid w:val="0"/>
        </w:rPr>
      </w:pPr>
    </w:p>
    <w:p w14:paraId="2C9AA2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6BE28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DE69B4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1B89E0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6CEA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6CA52F" w14:textId="77777777" w:rsidR="00BB1805" w:rsidRPr="00FD0425" w:rsidRDefault="00BB1805" w:rsidP="00BB1805">
      <w:pPr>
        <w:pStyle w:val="PL"/>
        <w:rPr>
          <w:snapToGrid w:val="0"/>
        </w:rPr>
      </w:pPr>
    </w:p>
    <w:p w14:paraId="6709EBD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02AA7DC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61A875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B304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C3AEDA" w14:textId="77777777" w:rsidR="00BB1805" w:rsidRPr="00FD0425" w:rsidRDefault="00BB1805" w:rsidP="00BB1805">
      <w:pPr>
        <w:pStyle w:val="PL"/>
        <w:rPr>
          <w:snapToGrid w:val="0"/>
        </w:rPr>
      </w:pPr>
    </w:p>
    <w:p w14:paraId="2A17E28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7159F5E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3CC81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6DD3D990" w14:textId="77777777" w:rsidR="00BB1805" w:rsidRPr="00FD0425" w:rsidRDefault="00BB1805" w:rsidP="00BB180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4E5BA6" w14:textId="77777777" w:rsidR="00BB1805" w:rsidRPr="00FD0425" w:rsidRDefault="00BB1805" w:rsidP="00BB180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1EF6B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EB138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5A295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EFF6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D0398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3BF69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5670C7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A4DA0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4DC611" w14:textId="77777777" w:rsidR="00BB1805" w:rsidRPr="00FD0425" w:rsidRDefault="00BB1805" w:rsidP="00BB1805">
      <w:pPr>
        <w:pStyle w:val="PL"/>
        <w:rPr>
          <w:snapToGrid w:val="0"/>
        </w:rPr>
      </w:pPr>
    </w:p>
    <w:p w14:paraId="6CB44D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5C0DDA6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1A7F7B9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7B59D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7D77BAC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44400C" w14:textId="77777777" w:rsidR="00BB1805" w:rsidRPr="00FD0425" w:rsidRDefault="00BB1805" w:rsidP="00BB1805">
      <w:pPr>
        <w:pStyle w:val="PL"/>
        <w:rPr>
          <w:snapToGrid w:val="0"/>
        </w:rPr>
      </w:pPr>
    </w:p>
    <w:p w14:paraId="565A06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6BACC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40828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DD5415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25EF82F2" w14:textId="77777777" w:rsidR="00BB1805" w:rsidRPr="00FD0425" w:rsidRDefault="00BB1805" w:rsidP="00BB180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</w:t>
      </w:r>
      <w:proofErr w:type="spellEnd"/>
      <w:r w:rsidRPr="00FD0425">
        <w:rPr>
          <w:snapToGrid w:val="0"/>
        </w:rPr>
        <w:t>-gNB XNAP-PROTOCOL-IES ::= {</w:t>
      </w:r>
    </w:p>
    <w:p w14:paraId="707F45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8D78D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17625B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63C7D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F5CA8A" w14:textId="77777777" w:rsidR="00BB1805" w:rsidRPr="00FD0425" w:rsidRDefault="00BB1805" w:rsidP="00BB1805">
      <w:pPr>
        <w:pStyle w:val="PL"/>
        <w:rPr>
          <w:snapToGrid w:val="0"/>
        </w:rPr>
      </w:pPr>
    </w:p>
    <w:p w14:paraId="1167BE4B" w14:textId="77777777" w:rsidR="00BB1805" w:rsidRPr="00FD0425" w:rsidRDefault="00BB1805" w:rsidP="00BB1805">
      <w:pPr>
        <w:pStyle w:val="PL"/>
        <w:rPr>
          <w:snapToGrid w:val="0"/>
        </w:rPr>
      </w:pPr>
    </w:p>
    <w:p w14:paraId="53FBF28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0393F02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6FAF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0A309D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29BE0E1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2E9783" w14:textId="77777777" w:rsidR="00BB1805" w:rsidRPr="00FD0425" w:rsidRDefault="00BB1805" w:rsidP="00BB1805">
      <w:pPr>
        <w:pStyle w:val="PL"/>
        <w:rPr>
          <w:snapToGrid w:val="0"/>
        </w:rPr>
      </w:pPr>
    </w:p>
    <w:p w14:paraId="457767AA" w14:textId="77777777" w:rsidR="00BB1805" w:rsidRPr="00FD0425" w:rsidRDefault="00BB1805" w:rsidP="00BB1805">
      <w:pPr>
        <w:pStyle w:val="PL"/>
        <w:rPr>
          <w:snapToGrid w:val="0"/>
        </w:rPr>
      </w:pPr>
    </w:p>
    <w:p w14:paraId="10D0ADF7" w14:textId="77777777" w:rsidR="00BB1805" w:rsidRPr="00FD0425" w:rsidRDefault="00BB1805" w:rsidP="00BB1805">
      <w:pPr>
        <w:pStyle w:val="PL"/>
        <w:rPr>
          <w:snapToGrid w:val="0"/>
        </w:rPr>
      </w:pPr>
    </w:p>
    <w:p w14:paraId="30AEA1F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88544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15EF93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F94B4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E4BF6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9052E6" w14:textId="77777777" w:rsidR="00BB1805" w:rsidRPr="00FD0425" w:rsidRDefault="00BB1805" w:rsidP="00BB1805">
      <w:pPr>
        <w:pStyle w:val="PL"/>
        <w:rPr>
          <w:snapToGrid w:val="0"/>
        </w:rPr>
      </w:pPr>
    </w:p>
    <w:p w14:paraId="5BC912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4BC573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70EDEBD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7D833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20261B" w14:textId="77777777" w:rsidR="00BB1805" w:rsidRPr="00FD0425" w:rsidRDefault="00BB1805" w:rsidP="00BB1805">
      <w:pPr>
        <w:pStyle w:val="PL"/>
        <w:rPr>
          <w:snapToGrid w:val="0"/>
        </w:rPr>
      </w:pPr>
    </w:p>
    <w:p w14:paraId="7062B2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15593B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4EE28D" w14:textId="77777777" w:rsidR="00BB1805" w:rsidRPr="00FD0425" w:rsidRDefault="00BB1805" w:rsidP="00BB180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55E9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ECC39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1993F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4E1F1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240C276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4F5C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8FFD1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1AEC63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79AE066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2438D97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33FC67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11F018" w14:textId="77777777" w:rsidR="00BB1805" w:rsidRPr="00FD0425" w:rsidRDefault="00BB1805" w:rsidP="00BB1805">
      <w:pPr>
        <w:pStyle w:val="PL"/>
        <w:rPr>
          <w:snapToGrid w:val="0"/>
        </w:rPr>
      </w:pPr>
    </w:p>
    <w:p w14:paraId="4C34AD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1BF0C6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0806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DD47E3" w14:textId="77777777" w:rsidR="00BB1805" w:rsidRPr="00FD0425" w:rsidRDefault="00BB1805" w:rsidP="00BB1805">
      <w:pPr>
        <w:pStyle w:val="PL"/>
        <w:rPr>
          <w:snapToGrid w:val="0"/>
        </w:rPr>
      </w:pPr>
    </w:p>
    <w:p w14:paraId="511BB29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2E9F570C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1DB3B6E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283BD28" w14:textId="77777777" w:rsidR="00BB1805" w:rsidRPr="00FD0425" w:rsidRDefault="00BB1805" w:rsidP="00BB1805">
      <w:pPr>
        <w:pStyle w:val="PL"/>
      </w:pPr>
      <w:r w:rsidRPr="00FD0425">
        <w:t>}</w:t>
      </w:r>
    </w:p>
    <w:p w14:paraId="52FC8B56" w14:textId="77777777" w:rsidR="00BB1805" w:rsidRPr="00FD0425" w:rsidRDefault="00BB1805" w:rsidP="00BB1805">
      <w:pPr>
        <w:pStyle w:val="PL"/>
      </w:pPr>
    </w:p>
    <w:p w14:paraId="3D7A39F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50F46E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20A56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770A56" w14:textId="77777777" w:rsidR="00BB1805" w:rsidRPr="00FD0425" w:rsidRDefault="00BB1805" w:rsidP="00BB1805">
      <w:pPr>
        <w:pStyle w:val="PL"/>
        <w:rPr>
          <w:snapToGrid w:val="0"/>
        </w:rPr>
      </w:pPr>
    </w:p>
    <w:p w14:paraId="4AD44083" w14:textId="77777777" w:rsidR="00BB1805" w:rsidRPr="00FD0425" w:rsidRDefault="00BB1805" w:rsidP="00BB1805">
      <w:pPr>
        <w:pStyle w:val="PL"/>
        <w:rPr>
          <w:snapToGrid w:val="0"/>
        </w:rPr>
      </w:pPr>
    </w:p>
    <w:p w14:paraId="4BBBAF1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7A37F1F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4AAC48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C0234A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C16C59F" w14:textId="77777777" w:rsidR="00BB1805" w:rsidRPr="00FD0425" w:rsidRDefault="00BB1805" w:rsidP="00BB1805">
      <w:pPr>
        <w:pStyle w:val="PL"/>
      </w:pPr>
      <w:r w:rsidRPr="00FD0425">
        <w:t>}</w:t>
      </w:r>
    </w:p>
    <w:p w14:paraId="00A8226F" w14:textId="77777777" w:rsidR="00BB1805" w:rsidRPr="00FD0425" w:rsidRDefault="00BB1805" w:rsidP="00BB1805">
      <w:pPr>
        <w:pStyle w:val="PL"/>
      </w:pPr>
    </w:p>
    <w:p w14:paraId="4D3D9C3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F9FDEE6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33703D5" w14:textId="77777777" w:rsidR="00BB1805" w:rsidRDefault="00BB1805" w:rsidP="00BB180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09AD9E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A6060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41FA3B" w14:textId="77777777" w:rsidR="00BB1805" w:rsidRPr="00FD0425" w:rsidRDefault="00BB1805" w:rsidP="00BB1805">
      <w:pPr>
        <w:pStyle w:val="PL"/>
        <w:rPr>
          <w:snapToGrid w:val="0"/>
        </w:rPr>
      </w:pPr>
    </w:p>
    <w:p w14:paraId="0129926A" w14:textId="77777777" w:rsidR="00BB1805" w:rsidRPr="00FD0425" w:rsidRDefault="00BB1805" w:rsidP="00BB1805">
      <w:pPr>
        <w:pStyle w:val="PL"/>
        <w:rPr>
          <w:snapToGrid w:val="0"/>
        </w:rPr>
      </w:pPr>
    </w:p>
    <w:p w14:paraId="32E28BF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20DAC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74D06D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1F6CD1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ADBE3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663B77" w14:textId="77777777" w:rsidR="00BB1805" w:rsidRPr="00FD0425" w:rsidRDefault="00BB1805" w:rsidP="00BB1805">
      <w:pPr>
        <w:pStyle w:val="PL"/>
        <w:rPr>
          <w:snapToGrid w:val="0"/>
        </w:rPr>
      </w:pPr>
    </w:p>
    <w:p w14:paraId="0D03F9A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6C8D691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08046C2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B59F7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B41BEE" w14:textId="77777777" w:rsidR="00BB1805" w:rsidRPr="00FD0425" w:rsidRDefault="00BB1805" w:rsidP="00BB1805">
      <w:pPr>
        <w:pStyle w:val="PL"/>
        <w:rPr>
          <w:snapToGrid w:val="0"/>
        </w:rPr>
      </w:pPr>
    </w:p>
    <w:p w14:paraId="6EA069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1AEA1D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6CC1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4CDE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10449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34236A2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AC67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0DA96C" w14:textId="77777777" w:rsidR="00BB1805" w:rsidRPr="00FD0425" w:rsidRDefault="00BB1805" w:rsidP="00BB1805">
      <w:pPr>
        <w:pStyle w:val="PL"/>
        <w:rPr>
          <w:snapToGrid w:val="0"/>
        </w:rPr>
      </w:pPr>
    </w:p>
    <w:p w14:paraId="29297139" w14:textId="77777777" w:rsidR="00BB1805" w:rsidRPr="00FD0425" w:rsidRDefault="00BB1805" w:rsidP="00BB1805">
      <w:pPr>
        <w:pStyle w:val="PL"/>
        <w:rPr>
          <w:snapToGrid w:val="0"/>
        </w:rPr>
      </w:pPr>
    </w:p>
    <w:p w14:paraId="35E95B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5A60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29627D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10B426B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3DCAA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94BE96" w14:textId="77777777" w:rsidR="00BB1805" w:rsidRPr="00FD0425" w:rsidRDefault="00BB1805" w:rsidP="00BB1805">
      <w:pPr>
        <w:pStyle w:val="PL"/>
        <w:rPr>
          <w:snapToGrid w:val="0"/>
        </w:rPr>
      </w:pPr>
    </w:p>
    <w:p w14:paraId="686070B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56D1B9E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46D4E7E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D213E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51CC6C" w14:textId="77777777" w:rsidR="00BB1805" w:rsidRPr="00FD0425" w:rsidRDefault="00BB1805" w:rsidP="00BB1805">
      <w:pPr>
        <w:pStyle w:val="PL"/>
        <w:rPr>
          <w:snapToGrid w:val="0"/>
        </w:rPr>
      </w:pPr>
    </w:p>
    <w:p w14:paraId="4B1C26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120C187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139D2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C8151D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2D691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248159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</w:p>
    <w:p w14:paraId="50831AC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50A84B1E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6356A88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0E8BE25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2777E0C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F707B6" w14:textId="77777777" w:rsidR="00BB1805" w:rsidRPr="00FD0425" w:rsidRDefault="00BB1805" w:rsidP="00BB1805">
      <w:pPr>
        <w:pStyle w:val="PL"/>
        <w:rPr>
          <w:snapToGrid w:val="0"/>
        </w:rPr>
      </w:pPr>
    </w:p>
    <w:p w14:paraId="6BEFAD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64E5C60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EA8C7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1B016E" w14:textId="77777777" w:rsidR="00BB1805" w:rsidRPr="00FD0425" w:rsidRDefault="00BB1805" w:rsidP="00BB1805">
      <w:pPr>
        <w:pStyle w:val="PL"/>
        <w:rPr>
          <w:snapToGrid w:val="0"/>
        </w:rPr>
      </w:pPr>
    </w:p>
    <w:p w14:paraId="491290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68492EDB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A977E7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00DBA5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6AD1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DF5614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A153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127E64" w14:textId="77777777" w:rsidR="00BB1805" w:rsidRPr="00FD0425" w:rsidRDefault="00BB1805" w:rsidP="00BB1805">
      <w:pPr>
        <w:pStyle w:val="PL"/>
        <w:rPr>
          <w:snapToGrid w:val="0"/>
        </w:rPr>
      </w:pPr>
    </w:p>
    <w:p w14:paraId="098784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EF857E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5107F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AB80C6" w14:textId="77777777" w:rsidR="00BB1805" w:rsidRPr="00FD0425" w:rsidRDefault="00BB1805" w:rsidP="00BB1805">
      <w:pPr>
        <w:pStyle w:val="PL"/>
        <w:rPr>
          <w:snapToGrid w:val="0"/>
        </w:rPr>
      </w:pPr>
    </w:p>
    <w:p w14:paraId="7977F0EF" w14:textId="77777777" w:rsidR="00BB1805" w:rsidRPr="00FD0425" w:rsidRDefault="00BB1805" w:rsidP="00BB1805">
      <w:pPr>
        <w:pStyle w:val="PL"/>
        <w:rPr>
          <w:snapToGrid w:val="0"/>
        </w:rPr>
      </w:pPr>
    </w:p>
    <w:p w14:paraId="09630C3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7D787F2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6287281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1966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478F506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0BFD8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70AA8F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0011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AD11B4" w14:textId="77777777" w:rsidR="00BB1805" w:rsidRPr="00FD0425" w:rsidRDefault="00BB1805" w:rsidP="00BB1805">
      <w:pPr>
        <w:pStyle w:val="PL"/>
        <w:rPr>
          <w:snapToGrid w:val="0"/>
        </w:rPr>
      </w:pPr>
    </w:p>
    <w:p w14:paraId="4A8CFF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E4329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A0A2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8C13F1" w14:textId="77777777" w:rsidR="00BB1805" w:rsidRPr="00FD0425" w:rsidRDefault="00BB1805" w:rsidP="00BB1805">
      <w:pPr>
        <w:pStyle w:val="PL"/>
        <w:rPr>
          <w:snapToGrid w:val="0"/>
        </w:rPr>
      </w:pPr>
    </w:p>
    <w:p w14:paraId="4AE5DE64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</w:p>
    <w:p w14:paraId="6F9173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1BFD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D4B3A0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20FBFA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BAB17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375036" w14:textId="77777777" w:rsidR="00BB1805" w:rsidRPr="00FD0425" w:rsidRDefault="00BB1805" w:rsidP="00BB1805">
      <w:pPr>
        <w:pStyle w:val="PL"/>
        <w:rPr>
          <w:snapToGrid w:val="0"/>
        </w:rPr>
      </w:pPr>
    </w:p>
    <w:p w14:paraId="2B0D1F2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3170040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3157BF5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5325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C2088B" w14:textId="77777777" w:rsidR="00BB1805" w:rsidRPr="00FD0425" w:rsidRDefault="00BB1805" w:rsidP="00BB1805">
      <w:pPr>
        <w:pStyle w:val="PL"/>
        <w:rPr>
          <w:snapToGrid w:val="0"/>
        </w:rPr>
      </w:pPr>
    </w:p>
    <w:p w14:paraId="7CCE90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1B8FBC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7448A4D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1E94B9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0688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BACDE1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</w:p>
    <w:p w14:paraId="38790D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1704DC87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308CD6EC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261DF8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66C7758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F55E78" w14:textId="77777777" w:rsidR="00BB1805" w:rsidRPr="00FD0425" w:rsidRDefault="00BB1805" w:rsidP="00BB1805">
      <w:pPr>
        <w:pStyle w:val="PL"/>
        <w:rPr>
          <w:snapToGrid w:val="0"/>
        </w:rPr>
      </w:pPr>
    </w:p>
    <w:p w14:paraId="3C35D69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7875629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5567D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7CB915" w14:textId="77777777" w:rsidR="00BB1805" w:rsidRPr="00FD0425" w:rsidRDefault="00BB1805" w:rsidP="00BB1805">
      <w:pPr>
        <w:pStyle w:val="PL"/>
        <w:rPr>
          <w:snapToGrid w:val="0"/>
        </w:rPr>
      </w:pPr>
    </w:p>
    <w:p w14:paraId="50D533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1E2B12B1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7578CA4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5F58FB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972BA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73A7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00D02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3E654D" w14:textId="77777777" w:rsidR="00BB1805" w:rsidRPr="00FD0425" w:rsidRDefault="00BB1805" w:rsidP="00BB1805">
      <w:pPr>
        <w:pStyle w:val="PL"/>
        <w:rPr>
          <w:snapToGrid w:val="0"/>
        </w:rPr>
      </w:pPr>
    </w:p>
    <w:p w14:paraId="68C0FB7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E7CAC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03A5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E33F21" w14:textId="77777777" w:rsidR="00BB1805" w:rsidRPr="00FD0425" w:rsidRDefault="00BB1805" w:rsidP="00BB1805">
      <w:pPr>
        <w:pStyle w:val="PL"/>
        <w:rPr>
          <w:snapToGrid w:val="0"/>
        </w:rPr>
      </w:pPr>
    </w:p>
    <w:p w14:paraId="16F9A1CB" w14:textId="77777777" w:rsidR="00BB1805" w:rsidRPr="00FD0425" w:rsidRDefault="00BB1805" w:rsidP="00BB1805">
      <w:pPr>
        <w:pStyle w:val="PL"/>
        <w:rPr>
          <w:snapToGrid w:val="0"/>
        </w:rPr>
      </w:pPr>
    </w:p>
    <w:p w14:paraId="01C0A33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56415C5A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480C2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7AB10A9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EF7DD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BBBC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3E766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4FF6F9" w14:textId="77777777" w:rsidR="00BB1805" w:rsidRPr="00FD0425" w:rsidRDefault="00BB1805" w:rsidP="00BB1805">
      <w:pPr>
        <w:pStyle w:val="PL"/>
        <w:rPr>
          <w:snapToGrid w:val="0"/>
        </w:rPr>
      </w:pPr>
    </w:p>
    <w:p w14:paraId="60C28DD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2C853B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4048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287418" w14:textId="77777777" w:rsidR="00BB1805" w:rsidRPr="00FD0425" w:rsidRDefault="00BB1805" w:rsidP="00BB1805">
      <w:pPr>
        <w:pStyle w:val="PL"/>
        <w:rPr>
          <w:snapToGrid w:val="0"/>
        </w:rPr>
      </w:pPr>
    </w:p>
    <w:p w14:paraId="1DFA6A34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AC90A2F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7D9876E0" w14:textId="77777777" w:rsidR="00BB1805" w:rsidRPr="00FD0425" w:rsidRDefault="00BB1805" w:rsidP="00BB180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5D156C5B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19EAB800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CA1A2C7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</w:p>
    <w:p w14:paraId="3FEE90C6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3E34C5A9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098FB40C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68FAE70E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7C7EF4DA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</w:p>
    <w:p w14:paraId="2D843732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4446578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97974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93471A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581B6EC9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2F75F3A8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5B113751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</w:p>
    <w:p w14:paraId="3E83FC9C" w14:textId="77777777" w:rsidR="00BB1805" w:rsidRPr="00FD0425" w:rsidRDefault="00BB1805" w:rsidP="00BB1805">
      <w:pPr>
        <w:pStyle w:val="PL"/>
        <w:rPr>
          <w:snapToGrid w:val="0"/>
        </w:rPr>
      </w:pPr>
    </w:p>
    <w:p w14:paraId="687ED2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6CABE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0C60B1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4DE6259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3DE48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750FD9" w14:textId="77777777" w:rsidR="00BB1805" w:rsidRPr="00FD0425" w:rsidRDefault="00BB1805" w:rsidP="00BB1805">
      <w:pPr>
        <w:pStyle w:val="PL"/>
        <w:rPr>
          <w:snapToGrid w:val="0"/>
        </w:rPr>
      </w:pPr>
    </w:p>
    <w:p w14:paraId="3BEDB48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293357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31AF41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6ED5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F16D94" w14:textId="77777777" w:rsidR="00BB1805" w:rsidRPr="00FD0425" w:rsidRDefault="00BB1805" w:rsidP="00BB1805">
      <w:pPr>
        <w:pStyle w:val="PL"/>
        <w:rPr>
          <w:snapToGrid w:val="0"/>
        </w:rPr>
      </w:pPr>
    </w:p>
    <w:p w14:paraId="2A05B6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383C45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54B1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27923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382220E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40E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C90873" w14:textId="77777777" w:rsidR="00BB1805" w:rsidRPr="00FD0425" w:rsidRDefault="00BB1805" w:rsidP="00BB1805">
      <w:pPr>
        <w:pStyle w:val="PL"/>
        <w:rPr>
          <w:snapToGrid w:val="0"/>
        </w:rPr>
      </w:pPr>
    </w:p>
    <w:p w14:paraId="5255D0C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38756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FCF950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5CF5466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9BD80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BB7E3B" w14:textId="77777777" w:rsidR="00BB1805" w:rsidRPr="00FD0425" w:rsidRDefault="00BB1805" w:rsidP="00BB1805">
      <w:pPr>
        <w:pStyle w:val="PL"/>
        <w:rPr>
          <w:snapToGrid w:val="0"/>
        </w:rPr>
      </w:pPr>
    </w:p>
    <w:p w14:paraId="3CE650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6AA3CD5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2909C9B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8B56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8360F8" w14:textId="77777777" w:rsidR="00BB1805" w:rsidRPr="00FD0425" w:rsidRDefault="00BB1805" w:rsidP="00BB1805">
      <w:pPr>
        <w:pStyle w:val="PL"/>
        <w:rPr>
          <w:snapToGrid w:val="0"/>
        </w:rPr>
      </w:pPr>
    </w:p>
    <w:p w14:paraId="462BE18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1C781DA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15BA0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8E60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1C23A20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0B204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E175A5" w14:textId="77777777" w:rsidR="00BB1805" w:rsidRPr="00FD0425" w:rsidRDefault="00BB1805" w:rsidP="00BB1805">
      <w:pPr>
        <w:pStyle w:val="PL"/>
        <w:rPr>
          <w:snapToGrid w:val="0"/>
        </w:rPr>
      </w:pPr>
    </w:p>
    <w:p w14:paraId="036B037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10C3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EDF929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167C84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FA67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6D92A5" w14:textId="77777777" w:rsidR="00BB1805" w:rsidRPr="00FD0425" w:rsidRDefault="00BB1805" w:rsidP="00BB1805">
      <w:pPr>
        <w:pStyle w:val="PL"/>
        <w:rPr>
          <w:snapToGrid w:val="0"/>
        </w:rPr>
      </w:pPr>
    </w:p>
    <w:p w14:paraId="0C9F95F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6149E0C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6A41124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66FB6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C8189A" w14:textId="77777777" w:rsidR="00BB1805" w:rsidRPr="00FD0425" w:rsidRDefault="00BB1805" w:rsidP="00BB1805">
      <w:pPr>
        <w:pStyle w:val="PL"/>
        <w:rPr>
          <w:snapToGrid w:val="0"/>
        </w:rPr>
      </w:pPr>
    </w:p>
    <w:p w14:paraId="6164B8E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7015E0B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5A96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5864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  <w:t>PRESENCE optional },</w:t>
      </w:r>
    </w:p>
    <w:p w14:paraId="320A0DE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C3B1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72F042" w14:textId="77777777" w:rsidR="00BB1805" w:rsidRPr="00FD0425" w:rsidRDefault="00BB1805" w:rsidP="00BB1805">
      <w:pPr>
        <w:pStyle w:val="PL"/>
        <w:rPr>
          <w:snapToGrid w:val="0"/>
        </w:rPr>
      </w:pPr>
    </w:p>
    <w:p w14:paraId="40780D4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A286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064D0C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02C6BDD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6DE4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DC6034" w14:textId="77777777" w:rsidR="00BB1805" w:rsidRPr="00FD0425" w:rsidRDefault="00BB1805" w:rsidP="00BB1805">
      <w:pPr>
        <w:pStyle w:val="PL"/>
        <w:rPr>
          <w:snapToGrid w:val="0"/>
        </w:rPr>
      </w:pPr>
    </w:p>
    <w:p w14:paraId="706369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30D45A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CellActivationRequest-IEs}},</w:t>
      </w:r>
    </w:p>
    <w:p w14:paraId="5DA2AC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BF11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0FEF4F" w14:textId="77777777" w:rsidR="00BB1805" w:rsidRPr="00FD0425" w:rsidRDefault="00BB1805" w:rsidP="00BB1805">
      <w:pPr>
        <w:pStyle w:val="PL"/>
        <w:rPr>
          <w:snapToGrid w:val="0"/>
        </w:rPr>
      </w:pPr>
    </w:p>
    <w:p w14:paraId="0B5C9B4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7ABE4DC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BBD5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FCEDB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B38A82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97A0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FEFC22" w14:textId="77777777" w:rsidR="00BB1805" w:rsidRPr="00FD0425" w:rsidRDefault="00BB1805" w:rsidP="00BB1805">
      <w:pPr>
        <w:pStyle w:val="PL"/>
        <w:rPr>
          <w:snapToGrid w:val="0"/>
        </w:rPr>
      </w:pPr>
    </w:p>
    <w:p w14:paraId="371B6D0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3232AD1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5D27156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F6C3C2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364B643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4FEACC" w14:textId="77777777" w:rsidR="00BB1805" w:rsidRPr="00FD0425" w:rsidRDefault="00BB1805" w:rsidP="00BB1805">
      <w:pPr>
        <w:pStyle w:val="PL"/>
        <w:rPr>
          <w:snapToGrid w:val="0"/>
        </w:rPr>
      </w:pPr>
    </w:p>
    <w:p w14:paraId="65EF47A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279CF7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BDE9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B521BB" w14:textId="77777777" w:rsidR="00BB1805" w:rsidRPr="00FD0425" w:rsidRDefault="00BB1805" w:rsidP="00BB1805">
      <w:pPr>
        <w:pStyle w:val="PL"/>
        <w:rPr>
          <w:snapToGrid w:val="0"/>
        </w:rPr>
      </w:pPr>
    </w:p>
    <w:p w14:paraId="72DBF186" w14:textId="77777777" w:rsidR="00BB1805" w:rsidRPr="00FD0425" w:rsidRDefault="00BB1805" w:rsidP="00BB1805">
      <w:pPr>
        <w:pStyle w:val="PL"/>
        <w:rPr>
          <w:snapToGrid w:val="0"/>
        </w:rPr>
      </w:pPr>
    </w:p>
    <w:p w14:paraId="7ACDA5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5DA62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BAE395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01B9895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D5DF7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EB89F1" w14:textId="77777777" w:rsidR="00BB1805" w:rsidRPr="00FD0425" w:rsidRDefault="00BB1805" w:rsidP="00BB1805">
      <w:pPr>
        <w:pStyle w:val="PL"/>
        <w:rPr>
          <w:snapToGrid w:val="0"/>
        </w:rPr>
      </w:pPr>
    </w:p>
    <w:p w14:paraId="3F17B0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0ADFCE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46FA5A8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70D9B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5D4368" w14:textId="77777777" w:rsidR="00BB1805" w:rsidRPr="00FD0425" w:rsidRDefault="00BB1805" w:rsidP="00BB1805">
      <w:pPr>
        <w:pStyle w:val="PL"/>
        <w:rPr>
          <w:snapToGrid w:val="0"/>
        </w:rPr>
      </w:pPr>
    </w:p>
    <w:p w14:paraId="3DEFC54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326FD5C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6870A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B7B1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104AD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214E5E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C41AF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4C60D5" w14:textId="77777777" w:rsidR="00BB1805" w:rsidRPr="00FD0425" w:rsidRDefault="00BB1805" w:rsidP="00BB1805">
      <w:pPr>
        <w:pStyle w:val="PL"/>
        <w:rPr>
          <w:snapToGrid w:val="0"/>
        </w:rPr>
      </w:pPr>
    </w:p>
    <w:p w14:paraId="492BAE0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2BC157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3534C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1DB6978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00DF4F2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ECB82E" w14:textId="77777777" w:rsidR="00BB1805" w:rsidRPr="00FD0425" w:rsidRDefault="00BB1805" w:rsidP="00BB1805">
      <w:pPr>
        <w:pStyle w:val="PL"/>
        <w:rPr>
          <w:snapToGrid w:val="0"/>
        </w:rPr>
      </w:pPr>
    </w:p>
    <w:p w14:paraId="41627FD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7ACF839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F7C1E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D65539" w14:textId="77777777" w:rsidR="00BB1805" w:rsidRPr="00FD0425" w:rsidRDefault="00BB1805" w:rsidP="00BB1805">
      <w:pPr>
        <w:pStyle w:val="PL"/>
        <w:rPr>
          <w:snapToGrid w:val="0"/>
        </w:rPr>
      </w:pPr>
    </w:p>
    <w:p w14:paraId="159015D2" w14:textId="77777777" w:rsidR="00BB1805" w:rsidRPr="00FD0425" w:rsidRDefault="00BB1805" w:rsidP="00BB1805">
      <w:pPr>
        <w:pStyle w:val="PL"/>
        <w:rPr>
          <w:snapToGrid w:val="0"/>
        </w:rPr>
      </w:pPr>
    </w:p>
    <w:p w14:paraId="53A1CF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B2077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D4662D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606083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B2C3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F7E8D3" w14:textId="77777777" w:rsidR="00BB1805" w:rsidRPr="00FD0425" w:rsidRDefault="00BB1805" w:rsidP="00BB1805">
      <w:pPr>
        <w:pStyle w:val="PL"/>
        <w:rPr>
          <w:snapToGrid w:val="0"/>
        </w:rPr>
      </w:pPr>
    </w:p>
    <w:p w14:paraId="4EABCA6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2F7FE27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581F2F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6432B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FA847B" w14:textId="77777777" w:rsidR="00BB1805" w:rsidRPr="00FD0425" w:rsidRDefault="00BB1805" w:rsidP="00BB1805">
      <w:pPr>
        <w:pStyle w:val="PL"/>
        <w:rPr>
          <w:snapToGrid w:val="0"/>
        </w:rPr>
      </w:pPr>
    </w:p>
    <w:p w14:paraId="02B908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0F8E8BD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97DAB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AF98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6F3A8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325A1B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B8C9D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22E132" w14:textId="77777777" w:rsidR="00BB1805" w:rsidRPr="00FD0425" w:rsidRDefault="00BB1805" w:rsidP="00BB1805">
      <w:pPr>
        <w:pStyle w:val="PL"/>
        <w:rPr>
          <w:snapToGrid w:val="0"/>
        </w:rPr>
      </w:pPr>
    </w:p>
    <w:p w14:paraId="5E25EA3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9742E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ED9818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6DF088F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C43B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2DBB48" w14:textId="77777777" w:rsidR="00BB1805" w:rsidRPr="00FD0425" w:rsidRDefault="00BB1805" w:rsidP="00BB1805">
      <w:pPr>
        <w:pStyle w:val="PL"/>
        <w:rPr>
          <w:snapToGrid w:val="0"/>
        </w:rPr>
      </w:pPr>
    </w:p>
    <w:p w14:paraId="0376AD4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7AE304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724069B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2449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2E347A" w14:textId="77777777" w:rsidR="00BB1805" w:rsidRPr="00FD0425" w:rsidRDefault="00BB1805" w:rsidP="00BB1805">
      <w:pPr>
        <w:pStyle w:val="PL"/>
        <w:rPr>
          <w:snapToGrid w:val="0"/>
        </w:rPr>
      </w:pPr>
    </w:p>
    <w:p w14:paraId="129FEB1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1C0B73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5155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4B493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04421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B44B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C56462" w14:textId="77777777" w:rsidR="00BB1805" w:rsidRPr="00FD0425" w:rsidRDefault="00BB1805" w:rsidP="00BB1805">
      <w:pPr>
        <w:pStyle w:val="PL"/>
        <w:rPr>
          <w:snapToGrid w:val="0"/>
        </w:rPr>
      </w:pPr>
    </w:p>
    <w:p w14:paraId="12A8CCB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C306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DF99FC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1122F9B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D3B36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967E44" w14:textId="77777777" w:rsidR="00BB1805" w:rsidRPr="00FD0425" w:rsidRDefault="00BB1805" w:rsidP="00BB1805">
      <w:pPr>
        <w:pStyle w:val="PL"/>
        <w:rPr>
          <w:snapToGrid w:val="0"/>
        </w:rPr>
      </w:pPr>
    </w:p>
    <w:p w14:paraId="1976B63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7A3A43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283EB9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5AEF4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9AF268" w14:textId="77777777" w:rsidR="00BB1805" w:rsidRPr="00FD0425" w:rsidRDefault="00BB1805" w:rsidP="00BB1805">
      <w:pPr>
        <w:pStyle w:val="PL"/>
        <w:rPr>
          <w:snapToGrid w:val="0"/>
        </w:rPr>
      </w:pPr>
    </w:p>
    <w:p w14:paraId="535231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133A800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4DD0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3172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E0F1F4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2F04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CEDD22" w14:textId="77777777" w:rsidR="00BB1805" w:rsidRPr="00FD0425" w:rsidRDefault="00BB1805" w:rsidP="00BB1805">
      <w:pPr>
        <w:pStyle w:val="PL"/>
        <w:rPr>
          <w:snapToGrid w:val="0"/>
        </w:rPr>
      </w:pPr>
    </w:p>
    <w:p w14:paraId="66062C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E631D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1220C7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418043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B6746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9B83B5" w14:textId="77777777" w:rsidR="00BB1805" w:rsidRPr="00FD0425" w:rsidRDefault="00BB1805" w:rsidP="00BB1805">
      <w:pPr>
        <w:pStyle w:val="PL"/>
        <w:rPr>
          <w:snapToGrid w:val="0"/>
        </w:rPr>
      </w:pPr>
    </w:p>
    <w:p w14:paraId="431881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1E3C82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125D39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966D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A9E78" w14:textId="77777777" w:rsidR="00BB1805" w:rsidRPr="00FD0425" w:rsidRDefault="00BB1805" w:rsidP="00BB1805">
      <w:pPr>
        <w:pStyle w:val="PL"/>
        <w:rPr>
          <w:snapToGrid w:val="0"/>
        </w:rPr>
      </w:pPr>
    </w:p>
    <w:p w14:paraId="764E380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31C988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928D0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38E38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17D0B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330C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26716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D7376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7464A3" w14:textId="77777777" w:rsidR="00BB1805" w:rsidRPr="00FD0425" w:rsidRDefault="00BB1805" w:rsidP="00BB1805">
      <w:pPr>
        <w:pStyle w:val="PL"/>
        <w:rPr>
          <w:snapToGrid w:val="0"/>
        </w:rPr>
      </w:pPr>
    </w:p>
    <w:p w14:paraId="5A4592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15685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51E33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7A86CB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4B766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0B40B1" w14:textId="77777777" w:rsidR="00BB1805" w:rsidRPr="00FD0425" w:rsidRDefault="00BB1805" w:rsidP="00BB1805">
      <w:pPr>
        <w:pStyle w:val="PL"/>
        <w:rPr>
          <w:snapToGrid w:val="0"/>
        </w:rPr>
      </w:pPr>
    </w:p>
    <w:p w14:paraId="6CBD7AE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3C20B7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4E1A498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84A7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16D397" w14:textId="77777777" w:rsidR="00BB1805" w:rsidRPr="00FD0425" w:rsidRDefault="00BB1805" w:rsidP="00BB1805">
      <w:pPr>
        <w:pStyle w:val="PL"/>
        <w:rPr>
          <w:snapToGrid w:val="0"/>
        </w:rPr>
      </w:pPr>
    </w:p>
    <w:p w14:paraId="3BC012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5280B6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E0F87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979B4" w14:textId="77777777" w:rsidR="00BB1805" w:rsidRPr="00FD0425" w:rsidRDefault="00BB1805" w:rsidP="00BB1805">
      <w:pPr>
        <w:pStyle w:val="PL"/>
        <w:rPr>
          <w:snapToGrid w:val="0"/>
        </w:rPr>
      </w:pPr>
    </w:p>
    <w:p w14:paraId="0BAE9AE7" w14:textId="77777777" w:rsidR="00BB1805" w:rsidRPr="00FD0425" w:rsidRDefault="00BB1805" w:rsidP="00BB1805">
      <w:pPr>
        <w:pStyle w:val="PL"/>
        <w:rPr>
          <w:snapToGrid w:val="0"/>
        </w:rPr>
      </w:pPr>
    </w:p>
    <w:p w14:paraId="44793F5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80125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4CB215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7F5889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A7691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77D299" w14:textId="77777777" w:rsidR="00BB1805" w:rsidRPr="00FD0425" w:rsidRDefault="00BB1805" w:rsidP="00BB1805">
      <w:pPr>
        <w:pStyle w:val="PL"/>
        <w:rPr>
          <w:snapToGrid w:val="0"/>
        </w:rPr>
      </w:pPr>
    </w:p>
    <w:p w14:paraId="6ED734B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510E281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2724216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22C86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6F2302" w14:textId="77777777" w:rsidR="00BB1805" w:rsidRPr="00FD0425" w:rsidRDefault="00BB1805" w:rsidP="00BB1805">
      <w:pPr>
        <w:pStyle w:val="PL"/>
        <w:rPr>
          <w:snapToGrid w:val="0"/>
        </w:rPr>
      </w:pPr>
    </w:p>
    <w:p w14:paraId="5F9EEC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6EEE5B1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2988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67709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05750F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CA9E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25DAD6" w14:textId="77777777" w:rsidR="00BB1805" w:rsidRPr="00FD0425" w:rsidRDefault="00BB1805" w:rsidP="00BB1805">
      <w:pPr>
        <w:pStyle w:val="PL"/>
        <w:rPr>
          <w:snapToGrid w:val="0"/>
        </w:rPr>
      </w:pPr>
    </w:p>
    <w:p w14:paraId="3F4918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4017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D11131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328D3A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F9CA5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D514FE" w14:textId="77777777" w:rsidR="00BB1805" w:rsidRPr="00FD0425" w:rsidRDefault="00BB1805" w:rsidP="00BB1805">
      <w:pPr>
        <w:pStyle w:val="PL"/>
        <w:rPr>
          <w:snapToGrid w:val="0"/>
        </w:rPr>
      </w:pPr>
    </w:p>
    <w:p w14:paraId="2C9351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2ABAE2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5E8EC2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BEF4F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C911F5" w14:textId="77777777" w:rsidR="00BB1805" w:rsidRPr="00FD0425" w:rsidRDefault="00BB1805" w:rsidP="00BB1805">
      <w:pPr>
        <w:pStyle w:val="PL"/>
        <w:rPr>
          <w:snapToGrid w:val="0"/>
        </w:rPr>
      </w:pPr>
    </w:p>
    <w:p w14:paraId="21C2B6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45E025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178A2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91CFC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820C1E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BAB93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06312" w14:textId="77777777" w:rsidR="00BB1805" w:rsidRPr="00FD0425" w:rsidRDefault="00BB1805" w:rsidP="00BB1805">
      <w:pPr>
        <w:pStyle w:val="PL"/>
        <w:rPr>
          <w:snapToGrid w:val="0"/>
        </w:rPr>
      </w:pPr>
    </w:p>
    <w:p w14:paraId="6DC59F8C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END</w:t>
      </w:r>
    </w:p>
    <w:p w14:paraId="5186C14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9B1D813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76BB2079" w14:textId="77777777" w:rsidR="00BB1805" w:rsidRPr="00FD0425" w:rsidRDefault="00BB1805" w:rsidP="00BB1805">
      <w:pPr>
        <w:pStyle w:val="Heading3"/>
      </w:pPr>
      <w:bookmarkStart w:id="669" w:name="_Toc20955408"/>
      <w:bookmarkStart w:id="670" w:name="_Toc29991616"/>
      <w:r w:rsidRPr="00FD0425">
        <w:t>9.3.5</w:t>
      </w:r>
      <w:r w:rsidRPr="00FD0425">
        <w:tab/>
        <w:t>Information Element definitions</w:t>
      </w:r>
      <w:bookmarkEnd w:id="669"/>
      <w:bookmarkEnd w:id="670"/>
    </w:p>
    <w:p w14:paraId="03D9BE6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36AB71B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3FFF7567" w14:textId="77777777" w:rsidR="00BB1805" w:rsidRPr="00FD0425" w:rsidRDefault="00BB1805" w:rsidP="00BB1805">
      <w:pPr>
        <w:pStyle w:val="PL"/>
      </w:pPr>
      <w:r w:rsidRPr="00FD0425">
        <w:t>--</w:t>
      </w:r>
    </w:p>
    <w:p w14:paraId="4647CE27" w14:textId="77777777" w:rsidR="00BB1805" w:rsidRPr="00FD0425" w:rsidRDefault="00BB1805" w:rsidP="00BB1805">
      <w:pPr>
        <w:pStyle w:val="PL"/>
      </w:pPr>
      <w:r w:rsidRPr="00FD0425">
        <w:t>-- Information Element Definitions</w:t>
      </w:r>
    </w:p>
    <w:p w14:paraId="4BBC90EC" w14:textId="77777777" w:rsidR="00BB1805" w:rsidRPr="00FD0425" w:rsidRDefault="00BB1805" w:rsidP="00BB1805">
      <w:pPr>
        <w:pStyle w:val="PL"/>
      </w:pPr>
      <w:r w:rsidRPr="00FD0425">
        <w:t>--</w:t>
      </w:r>
    </w:p>
    <w:p w14:paraId="1C109703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437E096F" w14:textId="77777777" w:rsidR="00BB1805" w:rsidRPr="00FD0425" w:rsidRDefault="00BB1805" w:rsidP="00BB1805">
      <w:pPr>
        <w:pStyle w:val="PL"/>
      </w:pPr>
    </w:p>
    <w:p w14:paraId="553CBBC4" w14:textId="77777777" w:rsidR="00BB1805" w:rsidRPr="00FD0425" w:rsidRDefault="00BB1805" w:rsidP="00BB1805">
      <w:pPr>
        <w:pStyle w:val="PL"/>
      </w:pPr>
      <w:r w:rsidRPr="00FD0425">
        <w:t>XnAP-IEs {</w:t>
      </w:r>
    </w:p>
    <w:p w14:paraId="15FC433E" w14:textId="77777777" w:rsidR="00BB1805" w:rsidRPr="00FD0425" w:rsidRDefault="00BB1805" w:rsidP="00BB1805">
      <w:pPr>
        <w:pStyle w:val="PL"/>
      </w:pPr>
      <w:r w:rsidRPr="00FD0425">
        <w:t>itu-t (0) identified-organization (4) etsi (0) mobileDomain (0)</w:t>
      </w:r>
    </w:p>
    <w:p w14:paraId="09AC70BA" w14:textId="77777777" w:rsidR="00BB1805" w:rsidRPr="00FD0425" w:rsidRDefault="00BB1805" w:rsidP="00BB1805">
      <w:pPr>
        <w:pStyle w:val="PL"/>
      </w:pPr>
      <w:r w:rsidRPr="00FD0425">
        <w:t>ngran-access (22) modules (3) xnap (2) version1 (1) xnap-IEs (2) }</w:t>
      </w:r>
    </w:p>
    <w:p w14:paraId="376D42D2" w14:textId="77777777" w:rsidR="00BB1805" w:rsidRPr="00FD0425" w:rsidRDefault="00BB1805" w:rsidP="00BB1805">
      <w:pPr>
        <w:pStyle w:val="PL"/>
      </w:pPr>
    </w:p>
    <w:p w14:paraId="75A9556B" w14:textId="77777777" w:rsidR="00BB1805" w:rsidRPr="00FD0425" w:rsidRDefault="00BB1805" w:rsidP="00BB1805">
      <w:pPr>
        <w:pStyle w:val="PL"/>
      </w:pPr>
      <w:r w:rsidRPr="00FD0425">
        <w:t>DEFINITIONS AUTOMATIC TAGS ::=</w:t>
      </w:r>
    </w:p>
    <w:p w14:paraId="7C3ECF9F" w14:textId="77777777" w:rsidR="00BB1805" w:rsidRPr="00FD0425" w:rsidRDefault="00BB1805" w:rsidP="00BB1805">
      <w:pPr>
        <w:pStyle w:val="PL"/>
      </w:pPr>
    </w:p>
    <w:p w14:paraId="10AFFA61" w14:textId="77777777" w:rsidR="00BB1805" w:rsidRPr="00FD0425" w:rsidRDefault="00BB1805" w:rsidP="00BB1805">
      <w:pPr>
        <w:pStyle w:val="PL"/>
      </w:pPr>
      <w:r w:rsidRPr="00FD0425">
        <w:t>BEGIN</w:t>
      </w:r>
    </w:p>
    <w:p w14:paraId="4A251934" w14:textId="77777777" w:rsidR="00BB1805" w:rsidRPr="00FD0425" w:rsidRDefault="00BB1805" w:rsidP="00BB1805">
      <w:pPr>
        <w:pStyle w:val="PL"/>
      </w:pPr>
    </w:p>
    <w:p w14:paraId="0C44C20D" w14:textId="77777777" w:rsidR="00BB1805" w:rsidRPr="00FD0425" w:rsidRDefault="00BB1805" w:rsidP="00BB1805">
      <w:pPr>
        <w:pStyle w:val="PL"/>
      </w:pPr>
      <w:r w:rsidRPr="00FD0425">
        <w:t>IMPORTS</w:t>
      </w:r>
    </w:p>
    <w:p w14:paraId="44D51E40" w14:textId="77777777" w:rsidR="00BB1805" w:rsidRPr="00FD0425" w:rsidRDefault="00BB1805" w:rsidP="00BB1805">
      <w:pPr>
        <w:pStyle w:val="PL"/>
      </w:pPr>
    </w:p>
    <w:p w14:paraId="3EF65990" w14:textId="77777777" w:rsidR="00BB1805" w:rsidRPr="00FD0425" w:rsidRDefault="00BB1805" w:rsidP="00BB1805">
      <w:pPr>
        <w:pStyle w:val="PL"/>
        <w:rPr>
          <w:lang w:eastAsia="ja-JP"/>
        </w:rPr>
      </w:pPr>
    </w:p>
    <w:p w14:paraId="0BD6BAC3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7C78F53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DD23DBD" w14:textId="77777777" w:rsidR="00BB180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5976CA8" w14:textId="77777777" w:rsidR="00BB180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D301935" w14:textId="77777777" w:rsidR="00BB1805" w:rsidRDefault="00BB1805" w:rsidP="00BB1805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943FE96" w14:textId="77777777" w:rsidR="00BB1805" w:rsidRPr="00FD0425" w:rsidRDefault="00BB1805" w:rsidP="00BB1805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08AB5E7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147150F6" w14:textId="77777777" w:rsidR="00BB180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A3BB286" w14:textId="77777777" w:rsidR="00BB1805" w:rsidRPr="00FD0425" w:rsidRDefault="00BB1805" w:rsidP="00BB1805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F3CB19F" w14:textId="77777777" w:rsidR="00BB180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1676ECAB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tab/>
        <w:t>id-SecurityResult,</w:t>
      </w:r>
    </w:p>
    <w:p w14:paraId="6B620FAB" w14:textId="77777777" w:rsidR="00BB1805" w:rsidRPr="00FD0425" w:rsidRDefault="00BB1805" w:rsidP="00BB1805">
      <w:pPr>
        <w:pStyle w:val="PL"/>
      </w:pPr>
      <w:r w:rsidRPr="00FD0425">
        <w:tab/>
        <w:t>id-OldQoSFlowMap-ULendmarkerexpected,</w:t>
      </w:r>
    </w:p>
    <w:p w14:paraId="2C001220" w14:textId="77777777" w:rsidR="00BB1805" w:rsidRPr="00FD0425" w:rsidRDefault="00BB1805" w:rsidP="00BB1805">
      <w:pPr>
        <w:pStyle w:val="PL"/>
      </w:pPr>
      <w:r w:rsidRPr="00FD0425">
        <w:tab/>
        <w:t>id-PDUSessionCommonNetworkInstance,</w:t>
      </w:r>
    </w:p>
    <w:p w14:paraId="19C42AF9" w14:textId="77777777" w:rsidR="00BB1805" w:rsidRPr="00FD0425" w:rsidRDefault="00BB1805" w:rsidP="00BB1805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15B141AA" w14:textId="77777777" w:rsidR="00BB1805" w:rsidRPr="00FD0425" w:rsidRDefault="00BB1805" w:rsidP="00BB1805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4C30DADE" w14:textId="77777777" w:rsidR="00BB1805" w:rsidRPr="00FD0425" w:rsidRDefault="00BB1805" w:rsidP="00BB1805">
      <w:pPr>
        <w:pStyle w:val="PL"/>
      </w:pPr>
      <w:r w:rsidRPr="00FD0425">
        <w:tab/>
        <w:t>id-DRBsNotAdmittedSetupModifyList,</w:t>
      </w:r>
    </w:p>
    <w:p w14:paraId="094954C3" w14:textId="77777777" w:rsidR="00BB1805" w:rsidRDefault="00BB1805" w:rsidP="00BB1805">
      <w:pPr>
        <w:pStyle w:val="PL"/>
      </w:pPr>
      <w:r w:rsidRPr="00FD0425">
        <w:tab/>
        <w:t>id-Secondary-MN-Xn-U-TNLInfoatM,</w:t>
      </w:r>
    </w:p>
    <w:p w14:paraId="5D4575B5" w14:textId="77777777" w:rsidR="00BB1805" w:rsidRPr="00FD0425" w:rsidRDefault="00BB1805" w:rsidP="00BB1805">
      <w:pPr>
        <w:pStyle w:val="PL"/>
      </w:pPr>
      <w:r w:rsidRPr="00940917">
        <w:tab/>
        <w:t>id-ULForwardingProposal,</w:t>
      </w:r>
    </w:p>
    <w:p w14:paraId="4CC19BC9" w14:textId="77777777" w:rsidR="00BB1805" w:rsidRPr="00FD0425" w:rsidRDefault="00BB1805" w:rsidP="00BB1805">
      <w:pPr>
        <w:pStyle w:val="PL"/>
      </w:pPr>
      <w:r w:rsidRPr="00FD0425">
        <w:tab/>
        <w:t>id-DRB-IDs-takenintouse,</w:t>
      </w:r>
    </w:p>
    <w:p w14:paraId="3A82519A" w14:textId="77777777" w:rsidR="00BB1805" w:rsidRPr="00FD0425" w:rsidRDefault="00BB1805" w:rsidP="00BB1805">
      <w:pPr>
        <w:pStyle w:val="PL"/>
      </w:pPr>
      <w:r w:rsidRPr="00FD0425">
        <w:tab/>
        <w:t>id-SplitSessionIndicator,</w:t>
      </w:r>
    </w:p>
    <w:p w14:paraId="348143C8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5E122A65" w14:textId="77777777" w:rsidR="00BB1805" w:rsidRDefault="00BB1805" w:rsidP="00BB1805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79F13D41" w14:textId="77777777" w:rsidR="00BB1805" w:rsidRPr="00FD0425" w:rsidRDefault="00BB1805" w:rsidP="00BB1805">
      <w:pPr>
        <w:pStyle w:val="PL"/>
      </w:pPr>
      <w:r>
        <w:tab/>
        <w:t>id-QoSMonitoringRequest,</w:t>
      </w:r>
    </w:p>
    <w:p w14:paraId="36C7DB47" w14:textId="77777777" w:rsidR="00BB1805" w:rsidRDefault="00BB1805" w:rsidP="00BB1805">
      <w:pPr>
        <w:pStyle w:val="PL"/>
        <w:rPr>
          <w:ins w:id="671" w:author="Nokia (rapporteur)" w:date="2020-04-02T13:02:00Z"/>
        </w:rPr>
      </w:pPr>
      <w:ins w:id="672" w:author="Nokia (rapporteur)" w:date="2020-04-02T13:02:00Z">
        <w:r>
          <w:tab/>
          <w:t>id-DAPS</w:t>
        </w:r>
      </w:ins>
      <w:ins w:id="673" w:author="Nokia (rapporteur)" w:date="2020-05-06T15:58:00Z">
        <w:r>
          <w:t>Request</w:t>
        </w:r>
      </w:ins>
      <w:ins w:id="674" w:author="Nokia (rapporteur)" w:date="2020-04-02T13:02:00Z">
        <w:r>
          <w:t>Info,</w:t>
        </w:r>
      </w:ins>
    </w:p>
    <w:p w14:paraId="2C340597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2C740AE" w14:textId="77777777" w:rsidR="00BB1805" w:rsidRPr="00FD0425" w:rsidRDefault="00BB1805" w:rsidP="00BB1805">
      <w:pPr>
        <w:pStyle w:val="PL"/>
      </w:pPr>
      <w:r w:rsidRPr="00FD0425">
        <w:tab/>
        <w:t>maxnoofAllowedAreas,</w:t>
      </w:r>
    </w:p>
    <w:p w14:paraId="1109305A" w14:textId="77777777" w:rsidR="00BB1805" w:rsidRPr="00FD0425" w:rsidRDefault="00BB1805" w:rsidP="00BB1805">
      <w:pPr>
        <w:pStyle w:val="PL"/>
      </w:pPr>
      <w:r w:rsidRPr="00FD0425">
        <w:tab/>
        <w:t>maxnoofAMFRegions,</w:t>
      </w:r>
    </w:p>
    <w:p w14:paraId="289097B5" w14:textId="77777777" w:rsidR="00BB1805" w:rsidRPr="00FD0425" w:rsidRDefault="00BB1805" w:rsidP="00BB1805">
      <w:pPr>
        <w:pStyle w:val="PL"/>
      </w:pPr>
      <w:r w:rsidRPr="00FD0425">
        <w:tab/>
        <w:t>maxnoofAoIs,</w:t>
      </w:r>
    </w:p>
    <w:p w14:paraId="4E18B845" w14:textId="77777777" w:rsidR="00BB1805" w:rsidRPr="00FD0425" w:rsidRDefault="00BB1805" w:rsidP="00BB1805">
      <w:pPr>
        <w:pStyle w:val="PL"/>
      </w:pPr>
      <w:r w:rsidRPr="00FD0425">
        <w:tab/>
        <w:t>maxnoofBPLMNs,</w:t>
      </w:r>
    </w:p>
    <w:p w14:paraId="25620DC7" w14:textId="77777777" w:rsidR="00BB1805" w:rsidRPr="00FD0425" w:rsidRDefault="00BB1805" w:rsidP="00BB1805">
      <w:pPr>
        <w:pStyle w:val="PL"/>
      </w:pPr>
      <w:r w:rsidRPr="00FD0425">
        <w:tab/>
        <w:t>maxnoofCellsinAoI,</w:t>
      </w:r>
    </w:p>
    <w:p w14:paraId="3DB7558C" w14:textId="77777777" w:rsidR="00BB1805" w:rsidRPr="00FD0425" w:rsidRDefault="00BB1805" w:rsidP="00BB1805">
      <w:pPr>
        <w:pStyle w:val="PL"/>
      </w:pPr>
      <w:r w:rsidRPr="00FD0425">
        <w:tab/>
        <w:t>maxnoofCellsinNG-RANnode,</w:t>
      </w:r>
    </w:p>
    <w:p w14:paraId="3D59B5EC" w14:textId="77777777" w:rsidR="00BB1805" w:rsidRPr="00FD0425" w:rsidRDefault="00BB1805" w:rsidP="00BB1805">
      <w:pPr>
        <w:pStyle w:val="PL"/>
      </w:pPr>
      <w:r w:rsidRPr="00FD0425">
        <w:tab/>
        <w:t>maxnoofCellsinRNA,</w:t>
      </w:r>
    </w:p>
    <w:p w14:paraId="35A50550" w14:textId="77777777" w:rsidR="00BB1805" w:rsidRPr="00FD0425" w:rsidRDefault="00BB1805" w:rsidP="00BB180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6C99B17" w14:textId="77777777" w:rsidR="00BB1805" w:rsidRPr="00FD0425" w:rsidRDefault="00BB1805" w:rsidP="00BB180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4F4F90B4" w14:textId="77777777" w:rsidR="00BB1805" w:rsidRPr="00FD0425" w:rsidRDefault="00BB1805" w:rsidP="00BB1805">
      <w:pPr>
        <w:pStyle w:val="PL"/>
      </w:pPr>
      <w:r w:rsidRPr="00FD0425">
        <w:tab/>
        <w:t>maxnoofDRBs,</w:t>
      </w:r>
    </w:p>
    <w:p w14:paraId="3A6F30F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56B56870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874773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70D58DB" w14:textId="77777777" w:rsidR="00BB1805" w:rsidRPr="00FD0425" w:rsidRDefault="00BB1805" w:rsidP="00BB1805">
      <w:pPr>
        <w:pStyle w:val="PL"/>
      </w:pPr>
      <w:r w:rsidRPr="00FD0425">
        <w:tab/>
        <w:t>maxnoofForbiddenTACs,</w:t>
      </w:r>
    </w:p>
    <w:p w14:paraId="5616C364" w14:textId="77777777" w:rsidR="00BB1805" w:rsidRPr="00FD0425" w:rsidRDefault="00BB1805" w:rsidP="00BB1805">
      <w:pPr>
        <w:pStyle w:val="PL"/>
      </w:pPr>
      <w:r w:rsidRPr="00FD0425">
        <w:tab/>
        <w:t>maxnoofMBSFNEUTRA,</w:t>
      </w:r>
    </w:p>
    <w:p w14:paraId="4252BAA8" w14:textId="77777777" w:rsidR="00BB1805" w:rsidRPr="00FD0425" w:rsidRDefault="00BB1805" w:rsidP="00BB1805">
      <w:pPr>
        <w:pStyle w:val="PL"/>
      </w:pPr>
      <w:r w:rsidRPr="00FD0425">
        <w:tab/>
        <w:t>maxnoofMultiConnectivityMinusOne,</w:t>
      </w:r>
    </w:p>
    <w:p w14:paraId="7ACF8503" w14:textId="77777777" w:rsidR="00BB1805" w:rsidRPr="00FD0425" w:rsidRDefault="00BB1805" w:rsidP="00BB1805">
      <w:pPr>
        <w:pStyle w:val="PL"/>
      </w:pPr>
      <w:r w:rsidRPr="00FD0425">
        <w:tab/>
        <w:t>maxnoofNeighbours,</w:t>
      </w:r>
    </w:p>
    <w:p w14:paraId="062EB6F5" w14:textId="77777777" w:rsidR="00BB1805" w:rsidRPr="00FD0425" w:rsidRDefault="00BB1805" w:rsidP="00BB1805">
      <w:pPr>
        <w:pStyle w:val="PL"/>
      </w:pPr>
      <w:r w:rsidRPr="00FD0425">
        <w:tab/>
        <w:t>maxnoofNRCellBands,</w:t>
      </w:r>
    </w:p>
    <w:p w14:paraId="492D9A03" w14:textId="77777777" w:rsidR="00BB1805" w:rsidRPr="00FD0425" w:rsidRDefault="00BB1805" w:rsidP="00BB1805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757A4A17" w14:textId="77777777" w:rsidR="00BB1805" w:rsidRPr="00FD0425" w:rsidRDefault="00BB1805" w:rsidP="00BB1805">
      <w:pPr>
        <w:pStyle w:val="PL"/>
      </w:pPr>
      <w:r w:rsidRPr="00FD0425">
        <w:tab/>
        <w:t>maxnoofPLMNs,</w:t>
      </w:r>
    </w:p>
    <w:p w14:paraId="6F794EDC" w14:textId="77777777" w:rsidR="00BB1805" w:rsidRPr="00FD0425" w:rsidRDefault="00BB1805" w:rsidP="00BB180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BD34D87" w14:textId="77777777" w:rsidR="00BB1805" w:rsidRPr="00FD0425" w:rsidRDefault="00BB1805" w:rsidP="00BB1805">
      <w:pPr>
        <w:pStyle w:val="PL"/>
      </w:pPr>
      <w:r w:rsidRPr="00FD0425">
        <w:tab/>
        <w:t>maxnoofQoSFlows,</w:t>
      </w:r>
    </w:p>
    <w:p w14:paraId="1451F469" w14:textId="77777777" w:rsidR="00BB1805" w:rsidRPr="00FD0425" w:rsidRDefault="00BB1805" w:rsidP="00BB1805">
      <w:pPr>
        <w:pStyle w:val="PL"/>
      </w:pPr>
      <w:r w:rsidRPr="00FD0425">
        <w:tab/>
        <w:t>maxnoofRANAreaCodes,</w:t>
      </w:r>
    </w:p>
    <w:p w14:paraId="271A14BF" w14:textId="77777777" w:rsidR="00BB1805" w:rsidRPr="00FD0425" w:rsidRDefault="00BB1805" w:rsidP="00BB1805">
      <w:pPr>
        <w:pStyle w:val="PL"/>
      </w:pPr>
      <w:r w:rsidRPr="00FD0425">
        <w:tab/>
        <w:t>maxnoofRANAreasinRNA,</w:t>
      </w:r>
    </w:p>
    <w:p w14:paraId="2E9AAA7F" w14:textId="77777777" w:rsidR="00BB1805" w:rsidRPr="00FD0425" w:rsidRDefault="00BB1805" w:rsidP="00BB1805">
      <w:pPr>
        <w:pStyle w:val="PL"/>
      </w:pPr>
      <w:r w:rsidRPr="00FD0425">
        <w:tab/>
        <w:t>maxnoofSCellGroups,</w:t>
      </w:r>
    </w:p>
    <w:p w14:paraId="7E8B8C12" w14:textId="77777777" w:rsidR="00BB1805" w:rsidRPr="00FD0425" w:rsidRDefault="00BB1805" w:rsidP="00BB1805">
      <w:pPr>
        <w:pStyle w:val="PL"/>
      </w:pPr>
      <w:r w:rsidRPr="00FD0425">
        <w:tab/>
        <w:t>maxnoofSCellGroupsplus1,</w:t>
      </w:r>
    </w:p>
    <w:p w14:paraId="4A8988B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194FEB1E" w14:textId="77777777" w:rsidR="00BB1805" w:rsidRPr="00FD0425" w:rsidRDefault="00BB1805" w:rsidP="00BB1805">
      <w:pPr>
        <w:pStyle w:val="PL"/>
      </w:pPr>
      <w:r w:rsidRPr="00FD0425">
        <w:tab/>
        <w:t>maxnoofsupportedTACs,</w:t>
      </w:r>
    </w:p>
    <w:p w14:paraId="29FBAEAC" w14:textId="77777777" w:rsidR="00BB1805" w:rsidRPr="00FD0425" w:rsidRDefault="00BB1805" w:rsidP="00BB1805">
      <w:pPr>
        <w:pStyle w:val="PL"/>
      </w:pPr>
      <w:r w:rsidRPr="00FD0425">
        <w:tab/>
        <w:t>maxnoofsupportedPLMNs,</w:t>
      </w:r>
    </w:p>
    <w:p w14:paraId="3768CEFB" w14:textId="77777777" w:rsidR="00BB1805" w:rsidRPr="00FD0425" w:rsidRDefault="00BB1805" w:rsidP="00BB1805">
      <w:pPr>
        <w:pStyle w:val="PL"/>
      </w:pPr>
      <w:r w:rsidRPr="00FD0425">
        <w:tab/>
        <w:t>maxnoofTAI,</w:t>
      </w:r>
    </w:p>
    <w:p w14:paraId="4AD94C7F" w14:textId="77777777" w:rsidR="00BB1805" w:rsidRPr="00FD0425" w:rsidRDefault="00BB1805" w:rsidP="00BB1805">
      <w:pPr>
        <w:pStyle w:val="PL"/>
      </w:pPr>
      <w:r w:rsidRPr="00FD0425">
        <w:tab/>
        <w:t>maxnoofTAIsinAoI,</w:t>
      </w:r>
    </w:p>
    <w:p w14:paraId="0D5891C3" w14:textId="77777777" w:rsidR="00BB1805" w:rsidRPr="00FD0425" w:rsidRDefault="00BB1805" w:rsidP="00BB180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19DC8F5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D743B4C" w14:textId="77777777" w:rsidR="00BB1805" w:rsidRPr="00FD0425" w:rsidRDefault="00BB1805" w:rsidP="00BB1805">
      <w:pPr>
        <w:pStyle w:val="PL"/>
      </w:pPr>
      <w:r w:rsidRPr="00FD0425">
        <w:tab/>
        <w:t>maxNRARFCN,</w:t>
      </w:r>
    </w:p>
    <w:p w14:paraId="2F13B704" w14:textId="77777777" w:rsidR="00BB1805" w:rsidRPr="00FD0425" w:rsidRDefault="00BB1805" w:rsidP="00BB1805">
      <w:pPr>
        <w:pStyle w:val="PL"/>
      </w:pPr>
      <w:r w:rsidRPr="00FD0425">
        <w:tab/>
        <w:t>maxNrOfErrors,</w:t>
      </w:r>
    </w:p>
    <w:p w14:paraId="2260D737" w14:textId="77777777" w:rsidR="00BB1805" w:rsidRPr="00FD0425" w:rsidRDefault="00BB1805" w:rsidP="00BB1805">
      <w:pPr>
        <w:pStyle w:val="PL"/>
      </w:pPr>
      <w:r w:rsidRPr="00FD0425">
        <w:tab/>
        <w:t>maxnoofRANNodesinAoI,</w:t>
      </w:r>
    </w:p>
    <w:p w14:paraId="782D2CBF" w14:textId="77777777" w:rsidR="00BB1805" w:rsidRPr="00FD0425" w:rsidRDefault="00BB1805" w:rsidP="00BB1805">
      <w:pPr>
        <w:pStyle w:val="PL"/>
      </w:pPr>
      <w:r w:rsidRPr="00FD0425">
        <w:tab/>
        <w:t>maxnooftimeperiods,</w:t>
      </w:r>
    </w:p>
    <w:p w14:paraId="781A9E6F" w14:textId="77777777" w:rsidR="00BB1805" w:rsidRPr="00FD0425" w:rsidRDefault="00BB1805" w:rsidP="00BB1805">
      <w:pPr>
        <w:pStyle w:val="PL"/>
      </w:pPr>
      <w:r w:rsidRPr="00FD0425">
        <w:tab/>
        <w:t>maxnoofslots,</w:t>
      </w:r>
    </w:p>
    <w:p w14:paraId="303CFCB0" w14:textId="77777777" w:rsidR="00BB1805" w:rsidRPr="00FD0425" w:rsidRDefault="00BB1805" w:rsidP="00BB1805">
      <w:pPr>
        <w:pStyle w:val="PL"/>
      </w:pPr>
      <w:r w:rsidRPr="00FD0425">
        <w:tab/>
        <w:t>maxnoofExtTLAs,</w:t>
      </w:r>
    </w:p>
    <w:p w14:paraId="2EB6C939" w14:textId="77777777" w:rsidR="00BB1805" w:rsidRDefault="00BB1805" w:rsidP="00BB1805">
      <w:pPr>
        <w:pStyle w:val="PL"/>
        <w:rPr>
          <w:ins w:id="675" w:author="Nokia (rapporteur)" w:date="2020-04-02T13:02:00Z"/>
        </w:rPr>
      </w:pPr>
      <w:r w:rsidRPr="00FD0425">
        <w:tab/>
        <w:t>maxnoofGTPTLAs</w:t>
      </w:r>
      <w:ins w:id="676" w:author="Nokia (rapporteur)" w:date="2020-04-02T13:02:00Z">
        <w:r>
          <w:t>,</w:t>
        </w:r>
      </w:ins>
    </w:p>
    <w:p w14:paraId="35526F04" w14:textId="77777777" w:rsidR="00BB1805" w:rsidRPr="00FD0425" w:rsidRDefault="00BB1805" w:rsidP="00BB1805">
      <w:pPr>
        <w:pStyle w:val="PL"/>
      </w:pPr>
      <w:ins w:id="677" w:author="Nokia (rapporteur)" w:date="2020-04-02T13:02:00Z">
        <w:r>
          <w:tab/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</w:ins>
    </w:p>
    <w:p w14:paraId="3679C817" w14:textId="77777777" w:rsidR="00BB1805" w:rsidRPr="00FD0425" w:rsidRDefault="00BB1805" w:rsidP="00BB1805">
      <w:pPr>
        <w:pStyle w:val="PL"/>
      </w:pPr>
    </w:p>
    <w:p w14:paraId="78FDF9D0" w14:textId="77777777" w:rsidR="00BB1805" w:rsidRPr="00FD0425" w:rsidRDefault="00BB1805" w:rsidP="00BB1805">
      <w:pPr>
        <w:pStyle w:val="PL"/>
      </w:pPr>
      <w:r w:rsidRPr="00FD0425">
        <w:t>FROM XnAP-Constants</w:t>
      </w:r>
    </w:p>
    <w:p w14:paraId="42658A23" w14:textId="77777777" w:rsidR="00BB1805" w:rsidRPr="00FD0425" w:rsidRDefault="00BB1805" w:rsidP="00BB1805">
      <w:pPr>
        <w:pStyle w:val="PL"/>
      </w:pPr>
    </w:p>
    <w:p w14:paraId="4C71380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2E7E6FA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438E4C1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4509A97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1EB7A4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061E8FA7" w14:textId="77777777" w:rsidR="00BB1805" w:rsidRPr="00FD0425" w:rsidRDefault="00BB1805" w:rsidP="00BB1805">
      <w:pPr>
        <w:pStyle w:val="PL"/>
        <w:rPr>
          <w:snapToGrid w:val="0"/>
        </w:rPr>
      </w:pPr>
    </w:p>
    <w:p w14:paraId="5D799AD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1D36D5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BAFE2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059513D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432746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54D6A7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49D4DB2C" w14:textId="77777777" w:rsidR="00BB1805" w:rsidRPr="00FD0425" w:rsidRDefault="00BB1805" w:rsidP="00BB1805">
      <w:pPr>
        <w:pStyle w:val="PL"/>
      </w:pPr>
    </w:p>
    <w:p w14:paraId="05E8FB35" w14:textId="77777777" w:rsidR="00BB1805" w:rsidRPr="00FD0425" w:rsidRDefault="00BB1805" w:rsidP="00BB1805">
      <w:pPr>
        <w:pStyle w:val="PL"/>
      </w:pPr>
    </w:p>
    <w:p w14:paraId="55F9DA06" w14:textId="77777777" w:rsidR="00BB1805" w:rsidRPr="00FD0425" w:rsidRDefault="00BB1805" w:rsidP="00BB1805">
      <w:pPr>
        <w:pStyle w:val="PL"/>
        <w:outlineLvl w:val="3"/>
      </w:pPr>
      <w:r w:rsidRPr="00FD0425">
        <w:t>-- A</w:t>
      </w:r>
    </w:p>
    <w:p w14:paraId="6D2DF3BD" w14:textId="77777777" w:rsidR="00BB1805" w:rsidRPr="00FD0425" w:rsidRDefault="00BB1805" w:rsidP="00BB1805">
      <w:pPr>
        <w:pStyle w:val="PL"/>
      </w:pPr>
    </w:p>
    <w:p w14:paraId="16EC9884" w14:textId="77777777" w:rsidR="00BB1805" w:rsidRPr="00FD0425" w:rsidRDefault="00BB1805" w:rsidP="00BB1805">
      <w:pPr>
        <w:pStyle w:val="PL"/>
      </w:pPr>
      <w:r w:rsidRPr="00FD0425">
        <w:t>Additional-UL-NG-U-TNLatUPF-Item ::= SEQUENCE {</w:t>
      </w:r>
    </w:p>
    <w:p w14:paraId="0DA3C75D" w14:textId="77777777" w:rsidR="00BB1805" w:rsidRPr="00FD0425" w:rsidRDefault="00BB1805" w:rsidP="00BB1805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5F23F23B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0110AB29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78302AE" w14:textId="77777777" w:rsidR="00BB1805" w:rsidRPr="00FD0425" w:rsidRDefault="00BB1805" w:rsidP="00BB1805">
      <w:pPr>
        <w:pStyle w:val="PL"/>
      </w:pPr>
      <w:r w:rsidRPr="00FD0425">
        <w:t>}</w:t>
      </w:r>
    </w:p>
    <w:p w14:paraId="780AD5A7" w14:textId="77777777" w:rsidR="00BB1805" w:rsidRPr="00FD0425" w:rsidRDefault="00BB1805" w:rsidP="00BB1805">
      <w:pPr>
        <w:pStyle w:val="PL"/>
      </w:pPr>
    </w:p>
    <w:p w14:paraId="52B36A91" w14:textId="77777777" w:rsidR="00BB1805" w:rsidRPr="00FD0425" w:rsidRDefault="00BB1805" w:rsidP="00BB1805">
      <w:pPr>
        <w:pStyle w:val="PL"/>
      </w:pPr>
      <w:r w:rsidRPr="00FD0425">
        <w:t>Additional-UL-NG-U-TNLatUPF-Item-ExtIEs XNAP-PROTOCOL-EXTENSION ::= {</w:t>
      </w:r>
    </w:p>
    <w:p w14:paraId="480C231A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4AB81E7" w14:textId="77777777" w:rsidR="00BB1805" w:rsidRPr="00FD0425" w:rsidRDefault="00BB1805" w:rsidP="00BB1805">
      <w:pPr>
        <w:pStyle w:val="PL"/>
      </w:pPr>
      <w:r w:rsidRPr="00FD0425">
        <w:t>}</w:t>
      </w:r>
    </w:p>
    <w:p w14:paraId="12A32C26" w14:textId="77777777" w:rsidR="00BB1805" w:rsidRPr="00FD0425" w:rsidRDefault="00BB1805" w:rsidP="00BB1805">
      <w:pPr>
        <w:pStyle w:val="PL"/>
      </w:pPr>
    </w:p>
    <w:p w14:paraId="18E16E3F" w14:textId="77777777" w:rsidR="00BB1805" w:rsidRPr="00FD0425" w:rsidRDefault="00BB1805" w:rsidP="00BB1805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1B4F2275" w14:textId="77777777" w:rsidR="00BB1805" w:rsidRPr="00FD0425" w:rsidRDefault="00BB1805" w:rsidP="00BB1805">
      <w:pPr>
        <w:pStyle w:val="PL"/>
      </w:pPr>
    </w:p>
    <w:p w14:paraId="45E9A57D" w14:textId="77777777" w:rsidR="00BB1805" w:rsidRPr="00FD0425" w:rsidRDefault="00BB1805" w:rsidP="00BB1805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2F7E9516" w14:textId="77777777" w:rsidR="00BB1805" w:rsidRPr="00FD0425" w:rsidRDefault="00BB1805" w:rsidP="00BB1805">
      <w:pPr>
        <w:pStyle w:val="PL"/>
      </w:pPr>
    </w:p>
    <w:p w14:paraId="262A3D51" w14:textId="77777777" w:rsidR="00BB1805" w:rsidRPr="00FD0425" w:rsidRDefault="00BB1805" w:rsidP="00BB1805">
      <w:pPr>
        <w:pStyle w:val="PL"/>
      </w:pPr>
    </w:p>
    <w:p w14:paraId="3D7F1B7A" w14:textId="77777777" w:rsidR="00BB1805" w:rsidRPr="00FD0425" w:rsidRDefault="00BB1805" w:rsidP="00BB1805">
      <w:pPr>
        <w:pStyle w:val="PL"/>
      </w:pPr>
      <w:bookmarkStart w:id="678" w:name="_Hlk515425967"/>
      <w:r w:rsidRPr="00FD0425">
        <w:t>AllocationandRetentionPriority</w:t>
      </w:r>
      <w:bookmarkEnd w:id="678"/>
      <w:r w:rsidRPr="00FD0425">
        <w:t xml:space="preserve"> ::= SEQUENCE {</w:t>
      </w:r>
    </w:p>
    <w:p w14:paraId="504DE2FF" w14:textId="77777777" w:rsidR="00BB1805" w:rsidRPr="00FD0425" w:rsidRDefault="00BB1805" w:rsidP="00BB1805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570A3C02" w14:textId="77777777" w:rsidR="00BB1805" w:rsidRPr="00FD0425" w:rsidRDefault="00BB1805" w:rsidP="00BB1805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3EACFDBB" w14:textId="77777777" w:rsidR="00BB1805" w:rsidRPr="00FD0425" w:rsidRDefault="00BB1805" w:rsidP="00BB1805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0D8EC31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38DEAF6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FCEE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5C080E" w14:textId="77777777" w:rsidR="00BB1805" w:rsidRPr="00FD0425" w:rsidRDefault="00BB1805" w:rsidP="00BB1805">
      <w:pPr>
        <w:pStyle w:val="PL"/>
        <w:rPr>
          <w:snapToGrid w:val="0"/>
        </w:rPr>
      </w:pPr>
    </w:p>
    <w:p w14:paraId="38ADF24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04355F8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9D57B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3AD362" w14:textId="77777777" w:rsidR="00BB1805" w:rsidRPr="00FD0425" w:rsidRDefault="00BB1805" w:rsidP="00BB1805">
      <w:pPr>
        <w:pStyle w:val="PL"/>
      </w:pPr>
    </w:p>
    <w:p w14:paraId="7CCC3083" w14:textId="77777777" w:rsidR="00BB1805" w:rsidRPr="00FD0425" w:rsidRDefault="00BB1805" w:rsidP="00BB1805">
      <w:pPr>
        <w:pStyle w:val="PL"/>
      </w:pPr>
    </w:p>
    <w:p w14:paraId="406E1098" w14:textId="77777777" w:rsidR="00BB1805" w:rsidRPr="00FD0425" w:rsidRDefault="00BB1805" w:rsidP="00BB1805">
      <w:pPr>
        <w:pStyle w:val="PL"/>
      </w:pPr>
      <w:r w:rsidRPr="00FD0425">
        <w:t>ActivationSFN ::= INTEGER (0..1023)</w:t>
      </w:r>
    </w:p>
    <w:p w14:paraId="597F6C90" w14:textId="77777777" w:rsidR="00BB1805" w:rsidRPr="00FD0425" w:rsidRDefault="00BB1805" w:rsidP="00BB1805">
      <w:pPr>
        <w:pStyle w:val="PL"/>
      </w:pPr>
    </w:p>
    <w:p w14:paraId="0874A5E2" w14:textId="77777777" w:rsidR="00BB1805" w:rsidRPr="00FD0425" w:rsidRDefault="00BB1805" w:rsidP="00BB1805">
      <w:pPr>
        <w:pStyle w:val="PL"/>
      </w:pPr>
    </w:p>
    <w:p w14:paraId="7E0C9335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43785CBA" w14:textId="77777777" w:rsidR="00BB1805" w:rsidRPr="00FD0425" w:rsidRDefault="00BB1805" w:rsidP="00BB1805">
      <w:pPr>
        <w:pStyle w:val="PL"/>
        <w:rPr>
          <w:lang w:eastAsia="ja-JP"/>
        </w:rPr>
      </w:pPr>
    </w:p>
    <w:p w14:paraId="7B8A2ACD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7E98F580" w14:textId="77777777" w:rsidR="00BB1805" w:rsidRPr="00FD0425" w:rsidRDefault="00BB1805" w:rsidP="00BB180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D0F399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5C214D11" w14:textId="77777777" w:rsidR="00BB1805" w:rsidRPr="00FD0425" w:rsidRDefault="00BB1805" w:rsidP="00BB1805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04965E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7B98E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A70990" w14:textId="77777777" w:rsidR="00BB1805" w:rsidRPr="00FD0425" w:rsidRDefault="00BB1805" w:rsidP="00BB1805">
      <w:pPr>
        <w:pStyle w:val="PL"/>
        <w:rPr>
          <w:snapToGrid w:val="0"/>
        </w:rPr>
      </w:pPr>
    </w:p>
    <w:p w14:paraId="5726A5A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00AE481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118D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61CEDD" w14:textId="77777777" w:rsidR="00BB1805" w:rsidRPr="00FD0425" w:rsidRDefault="00BB1805" w:rsidP="00BB1805">
      <w:pPr>
        <w:pStyle w:val="PL"/>
      </w:pPr>
    </w:p>
    <w:p w14:paraId="5049DF95" w14:textId="77777777" w:rsidR="00BB1805" w:rsidRPr="00FD0425" w:rsidRDefault="00BB1805" w:rsidP="00BB1805">
      <w:pPr>
        <w:pStyle w:val="PL"/>
      </w:pPr>
    </w:p>
    <w:p w14:paraId="3D13352A" w14:textId="77777777" w:rsidR="00BB1805" w:rsidRPr="00FD0425" w:rsidRDefault="00BB1805" w:rsidP="00BB1805">
      <w:pPr>
        <w:pStyle w:val="PL"/>
      </w:pPr>
      <w:bookmarkStart w:id="679" w:name="_Hlk515371808"/>
      <w:bookmarkStart w:id="680" w:name="_Hlk515371080"/>
      <w:r w:rsidRPr="00FD0425">
        <w:t>AMF-UE-NGAP-ID</w:t>
      </w:r>
      <w:bookmarkEnd w:id="679"/>
      <w:r w:rsidRPr="00FD0425">
        <w:t xml:space="preserve"> </w:t>
      </w:r>
      <w:bookmarkEnd w:id="680"/>
      <w:r w:rsidRPr="00FD0425">
        <w:t>::= INTEGER (0..1099511627775)</w:t>
      </w:r>
    </w:p>
    <w:p w14:paraId="24EB6486" w14:textId="77777777" w:rsidR="00BB1805" w:rsidRPr="00FD0425" w:rsidRDefault="00BB1805" w:rsidP="00BB1805">
      <w:pPr>
        <w:pStyle w:val="PL"/>
      </w:pPr>
    </w:p>
    <w:p w14:paraId="757C4177" w14:textId="77777777" w:rsidR="00BB1805" w:rsidRPr="00FD0425" w:rsidRDefault="00BB1805" w:rsidP="00BB1805">
      <w:pPr>
        <w:pStyle w:val="PL"/>
      </w:pPr>
    </w:p>
    <w:p w14:paraId="3AE87B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</w:rPr>
        <w:t>-Item</w:t>
      </w:r>
    </w:p>
    <w:p w14:paraId="03E22DD6" w14:textId="77777777" w:rsidR="00BB1805" w:rsidRPr="00FD0425" w:rsidRDefault="00BB1805" w:rsidP="00BB1805">
      <w:pPr>
        <w:pStyle w:val="PL"/>
        <w:rPr>
          <w:snapToGrid w:val="0"/>
        </w:rPr>
      </w:pPr>
    </w:p>
    <w:p w14:paraId="17050D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37DE591D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0D8D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F8151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4D38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0F79410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39C158B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74C81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2CAD8A" w14:textId="77777777" w:rsidR="00BB1805" w:rsidRPr="00FD0425" w:rsidRDefault="00BB1805" w:rsidP="00BB1805">
      <w:pPr>
        <w:pStyle w:val="PL"/>
        <w:rPr>
          <w:snapToGrid w:val="0"/>
        </w:rPr>
      </w:pPr>
    </w:p>
    <w:p w14:paraId="6D0A4DC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3F57233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EFA1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14344C" w14:textId="77777777" w:rsidR="00BB1805" w:rsidRPr="00FD0425" w:rsidRDefault="00BB1805" w:rsidP="00BB1805">
      <w:pPr>
        <w:pStyle w:val="PL"/>
        <w:rPr>
          <w:snapToGrid w:val="0"/>
        </w:rPr>
      </w:pPr>
    </w:p>
    <w:p w14:paraId="02271E4E" w14:textId="77777777" w:rsidR="00BB1805" w:rsidRPr="00FD0425" w:rsidRDefault="00BB1805" w:rsidP="00BB1805">
      <w:pPr>
        <w:pStyle w:val="PL"/>
        <w:rPr>
          <w:snapToGrid w:val="0"/>
        </w:rPr>
      </w:pPr>
    </w:p>
    <w:p w14:paraId="31C24FE2" w14:textId="77777777" w:rsidR="00BB1805" w:rsidRPr="00FD0425" w:rsidRDefault="00BB1805" w:rsidP="00BB1805">
      <w:pPr>
        <w:pStyle w:val="PL"/>
        <w:rPr>
          <w:snapToGrid w:val="0"/>
        </w:rPr>
      </w:pPr>
      <w:bookmarkStart w:id="681" w:name="_Hlk515372725"/>
      <w:r w:rsidRPr="00FD0425">
        <w:rPr>
          <w:snapToGrid w:val="0"/>
        </w:rPr>
        <w:t>AS-SecurityInformation</w:t>
      </w:r>
      <w:bookmarkEnd w:id="681"/>
      <w:r w:rsidRPr="00FD0425">
        <w:rPr>
          <w:snapToGrid w:val="0"/>
        </w:rPr>
        <w:t xml:space="preserve"> ::= SEQUENCE {</w:t>
      </w:r>
    </w:p>
    <w:p w14:paraId="067F57C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5E56A95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3DAB056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64FA62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AE643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485059" w14:textId="77777777" w:rsidR="00BB1805" w:rsidRPr="00FD0425" w:rsidRDefault="00BB1805" w:rsidP="00BB1805">
      <w:pPr>
        <w:pStyle w:val="PL"/>
        <w:rPr>
          <w:snapToGrid w:val="0"/>
        </w:rPr>
      </w:pPr>
    </w:p>
    <w:p w14:paraId="2E3F5E9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01CB52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E5B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D70EC8" w14:textId="77777777" w:rsidR="00BB1805" w:rsidRPr="00FD0425" w:rsidRDefault="00BB1805" w:rsidP="00BB1805">
      <w:pPr>
        <w:pStyle w:val="PL"/>
        <w:rPr>
          <w:snapToGrid w:val="0"/>
        </w:rPr>
      </w:pPr>
    </w:p>
    <w:p w14:paraId="135EF696" w14:textId="77777777" w:rsidR="00BB1805" w:rsidRPr="00FD0425" w:rsidRDefault="00BB1805" w:rsidP="00BB1805">
      <w:pPr>
        <w:pStyle w:val="PL"/>
        <w:rPr>
          <w:snapToGrid w:val="0"/>
        </w:rPr>
      </w:pPr>
    </w:p>
    <w:p w14:paraId="3D26897F" w14:textId="77777777" w:rsidR="00BB1805" w:rsidRPr="00FD0425" w:rsidRDefault="00BB1805" w:rsidP="00BB1805">
      <w:pPr>
        <w:pStyle w:val="PL"/>
      </w:pPr>
      <w:bookmarkStart w:id="682" w:name="_Hlk515345179"/>
      <w:r w:rsidRPr="00FD0425">
        <w:t>AssistanceDataForRANPaging</w:t>
      </w:r>
      <w:bookmarkEnd w:id="682"/>
      <w:r w:rsidRPr="00FD0425">
        <w:t xml:space="preserve"> ::= SEQUENCE {</w:t>
      </w:r>
    </w:p>
    <w:p w14:paraId="0A759F09" w14:textId="77777777" w:rsidR="00BB1805" w:rsidRPr="00FD0425" w:rsidRDefault="00BB1805" w:rsidP="00BB1805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5D62E4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35D960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6198F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3709B0" w14:textId="77777777" w:rsidR="00BB1805" w:rsidRPr="00FD0425" w:rsidRDefault="00BB1805" w:rsidP="00BB1805">
      <w:pPr>
        <w:pStyle w:val="PL"/>
        <w:rPr>
          <w:snapToGrid w:val="0"/>
        </w:rPr>
      </w:pPr>
    </w:p>
    <w:p w14:paraId="707B6E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4A48C62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E6D5F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AAE14A" w14:textId="77777777" w:rsidR="00BB1805" w:rsidRPr="00FD0425" w:rsidRDefault="00BB1805" w:rsidP="00BB1805">
      <w:pPr>
        <w:pStyle w:val="PL"/>
      </w:pPr>
    </w:p>
    <w:p w14:paraId="649179B8" w14:textId="77777777" w:rsidR="00BB1805" w:rsidRPr="00FD0425" w:rsidRDefault="00BB1805" w:rsidP="00BB1805">
      <w:pPr>
        <w:pStyle w:val="PL"/>
      </w:pPr>
    </w:p>
    <w:p w14:paraId="3BF77DA2" w14:textId="77777777" w:rsidR="00BB1805" w:rsidRPr="00FD0425" w:rsidRDefault="00BB1805" w:rsidP="00BB1805">
      <w:pPr>
        <w:pStyle w:val="PL"/>
      </w:pPr>
      <w:bookmarkStart w:id="683" w:name="_Hlk515425411"/>
      <w:r w:rsidRPr="00FD0425">
        <w:t xml:space="preserve">AveragingWindow </w:t>
      </w:r>
      <w:bookmarkEnd w:id="683"/>
      <w:r w:rsidRPr="00FD0425">
        <w:t>::= INTEGER (0..4095, ...)</w:t>
      </w:r>
    </w:p>
    <w:p w14:paraId="209B7802" w14:textId="77777777" w:rsidR="00BB1805" w:rsidRPr="00FD0425" w:rsidRDefault="00BB1805" w:rsidP="00BB1805">
      <w:pPr>
        <w:pStyle w:val="PL"/>
      </w:pPr>
    </w:p>
    <w:p w14:paraId="0757BB7F" w14:textId="77777777" w:rsidR="00BB1805" w:rsidRPr="00FD0425" w:rsidRDefault="00BB1805" w:rsidP="00BB1805">
      <w:pPr>
        <w:pStyle w:val="PL"/>
      </w:pPr>
    </w:p>
    <w:p w14:paraId="4BC0B7A6" w14:textId="77777777" w:rsidR="00BB1805" w:rsidRPr="00FD0425" w:rsidRDefault="00BB1805" w:rsidP="00BB1805">
      <w:pPr>
        <w:pStyle w:val="PL"/>
        <w:outlineLvl w:val="3"/>
      </w:pPr>
      <w:r w:rsidRPr="00FD0425">
        <w:t>-- B</w:t>
      </w:r>
    </w:p>
    <w:p w14:paraId="3B524434" w14:textId="77777777" w:rsidR="00BB1805" w:rsidRPr="00FD0425" w:rsidRDefault="00BB1805" w:rsidP="00BB1805">
      <w:pPr>
        <w:pStyle w:val="PL"/>
      </w:pPr>
    </w:p>
    <w:p w14:paraId="5E0F641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0F80BBF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58B7261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053CAE1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BroadcastEUTRAPLMNs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3EEDC7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8C27E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</w:t>
      </w:r>
      <w:proofErr w:type="spellStart"/>
      <w:r w:rsidRPr="00FD0425">
        <w:rPr>
          <w:noProof w:val="0"/>
          <w:snapToGrid w:val="0"/>
          <w:lang w:eastAsia="zh-CN"/>
        </w:rPr>
        <w:t>utraCI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04E3B9FD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2F62D62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7DBDAB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5C822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F959C0" w14:textId="77777777" w:rsidR="00BB1805" w:rsidRPr="00FD0425" w:rsidRDefault="00BB1805" w:rsidP="00BB1805">
      <w:pPr>
        <w:pStyle w:val="PL"/>
        <w:rPr>
          <w:snapToGrid w:val="0"/>
        </w:rPr>
      </w:pPr>
    </w:p>
    <w:p w14:paraId="23F4D6E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2E5C9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7945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74EA4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4F4BAFD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25A6424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64A1A0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13D45B4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4BE6E3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896E90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4076A276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224358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0CA4BD2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F902F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F3A55B" w14:textId="77777777" w:rsidR="00BB1805" w:rsidRPr="00FD0425" w:rsidRDefault="00BB1805" w:rsidP="00BB1805">
      <w:pPr>
        <w:pStyle w:val="PL"/>
        <w:rPr>
          <w:snapToGrid w:val="0"/>
        </w:rPr>
      </w:pPr>
    </w:p>
    <w:p w14:paraId="531B75E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5F87746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88E6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0996CA" w14:textId="77777777" w:rsidR="00BB1805" w:rsidRPr="00FD0425" w:rsidRDefault="00BB1805" w:rsidP="00BB1805">
      <w:pPr>
        <w:pStyle w:val="PL"/>
      </w:pPr>
    </w:p>
    <w:p w14:paraId="07EA95F5" w14:textId="77777777" w:rsidR="00BB1805" w:rsidRPr="00FD0425" w:rsidRDefault="00BB1805" w:rsidP="00BB1805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4D8791EC" w14:textId="77777777" w:rsidR="00BB1805" w:rsidRPr="00FD0425" w:rsidRDefault="00BB1805" w:rsidP="00BB1805">
      <w:pPr>
        <w:pStyle w:val="PL"/>
      </w:pPr>
    </w:p>
    <w:p w14:paraId="64F5F43B" w14:textId="77777777" w:rsidR="00BB1805" w:rsidRPr="00FD0425" w:rsidRDefault="00BB1805" w:rsidP="00BB1805">
      <w:pPr>
        <w:pStyle w:val="PL"/>
      </w:pPr>
    </w:p>
    <w:p w14:paraId="4AA7720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BroadcastPLMNs</w:t>
      </w:r>
      <w:proofErr w:type="spellEnd"/>
      <w:r w:rsidRPr="00FD0425">
        <w:rPr>
          <w:noProof w:val="0"/>
          <w:snapToGrid w:val="0"/>
        </w:rPr>
        <w:t xml:space="preserve"> ::= SEQUENCE (SIZE(1..maxnoofBPLMNs)) OF PLMN-Identity</w:t>
      </w:r>
    </w:p>
    <w:p w14:paraId="14CEFE71" w14:textId="77777777" w:rsidR="00BB1805" w:rsidRPr="00FD0425" w:rsidRDefault="00BB1805" w:rsidP="00BB1805">
      <w:pPr>
        <w:pStyle w:val="PL"/>
      </w:pPr>
    </w:p>
    <w:p w14:paraId="640404D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BroadcastEUTRAPLMNs</w:t>
      </w:r>
      <w:proofErr w:type="spellEnd"/>
      <w:r w:rsidRPr="00FD0425">
        <w:rPr>
          <w:noProof w:val="0"/>
          <w:snapToGrid w:val="0"/>
        </w:rPr>
        <w:t xml:space="preserve"> ::= SEQUENCE (SIZE(1..maxnoofEUTRABPLMNs)) OF PLMN-Identity</w:t>
      </w:r>
    </w:p>
    <w:p w14:paraId="093AE3D5" w14:textId="77777777" w:rsidR="00BB1805" w:rsidRPr="00FD0425" w:rsidRDefault="00BB1805" w:rsidP="00BB1805">
      <w:pPr>
        <w:pStyle w:val="PL"/>
      </w:pPr>
    </w:p>
    <w:p w14:paraId="3343248B" w14:textId="77777777" w:rsidR="00BB1805" w:rsidRPr="00FD0425" w:rsidRDefault="00BB1805" w:rsidP="00BB1805">
      <w:pPr>
        <w:pStyle w:val="PL"/>
      </w:pPr>
    </w:p>
    <w:p w14:paraId="31DDAAE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BroadcastPLMNinTAISupport</w:t>
      </w:r>
      <w:proofErr w:type="spellEnd"/>
      <w:r w:rsidRPr="00FD0425">
        <w:rPr>
          <w:noProof w:val="0"/>
          <w:snapToGrid w:val="0"/>
        </w:rPr>
        <w:t>-Item ::= SEQUENCE {</w:t>
      </w:r>
    </w:p>
    <w:p w14:paraId="1FF1776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D7E28A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tAISliceSupport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684" w:name="_Hlk513554691"/>
      <w:proofErr w:type="spellStart"/>
      <w:r w:rsidRPr="00FD0425">
        <w:rPr>
          <w:noProof w:val="0"/>
          <w:snapToGrid w:val="0"/>
        </w:rPr>
        <w:t>SliceSupport</w:t>
      </w:r>
      <w:proofErr w:type="spellEnd"/>
      <w:r w:rsidRPr="00FD0425">
        <w:rPr>
          <w:noProof w:val="0"/>
          <w:snapToGrid w:val="0"/>
        </w:rPr>
        <w:t>-List</w:t>
      </w:r>
      <w:bookmarkEnd w:id="684"/>
      <w:r w:rsidRPr="00FD0425">
        <w:rPr>
          <w:noProof w:val="0"/>
          <w:snapToGrid w:val="0"/>
        </w:rPr>
        <w:t>,</w:t>
      </w:r>
    </w:p>
    <w:p w14:paraId="3BE927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7AA93E6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CC38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AFF260" w14:textId="77777777" w:rsidR="00BB1805" w:rsidRPr="00FD0425" w:rsidRDefault="00BB1805" w:rsidP="00BB1805">
      <w:pPr>
        <w:pStyle w:val="PL"/>
        <w:rPr>
          <w:snapToGrid w:val="0"/>
        </w:rPr>
      </w:pPr>
    </w:p>
    <w:p w14:paraId="0AF21B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0511FFA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8A981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8A68E" w14:textId="77777777" w:rsidR="00BB1805" w:rsidRPr="00FD0425" w:rsidRDefault="00BB1805" w:rsidP="00BB1805">
      <w:pPr>
        <w:pStyle w:val="PL"/>
      </w:pPr>
    </w:p>
    <w:p w14:paraId="6F1A8261" w14:textId="77777777" w:rsidR="00BB1805" w:rsidRPr="00FD0425" w:rsidRDefault="00BB1805" w:rsidP="00BB1805">
      <w:pPr>
        <w:pStyle w:val="PL"/>
      </w:pPr>
    </w:p>
    <w:p w14:paraId="6708B98C" w14:textId="77777777" w:rsidR="00BB1805" w:rsidRPr="00FD0425" w:rsidRDefault="00BB1805" w:rsidP="00BB1805">
      <w:pPr>
        <w:pStyle w:val="PL"/>
        <w:outlineLvl w:val="3"/>
      </w:pPr>
      <w:r w:rsidRPr="00FD0425">
        <w:t>-- C</w:t>
      </w:r>
    </w:p>
    <w:p w14:paraId="54C328DE" w14:textId="77777777" w:rsidR="00BB1805" w:rsidRPr="00FD0425" w:rsidRDefault="00BB1805" w:rsidP="00BB1805">
      <w:pPr>
        <w:pStyle w:val="PL"/>
      </w:pPr>
    </w:p>
    <w:p w14:paraId="5E03B3E6" w14:textId="77777777" w:rsidR="00BB1805" w:rsidRPr="00FD0425" w:rsidRDefault="00BB1805" w:rsidP="00BB1805">
      <w:pPr>
        <w:pStyle w:val="PL"/>
      </w:pPr>
    </w:p>
    <w:p w14:paraId="4F1963E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1C1B987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69B4385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41E21C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1A77AAF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7BE7361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701351E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399EED" w14:textId="77777777" w:rsidR="00BB1805" w:rsidRPr="00FD0425" w:rsidRDefault="00BB1805" w:rsidP="00BB1805">
      <w:pPr>
        <w:pStyle w:val="PL"/>
        <w:rPr>
          <w:snapToGrid w:val="0"/>
        </w:rPr>
      </w:pPr>
    </w:p>
    <w:p w14:paraId="2D92B0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6F93C0F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5EB04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9E5B74" w14:textId="77777777" w:rsidR="00BB1805" w:rsidRPr="00FD0425" w:rsidRDefault="00BB1805" w:rsidP="00BB1805">
      <w:pPr>
        <w:pStyle w:val="PL"/>
        <w:rPr>
          <w:snapToGrid w:val="0"/>
        </w:rPr>
      </w:pPr>
    </w:p>
    <w:p w14:paraId="372757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7B431C08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58975358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40653B4C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06A0B4C5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5E439B18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62A1C407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72EA385A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1E80BF8C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4C41123C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7765605C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072E9E17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ab/>
        <w:t>tTXnRELOCprep</w:t>
      </w:r>
      <w:r w:rsidRPr="00FD0425">
        <w:rPr>
          <w:lang w:eastAsia="ja-JP"/>
        </w:rPr>
        <w:t>-expiry,</w:t>
      </w:r>
    </w:p>
    <w:p w14:paraId="227384CA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44BA0835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2FD9B664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4E36EBB3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2BFD15E9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273E43FE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1AC33188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4D4FE21B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0CA20C64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3FC1FEFE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106025A0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53902C50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5D00D3F3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03CFF7C9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C6179B6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228734F4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38073574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079A818E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4D68D2F7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49723847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3DE5E0DF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36F0A620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4921EEAB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35CDF62E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396A174E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360CE7F3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282B1C3C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18E7042A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719774FB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5A6FA416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07F6D735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23AABF5B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687BDB40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7297143E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28F0813E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2D9ADE9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295A5A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0A4D5A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549A8C55" w14:textId="77777777" w:rsidR="00BB1805" w:rsidRPr="00FD0425" w:rsidRDefault="00BB1805" w:rsidP="00BB1805">
      <w:pPr>
        <w:pStyle w:val="PL"/>
      </w:pPr>
      <w:r w:rsidRPr="00FD0425">
        <w:tab/>
        <w:t>unknown-old-en-gNB-UE-X2AP-ID,</w:t>
      </w:r>
    </w:p>
    <w:p w14:paraId="48067B69" w14:textId="77777777" w:rsidR="00BB1805" w:rsidRPr="00FD0425" w:rsidRDefault="00BB1805" w:rsidP="00BB1805">
      <w:pPr>
        <w:pStyle w:val="PL"/>
      </w:pPr>
      <w:r w:rsidRPr="00FD0425">
        <w:tab/>
        <w:t>pDCP-Overload,</w:t>
      </w:r>
    </w:p>
    <w:p w14:paraId="3BB93F84" w14:textId="77777777" w:rsidR="00BB1805" w:rsidRPr="00FD0425" w:rsidRDefault="00BB1805" w:rsidP="00BB180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4CC672A9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742990B6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79A195B8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46F99A92" w14:textId="77777777" w:rsidR="00BB1805" w:rsidRPr="00FD0425" w:rsidRDefault="00BB1805" w:rsidP="00BB180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</w:p>
    <w:p w14:paraId="70ABAE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420358" w14:textId="77777777" w:rsidR="00BB1805" w:rsidRPr="00FD0425" w:rsidRDefault="00BB1805" w:rsidP="00BB1805">
      <w:pPr>
        <w:pStyle w:val="PL"/>
        <w:rPr>
          <w:snapToGrid w:val="0"/>
        </w:rPr>
      </w:pPr>
    </w:p>
    <w:p w14:paraId="508704E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66D526F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1A45431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6E2B0C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806B6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A61F85" w14:textId="77777777" w:rsidR="00BB1805" w:rsidRPr="00FD0425" w:rsidRDefault="00BB1805" w:rsidP="00BB1805">
      <w:pPr>
        <w:pStyle w:val="PL"/>
        <w:rPr>
          <w:snapToGrid w:val="0"/>
        </w:rPr>
      </w:pPr>
    </w:p>
    <w:p w14:paraId="791412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1224E1E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2BFA721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41F7D82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5C2B93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0EBCE49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7F9AC6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6FBB45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7E6CBD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BE792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3B6B9F" w14:textId="77777777" w:rsidR="00BB1805" w:rsidRPr="00FD0425" w:rsidRDefault="00BB1805" w:rsidP="00BB1805">
      <w:pPr>
        <w:pStyle w:val="PL"/>
        <w:rPr>
          <w:snapToGrid w:val="0"/>
        </w:rPr>
      </w:pPr>
    </w:p>
    <w:p w14:paraId="5C9C760C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7969888B" w14:textId="77777777" w:rsidR="00BB1805" w:rsidRPr="00FD0425" w:rsidRDefault="00BB1805" w:rsidP="00BB1805">
      <w:pPr>
        <w:pStyle w:val="PL"/>
      </w:pPr>
      <w:r w:rsidRPr="00FD0425">
        <w:tab/>
        <w:t>control-processing-overload,</w:t>
      </w:r>
    </w:p>
    <w:p w14:paraId="60A822B2" w14:textId="77777777" w:rsidR="00BB1805" w:rsidRPr="00FD0425" w:rsidRDefault="00BB1805" w:rsidP="00BB1805">
      <w:pPr>
        <w:pStyle w:val="PL"/>
      </w:pPr>
      <w:r w:rsidRPr="00FD0425">
        <w:tab/>
        <w:t>hardware-failure,</w:t>
      </w:r>
    </w:p>
    <w:p w14:paraId="2D47FD94" w14:textId="77777777" w:rsidR="00BB1805" w:rsidRPr="00FD0425" w:rsidRDefault="00BB1805" w:rsidP="00BB1805">
      <w:pPr>
        <w:pStyle w:val="PL"/>
      </w:pPr>
      <w:r w:rsidRPr="00FD0425">
        <w:tab/>
        <w:t>o-and-M-intervention,</w:t>
      </w:r>
    </w:p>
    <w:p w14:paraId="3DD7D45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1BFA8CB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75F5F4C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BCEA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70F035" w14:textId="77777777" w:rsidR="00BB1805" w:rsidRPr="00FD0425" w:rsidRDefault="00BB1805" w:rsidP="00BB1805">
      <w:pPr>
        <w:pStyle w:val="PL"/>
        <w:rPr>
          <w:snapToGrid w:val="0"/>
        </w:rPr>
      </w:pPr>
    </w:p>
    <w:p w14:paraId="78BBE0B7" w14:textId="77777777" w:rsidR="00BB1805" w:rsidRPr="00FD0425" w:rsidRDefault="00BB1805" w:rsidP="00BB1805">
      <w:pPr>
        <w:pStyle w:val="PL"/>
      </w:pPr>
      <w:bookmarkStart w:id="685" w:name="_Hlk513544116"/>
      <w:r w:rsidRPr="00FD0425">
        <w:t>CellAssistanceInfo</w:t>
      </w:r>
      <w:bookmarkEnd w:id="685"/>
      <w:r w:rsidRPr="00FD0425">
        <w:t>-NR</w:t>
      </w:r>
      <w:r w:rsidRPr="00FD0425">
        <w:tab/>
        <w:t>::= CHOICE {</w:t>
      </w:r>
    </w:p>
    <w:p w14:paraId="5AA8C6E9" w14:textId="77777777" w:rsidR="00BB1805" w:rsidRPr="00FD0425" w:rsidRDefault="00BB1805" w:rsidP="00BB1805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17E3D15B" w14:textId="77777777" w:rsidR="00BB1805" w:rsidRPr="00FD0425" w:rsidRDefault="00BB1805" w:rsidP="00BB180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19E35B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4237A7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15AB8F" w14:textId="77777777" w:rsidR="00BB1805" w:rsidRPr="00FD0425" w:rsidRDefault="00BB1805" w:rsidP="00BB1805">
      <w:pPr>
        <w:pStyle w:val="PL"/>
        <w:rPr>
          <w:snapToGrid w:val="0"/>
        </w:rPr>
      </w:pPr>
    </w:p>
    <w:p w14:paraId="166385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0316EF5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E855D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32CBC9" w14:textId="77777777" w:rsidR="00BB1805" w:rsidRPr="00FD0425" w:rsidRDefault="00BB1805" w:rsidP="00BB1805">
      <w:pPr>
        <w:pStyle w:val="PL"/>
      </w:pPr>
    </w:p>
    <w:p w14:paraId="5CC0E052" w14:textId="77777777" w:rsidR="00BB1805" w:rsidRPr="00FD0425" w:rsidRDefault="00BB1805" w:rsidP="00BB1805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6E6A7EC1" w14:textId="77777777" w:rsidR="00BB1805" w:rsidRPr="00FD0425" w:rsidRDefault="00BB1805" w:rsidP="00BB1805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8DB192" w14:textId="77777777" w:rsidR="00BB1805" w:rsidRPr="00FD0425" w:rsidRDefault="00BB1805" w:rsidP="00BB1805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E1E078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686D186F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C4F470C" w14:textId="77777777" w:rsidR="00BB1805" w:rsidRPr="00FD0425" w:rsidRDefault="00BB1805" w:rsidP="00BB1805">
      <w:pPr>
        <w:pStyle w:val="PL"/>
      </w:pPr>
      <w:r w:rsidRPr="00FD0425">
        <w:t>}</w:t>
      </w:r>
    </w:p>
    <w:p w14:paraId="48656057" w14:textId="77777777" w:rsidR="00BB1805" w:rsidRPr="00FD0425" w:rsidRDefault="00BB1805" w:rsidP="00BB1805">
      <w:pPr>
        <w:pStyle w:val="PL"/>
      </w:pPr>
    </w:p>
    <w:p w14:paraId="742DC04B" w14:textId="77777777" w:rsidR="00BB1805" w:rsidRPr="00FD0425" w:rsidRDefault="00BB1805" w:rsidP="00BB1805">
      <w:pPr>
        <w:pStyle w:val="PL"/>
      </w:pPr>
    </w:p>
    <w:p w14:paraId="1A370385" w14:textId="77777777" w:rsidR="00BB1805" w:rsidRPr="00FD0425" w:rsidRDefault="00BB1805" w:rsidP="00BB1805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4B8ECBF9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033F450" w14:textId="77777777" w:rsidR="00BB1805" w:rsidRPr="00FD0425" w:rsidRDefault="00BB1805" w:rsidP="00BB1805">
      <w:pPr>
        <w:pStyle w:val="PL"/>
      </w:pPr>
      <w:r w:rsidRPr="00FD0425">
        <w:t>}</w:t>
      </w:r>
    </w:p>
    <w:p w14:paraId="24306746" w14:textId="77777777" w:rsidR="00BB1805" w:rsidRPr="00FD0425" w:rsidRDefault="00BB1805" w:rsidP="00BB1805">
      <w:pPr>
        <w:pStyle w:val="PL"/>
      </w:pPr>
    </w:p>
    <w:p w14:paraId="6FF6A378" w14:textId="77777777" w:rsidR="00BB1805" w:rsidRPr="00FD0425" w:rsidRDefault="00BB1805" w:rsidP="00BB1805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63EA37E4" w14:textId="77777777" w:rsidR="00BB1805" w:rsidRPr="00FD0425" w:rsidRDefault="00BB1805" w:rsidP="00BB1805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6F0510" w14:textId="77777777" w:rsidR="00BB1805" w:rsidRPr="00FD0425" w:rsidRDefault="00BB1805" w:rsidP="00BB1805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220B7B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7E1F5143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27D608B" w14:textId="77777777" w:rsidR="00BB1805" w:rsidRPr="00FD0425" w:rsidRDefault="00BB1805" w:rsidP="00BB1805">
      <w:pPr>
        <w:pStyle w:val="PL"/>
      </w:pPr>
      <w:r w:rsidRPr="00FD0425">
        <w:t>}</w:t>
      </w:r>
    </w:p>
    <w:p w14:paraId="6EED68DE" w14:textId="77777777" w:rsidR="00BB1805" w:rsidRPr="00FD0425" w:rsidRDefault="00BB1805" w:rsidP="00BB1805">
      <w:pPr>
        <w:pStyle w:val="PL"/>
      </w:pPr>
    </w:p>
    <w:p w14:paraId="24DD0B94" w14:textId="77777777" w:rsidR="00BB1805" w:rsidRPr="00FD0425" w:rsidRDefault="00BB1805" w:rsidP="00BB1805">
      <w:pPr>
        <w:pStyle w:val="PL"/>
      </w:pPr>
    </w:p>
    <w:p w14:paraId="4F11FB37" w14:textId="77777777" w:rsidR="00BB1805" w:rsidRPr="00FD0425" w:rsidRDefault="00BB1805" w:rsidP="00BB1805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7FDF4DA2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4B24C31" w14:textId="77777777" w:rsidR="00BB1805" w:rsidRPr="00FD0425" w:rsidRDefault="00BB1805" w:rsidP="00BB1805">
      <w:pPr>
        <w:pStyle w:val="PL"/>
      </w:pPr>
      <w:r w:rsidRPr="00FD0425">
        <w:t>}</w:t>
      </w:r>
    </w:p>
    <w:p w14:paraId="3721D5E2" w14:textId="77777777" w:rsidR="00BB1805" w:rsidRPr="00FD0425" w:rsidRDefault="00BB1805" w:rsidP="00BB1805">
      <w:pPr>
        <w:pStyle w:val="PL"/>
      </w:pPr>
    </w:p>
    <w:p w14:paraId="28171007" w14:textId="77777777" w:rsidR="00BB1805" w:rsidRPr="00FD0425" w:rsidRDefault="00BB1805" w:rsidP="00BB1805">
      <w:pPr>
        <w:pStyle w:val="PL"/>
      </w:pPr>
    </w:p>
    <w:p w14:paraId="17CE969D" w14:textId="77777777" w:rsidR="00BB1805" w:rsidRPr="00FD0425" w:rsidRDefault="00BB1805" w:rsidP="00BB1805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6B74D61B" w14:textId="77777777" w:rsidR="00BB1805" w:rsidRPr="00FD0425" w:rsidRDefault="00BB1805" w:rsidP="00BB1805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7C46B82D" w14:textId="77777777" w:rsidR="00BB1805" w:rsidRPr="00FD0425" w:rsidRDefault="00BB1805" w:rsidP="00BB180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4014859E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6E56CE32" w14:textId="77777777" w:rsidR="00BB1805" w:rsidRPr="00FD0425" w:rsidRDefault="00BB1805" w:rsidP="00BB1805">
      <w:pPr>
        <w:pStyle w:val="PL"/>
      </w:pPr>
      <w:r w:rsidRPr="00FD0425">
        <w:t>}</w:t>
      </w:r>
    </w:p>
    <w:p w14:paraId="13313F2A" w14:textId="77777777" w:rsidR="00BB1805" w:rsidRPr="00FD0425" w:rsidRDefault="00BB1805" w:rsidP="00BB1805">
      <w:pPr>
        <w:pStyle w:val="PL"/>
      </w:pPr>
    </w:p>
    <w:p w14:paraId="6350F06B" w14:textId="77777777" w:rsidR="00BB1805" w:rsidRPr="00FD0425" w:rsidRDefault="00BB1805" w:rsidP="00BB1805">
      <w:pPr>
        <w:pStyle w:val="PL"/>
      </w:pPr>
      <w:r w:rsidRPr="00FD0425">
        <w:t>CellAssistanceInfo-EUTRA-ExtIEs XNAP-PROTOCOL-IES ::= {</w:t>
      </w:r>
    </w:p>
    <w:p w14:paraId="3324219F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0C2AA80F" w14:textId="77777777" w:rsidR="00BB1805" w:rsidRPr="00FD0425" w:rsidRDefault="00BB1805" w:rsidP="00BB1805">
      <w:pPr>
        <w:pStyle w:val="PL"/>
      </w:pPr>
      <w:r w:rsidRPr="00FD0425">
        <w:t>}</w:t>
      </w:r>
    </w:p>
    <w:p w14:paraId="5B7DEC03" w14:textId="77777777" w:rsidR="00BB1805" w:rsidRPr="00FD0425" w:rsidRDefault="00BB1805" w:rsidP="00BB1805">
      <w:pPr>
        <w:pStyle w:val="PL"/>
      </w:pPr>
    </w:p>
    <w:p w14:paraId="08D42182" w14:textId="77777777" w:rsidR="00BB1805" w:rsidRPr="00FD0425" w:rsidRDefault="00BB1805" w:rsidP="00BB1805">
      <w:pPr>
        <w:pStyle w:val="PL"/>
      </w:pPr>
    </w:p>
    <w:p w14:paraId="4D1639B7" w14:textId="77777777" w:rsidR="00BB1805" w:rsidRPr="00FD0425" w:rsidRDefault="00BB1805" w:rsidP="00BB1805">
      <w:pPr>
        <w:pStyle w:val="PL"/>
      </w:pPr>
      <w:r w:rsidRPr="00FD0425">
        <w:t>CellGroupID ::= INTEGER (0..maxnoofSCellGroups)</w:t>
      </w:r>
    </w:p>
    <w:p w14:paraId="68B0F1E0" w14:textId="77777777" w:rsidR="00BB1805" w:rsidRPr="00FD0425" w:rsidRDefault="00BB1805" w:rsidP="00BB1805">
      <w:pPr>
        <w:pStyle w:val="PL"/>
      </w:pPr>
    </w:p>
    <w:p w14:paraId="673C1AC1" w14:textId="77777777" w:rsidR="00BB1805" w:rsidRPr="00FD0425" w:rsidRDefault="00BB1805" w:rsidP="00BB1805">
      <w:pPr>
        <w:pStyle w:val="PL"/>
      </w:pPr>
    </w:p>
    <w:p w14:paraId="07DB4C09" w14:textId="77777777" w:rsidR="00BB1805" w:rsidRDefault="00BB1805" w:rsidP="00BB1805">
      <w:pPr>
        <w:pStyle w:val="PL"/>
        <w:rPr>
          <w:ins w:id="686" w:author="Nokia (rapporteur)" w:date="2020-04-02T13:03:00Z"/>
          <w:snapToGrid w:val="0"/>
        </w:rPr>
      </w:pPr>
      <w:ins w:id="687" w:author="Nokia (rapporteur)" w:date="2020-04-02T13:03:00Z">
        <w:r>
          <w:rPr>
            <w:snapToGrid w:val="0"/>
          </w:rPr>
          <w:t>CHOtrigger ::= ENUMERATED {</w:t>
        </w:r>
      </w:ins>
    </w:p>
    <w:p w14:paraId="0300BAA8" w14:textId="77777777" w:rsidR="00BB1805" w:rsidRDefault="00BB1805" w:rsidP="00BB1805">
      <w:pPr>
        <w:pStyle w:val="PL"/>
        <w:rPr>
          <w:ins w:id="688" w:author="Nokia (rapporteur)" w:date="2020-04-02T13:03:00Z"/>
          <w:snapToGrid w:val="0"/>
        </w:rPr>
      </w:pPr>
      <w:ins w:id="689" w:author="Nokia (rapporteur)" w:date="2020-04-02T13:03:00Z">
        <w:r>
          <w:rPr>
            <w:snapToGrid w:val="0"/>
          </w:rPr>
          <w:tab/>
          <w:t>cho-initiation,</w:t>
        </w:r>
      </w:ins>
    </w:p>
    <w:p w14:paraId="4E057A26" w14:textId="77777777" w:rsidR="00BB1805" w:rsidRDefault="00BB1805" w:rsidP="00BB1805">
      <w:pPr>
        <w:pStyle w:val="PL"/>
        <w:rPr>
          <w:ins w:id="690" w:author="Nokia (rapporteur)" w:date="2020-04-02T13:03:00Z"/>
          <w:snapToGrid w:val="0"/>
        </w:rPr>
      </w:pPr>
      <w:ins w:id="691" w:author="Nokia (rapporteur)" w:date="2020-04-02T13:03:00Z">
        <w:r>
          <w:rPr>
            <w:snapToGrid w:val="0"/>
          </w:rPr>
          <w:tab/>
          <w:t>cho-replace,</w:t>
        </w:r>
      </w:ins>
    </w:p>
    <w:p w14:paraId="432BE9B6" w14:textId="77777777" w:rsidR="00BB1805" w:rsidRDefault="00BB1805" w:rsidP="00BB1805">
      <w:pPr>
        <w:pStyle w:val="PL"/>
        <w:rPr>
          <w:ins w:id="692" w:author="Nokia (rapporteur)" w:date="2020-04-02T13:03:00Z"/>
          <w:snapToGrid w:val="0"/>
        </w:rPr>
      </w:pPr>
      <w:ins w:id="693" w:author="Nokia (rapporteur)" w:date="2020-04-02T13:03:00Z">
        <w:r>
          <w:rPr>
            <w:snapToGrid w:val="0"/>
          </w:rPr>
          <w:tab/>
          <w:t>...</w:t>
        </w:r>
      </w:ins>
    </w:p>
    <w:p w14:paraId="06B1B6CC" w14:textId="77777777" w:rsidR="00BB1805" w:rsidRDefault="00BB1805" w:rsidP="00BB1805">
      <w:pPr>
        <w:pStyle w:val="PL"/>
        <w:rPr>
          <w:ins w:id="694" w:author="Nokia (rapporteur)" w:date="2020-04-02T13:03:00Z"/>
          <w:snapToGrid w:val="0"/>
        </w:rPr>
      </w:pPr>
      <w:ins w:id="695" w:author="Nokia (rapporteur)" w:date="2020-04-02T13:03:00Z">
        <w:r>
          <w:rPr>
            <w:snapToGrid w:val="0"/>
          </w:rPr>
          <w:t>}</w:t>
        </w:r>
      </w:ins>
    </w:p>
    <w:p w14:paraId="6ABE751E" w14:textId="77777777" w:rsidR="00BB1805" w:rsidRPr="007E6716" w:rsidRDefault="00BB1805" w:rsidP="00BB1805">
      <w:pPr>
        <w:pStyle w:val="PL"/>
        <w:rPr>
          <w:ins w:id="696" w:author="Nokia (rapporteur)" w:date="2020-04-02T13:03:00Z"/>
          <w:snapToGrid w:val="0"/>
        </w:rPr>
      </w:pPr>
    </w:p>
    <w:p w14:paraId="279FE4E7" w14:textId="77777777" w:rsidR="00BB1805" w:rsidRPr="007E6716" w:rsidRDefault="00BB1805" w:rsidP="00BB1805">
      <w:pPr>
        <w:pStyle w:val="PL"/>
        <w:rPr>
          <w:ins w:id="697" w:author="Nokia (rapporteur)" w:date="2020-04-02T13:03:00Z"/>
          <w:snapToGrid w:val="0"/>
        </w:rPr>
      </w:pPr>
      <w:ins w:id="698" w:author="Nokia (rapporteur)" w:date="2020-04-02T13:03:00Z">
        <w:r>
          <w:rPr>
            <w:snapToGrid w:val="0"/>
          </w:rPr>
          <w:t>CHOinformation-Req</w:t>
        </w:r>
        <w:r w:rsidRPr="007E6716">
          <w:rPr>
            <w:snapToGrid w:val="0"/>
          </w:rPr>
          <w:t xml:space="preserve"> ::= SEQUENCE {</w:t>
        </w:r>
      </w:ins>
    </w:p>
    <w:p w14:paraId="3C1D4610" w14:textId="77777777" w:rsidR="00BB1805" w:rsidRDefault="00BB1805" w:rsidP="00BB1805">
      <w:pPr>
        <w:pStyle w:val="PL"/>
        <w:rPr>
          <w:ins w:id="699" w:author="Nokia (rapporteur)" w:date="2020-04-02T13:03:00Z"/>
          <w:noProof w:val="0"/>
          <w:snapToGrid w:val="0"/>
        </w:rPr>
      </w:pPr>
      <w:ins w:id="700" w:author="Nokia (rapporteur)" w:date="2020-04-02T13:0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cho</w:t>
        </w:r>
        <w:proofErr w:type="spellEnd"/>
        <w:r>
          <w:rPr>
            <w:noProof w:val="0"/>
            <w:snapToGrid w:val="0"/>
          </w:rPr>
          <w:t>-trigger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CHOtrigger</w:t>
        </w:r>
        <w:proofErr w:type="spellEnd"/>
        <w:r>
          <w:rPr>
            <w:noProof w:val="0"/>
            <w:snapToGrid w:val="0"/>
          </w:rPr>
          <w:t>,</w:t>
        </w:r>
      </w:ins>
    </w:p>
    <w:p w14:paraId="4A15ACFA" w14:textId="77777777" w:rsidR="00BB1805" w:rsidRDefault="00BB1805" w:rsidP="00BB1805">
      <w:pPr>
        <w:pStyle w:val="PL"/>
        <w:rPr>
          <w:ins w:id="701" w:author="Nokia (rapporteur)" w:date="2020-04-02T13:03:00Z"/>
          <w:rFonts w:eastAsia="Batang"/>
        </w:rPr>
      </w:pPr>
      <w:ins w:id="702" w:author="Nokia (rapporteur)" w:date="2020-04-02T13:03:00Z">
        <w:r>
          <w:rPr>
            <w:noProof w:val="0"/>
            <w:snapToGrid w:val="0"/>
          </w:rPr>
          <w:tab/>
        </w:r>
        <w:r w:rsidRPr="00B22C47">
          <w:rPr>
            <w:snapToGrid w:val="0"/>
          </w:rPr>
          <w:t>targetNG-RANnodeUEXnAPID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rFonts w:eastAsia="Batang"/>
          </w:rPr>
          <w:t>NG-RANnodeUEXnAPID</w:t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  <w:t>OPTIONAL</w:t>
        </w:r>
      </w:ins>
    </w:p>
    <w:p w14:paraId="3C99D281" w14:textId="77777777" w:rsidR="00BB1805" w:rsidRDefault="00BB1805" w:rsidP="00BB1805">
      <w:pPr>
        <w:pStyle w:val="PL"/>
        <w:rPr>
          <w:ins w:id="703" w:author="Nokia (rapporteur)" w:date="2020-04-02T13:03:00Z"/>
          <w:noProof w:val="0"/>
          <w:snapToGrid w:val="0"/>
        </w:rPr>
      </w:pPr>
      <w:ins w:id="704" w:author="Nokia (rapporteur)" w:date="2020-04-02T13:03:00Z"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  <w:r w:rsidRPr="00E859FC">
          <w:rPr>
            <w:snapToGrid w:val="0"/>
          </w:rPr>
          <w:t xml:space="preserve">This IE shall be present if the </w:t>
        </w:r>
        <w:r>
          <w:rPr>
            <w:snapToGrid w:val="0"/>
          </w:rPr>
          <w:t>cho-trigger</w:t>
        </w:r>
        <w:r w:rsidRPr="00E859FC">
          <w:rPr>
            <w:snapToGrid w:val="0"/>
          </w:rPr>
          <w:t xml:space="preserve"> IE is present and set to "CHO-</w:t>
        </w:r>
        <w:r>
          <w:rPr>
            <w:snapToGrid w:val="0"/>
          </w:rPr>
          <w:t>replace</w:t>
        </w:r>
        <w:r w:rsidRPr="00E859FC">
          <w:rPr>
            <w:snapToGrid w:val="0"/>
          </w:rPr>
          <w:t>"</w:t>
        </w:r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  <w:r>
          <w:rPr>
            <w:rFonts w:eastAsia="Batang"/>
          </w:rPr>
          <w:t>,</w:t>
        </w:r>
      </w:ins>
    </w:p>
    <w:p w14:paraId="742D76FA" w14:textId="77777777" w:rsidR="00BB1805" w:rsidRPr="001A4138" w:rsidRDefault="00BB1805" w:rsidP="00BB18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Nokia (rapporteur)" w:date="2020-05-06T16:19:00Z"/>
          <w:rFonts w:ascii="Courier New" w:eastAsia="Times New Roman" w:hAnsi="Courier New"/>
          <w:snapToGrid w:val="0"/>
          <w:sz w:val="16"/>
        </w:rPr>
      </w:pPr>
      <w:bookmarkStart w:id="706" w:name="_Hlk36823793"/>
      <w:ins w:id="707" w:author="Nokia (rapporteur)" w:date="2020-05-06T16:19:00Z">
        <w:r w:rsidRPr="001A4138">
          <w:rPr>
            <w:rFonts w:ascii="Courier New" w:eastAsia="Times New Roman" w:hAnsi="Courier New"/>
            <w:snapToGrid w:val="0"/>
            <w:sz w:val="16"/>
          </w:rPr>
          <w:tab/>
        </w:r>
        <w:proofErr w:type="spellStart"/>
        <w:r w:rsidRPr="001A4138">
          <w:rPr>
            <w:rFonts w:ascii="Courier New" w:eastAsia="Times New Roman" w:hAnsi="Courier New"/>
            <w:snapToGrid w:val="0"/>
            <w:sz w:val="16"/>
          </w:rPr>
          <w:t>c</w:t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>HO-EstimatedArrivalProbability</w:t>
        </w:r>
        <w:proofErr w:type="spellEnd"/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  <w:t>CHO-Probability</w:t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A4138">
          <w:rPr>
            <w:rFonts w:ascii="Courier New" w:eastAsia="Times New Roman" w:hAnsi="Courier New"/>
            <w:noProof/>
            <w:snapToGrid w:val="0"/>
            <w:sz w:val="16"/>
          </w:rPr>
          <w:tab/>
          <w:t>OPTIONAL,</w:t>
        </w:r>
      </w:ins>
    </w:p>
    <w:bookmarkEnd w:id="706"/>
    <w:p w14:paraId="0F3A460A" w14:textId="77777777" w:rsidR="00BB1805" w:rsidRPr="007E6716" w:rsidRDefault="00BB1805" w:rsidP="00BB1805">
      <w:pPr>
        <w:pStyle w:val="PL"/>
        <w:rPr>
          <w:ins w:id="708" w:author="Nokia (rapporteur)" w:date="2020-04-02T13:03:00Z"/>
          <w:noProof w:val="0"/>
          <w:snapToGrid w:val="0"/>
        </w:rPr>
      </w:pPr>
      <w:ins w:id="709" w:author="Nokia (rapporteur)" w:date="2020-04-02T13:03:00Z"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iE</w:t>
        </w:r>
        <w:proofErr w:type="spellEnd"/>
        <w:r w:rsidRPr="007E6716">
          <w:rPr>
            <w:noProof w:val="0"/>
            <w:snapToGrid w:val="0"/>
          </w:rPr>
          <w:t>-Extensions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ProtocolExtensionContainer</w:t>
        </w:r>
        <w:proofErr w:type="spellEnd"/>
        <w:r w:rsidRPr="007E6716">
          <w:rPr>
            <w:noProof w:val="0"/>
            <w:snapToGrid w:val="0"/>
          </w:rPr>
          <w:t xml:space="preserve"> { {</w:t>
        </w:r>
        <w:r w:rsidRPr="002A42E6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CHOinformation-Req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  <w:r w:rsidRPr="007E6716">
          <w:rPr>
            <w:noProof w:val="0"/>
            <w:snapToGrid w:val="0"/>
          </w:rPr>
          <w:tab/>
          <w:t>OPTIONAL,</w:t>
        </w:r>
      </w:ins>
    </w:p>
    <w:p w14:paraId="499DB2CB" w14:textId="77777777" w:rsidR="00BB1805" w:rsidRPr="007E6716" w:rsidRDefault="00BB1805" w:rsidP="00BB1805">
      <w:pPr>
        <w:pStyle w:val="PL"/>
        <w:rPr>
          <w:ins w:id="710" w:author="Nokia (rapporteur)" w:date="2020-04-02T13:03:00Z"/>
          <w:noProof w:val="0"/>
          <w:snapToGrid w:val="0"/>
        </w:rPr>
      </w:pPr>
      <w:ins w:id="711" w:author="Nokia (rapporteur)" w:date="2020-04-02T13:03:00Z">
        <w:r w:rsidRPr="007E6716">
          <w:rPr>
            <w:noProof w:val="0"/>
            <w:snapToGrid w:val="0"/>
          </w:rPr>
          <w:tab/>
          <w:t>...</w:t>
        </w:r>
      </w:ins>
    </w:p>
    <w:p w14:paraId="41E0E253" w14:textId="77777777" w:rsidR="00BB1805" w:rsidRPr="007E6716" w:rsidRDefault="00BB1805" w:rsidP="00BB1805">
      <w:pPr>
        <w:pStyle w:val="PL"/>
        <w:rPr>
          <w:ins w:id="712" w:author="Nokia (rapporteur)" w:date="2020-04-02T13:03:00Z"/>
          <w:noProof w:val="0"/>
          <w:snapToGrid w:val="0"/>
        </w:rPr>
      </w:pPr>
      <w:ins w:id="713" w:author="Nokia (rapporteur)" w:date="2020-04-02T13:03:00Z">
        <w:r w:rsidRPr="007E6716">
          <w:rPr>
            <w:noProof w:val="0"/>
            <w:snapToGrid w:val="0"/>
          </w:rPr>
          <w:t>}</w:t>
        </w:r>
      </w:ins>
    </w:p>
    <w:p w14:paraId="6B57560D" w14:textId="77777777" w:rsidR="00BB1805" w:rsidRPr="007E6716" w:rsidRDefault="00BB1805" w:rsidP="00BB1805">
      <w:pPr>
        <w:pStyle w:val="PL"/>
        <w:rPr>
          <w:ins w:id="714" w:author="Nokia (rapporteur)" w:date="2020-04-02T13:03:00Z"/>
          <w:noProof w:val="0"/>
          <w:snapToGrid w:val="0"/>
        </w:rPr>
      </w:pPr>
    </w:p>
    <w:p w14:paraId="108D3101" w14:textId="77777777" w:rsidR="00BB1805" w:rsidRPr="007E6716" w:rsidRDefault="00BB1805" w:rsidP="00BB1805">
      <w:pPr>
        <w:pStyle w:val="PL"/>
        <w:rPr>
          <w:ins w:id="715" w:author="Nokia (rapporteur)" w:date="2020-04-02T13:03:00Z"/>
          <w:noProof w:val="0"/>
          <w:snapToGrid w:val="0"/>
        </w:rPr>
      </w:pPr>
      <w:ins w:id="716" w:author="Nokia (rapporteur)" w:date="2020-04-02T13:03:00Z">
        <w:r>
          <w:rPr>
            <w:snapToGrid w:val="0"/>
          </w:rPr>
          <w:t>CHOinformation-Req</w:t>
        </w:r>
        <w:r w:rsidRPr="007E6716">
          <w:rPr>
            <w:noProof w:val="0"/>
            <w:snapToGrid w:val="0"/>
          </w:rPr>
          <w:t>-</w:t>
        </w:r>
        <w:proofErr w:type="spellStart"/>
        <w:r w:rsidRPr="007E6716">
          <w:rPr>
            <w:noProof w:val="0"/>
            <w:snapToGrid w:val="0"/>
          </w:rPr>
          <w:t>ExtIEs</w:t>
        </w:r>
        <w:proofErr w:type="spellEnd"/>
        <w:r w:rsidRPr="007E6716">
          <w:rPr>
            <w:noProof w:val="0"/>
            <w:snapToGrid w:val="0"/>
          </w:rPr>
          <w:t xml:space="preserve"> XNAP-PROTOCOL-EXTENSION ::={</w:t>
        </w:r>
      </w:ins>
    </w:p>
    <w:p w14:paraId="139DA5A5" w14:textId="77777777" w:rsidR="00BB1805" w:rsidRPr="007E6716" w:rsidRDefault="00BB1805" w:rsidP="00BB1805">
      <w:pPr>
        <w:pStyle w:val="PL"/>
        <w:rPr>
          <w:ins w:id="717" w:author="Nokia (rapporteur)" w:date="2020-04-02T13:03:00Z"/>
          <w:noProof w:val="0"/>
          <w:snapToGrid w:val="0"/>
        </w:rPr>
      </w:pPr>
      <w:ins w:id="718" w:author="Nokia (rapporteur)" w:date="2020-04-02T13:03:00Z">
        <w:r w:rsidRPr="007E6716">
          <w:rPr>
            <w:noProof w:val="0"/>
            <w:snapToGrid w:val="0"/>
          </w:rPr>
          <w:tab/>
          <w:t>...</w:t>
        </w:r>
      </w:ins>
    </w:p>
    <w:p w14:paraId="21E859D9" w14:textId="77777777" w:rsidR="00BB1805" w:rsidRPr="007E6716" w:rsidRDefault="00BB1805" w:rsidP="00BB1805">
      <w:pPr>
        <w:pStyle w:val="PL"/>
        <w:rPr>
          <w:ins w:id="719" w:author="Nokia (rapporteur)" w:date="2020-04-02T13:03:00Z"/>
          <w:snapToGrid w:val="0"/>
        </w:rPr>
      </w:pPr>
      <w:ins w:id="720" w:author="Nokia (rapporteur)" w:date="2020-04-02T13:03:00Z">
        <w:r w:rsidRPr="007E6716">
          <w:rPr>
            <w:noProof w:val="0"/>
            <w:snapToGrid w:val="0"/>
          </w:rPr>
          <w:t>}</w:t>
        </w:r>
      </w:ins>
    </w:p>
    <w:p w14:paraId="69CBA86E" w14:textId="77777777" w:rsidR="00BB1805" w:rsidRDefault="00BB1805" w:rsidP="00BB1805">
      <w:pPr>
        <w:pStyle w:val="PL"/>
        <w:rPr>
          <w:ins w:id="721" w:author="Nokia (rapporteur)" w:date="2020-04-02T13:03:00Z"/>
          <w:snapToGrid w:val="0"/>
        </w:rPr>
      </w:pPr>
    </w:p>
    <w:p w14:paraId="4509728E" w14:textId="77777777" w:rsidR="00BB1805" w:rsidRPr="007E6716" w:rsidRDefault="00BB1805" w:rsidP="00BB1805">
      <w:pPr>
        <w:pStyle w:val="PL"/>
        <w:rPr>
          <w:ins w:id="722" w:author="Nokia (rapporteur)" w:date="2020-04-02T13:03:00Z"/>
          <w:snapToGrid w:val="0"/>
        </w:rPr>
      </w:pPr>
    </w:p>
    <w:p w14:paraId="167C8F53" w14:textId="77777777" w:rsidR="00BB1805" w:rsidRPr="007E6716" w:rsidRDefault="00BB1805" w:rsidP="00BB1805">
      <w:pPr>
        <w:pStyle w:val="PL"/>
        <w:rPr>
          <w:ins w:id="723" w:author="Nokia (rapporteur)" w:date="2020-04-02T13:03:00Z"/>
          <w:snapToGrid w:val="0"/>
        </w:rPr>
      </w:pPr>
      <w:ins w:id="724" w:author="Nokia (rapporteur)" w:date="2020-04-02T13:03:00Z">
        <w:r>
          <w:rPr>
            <w:snapToGrid w:val="0"/>
          </w:rPr>
          <w:t>CHOinformation-Ack</w:t>
        </w:r>
        <w:r w:rsidRPr="007E6716">
          <w:rPr>
            <w:snapToGrid w:val="0"/>
          </w:rPr>
          <w:t xml:space="preserve"> ::= SEQUENCE {</w:t>
        </w:r>
      </w:ins>
    </w:p>
    <w:p w14:paraId="43931F8B" w14:textId="77777777" w:rsidR="00BB1805" w:rsidRDefault="00BB1805" w:rsidP="00BB1805">
      <w:pPr>
        <w:pStyle w:val="PL"/>
        <w:rPr>
          <w:ins w:id="725" w:author="Nokia (rapporteur)" w:date="2020-04-02T13:03:00Z"/>
        </w:rPr>
      </w:pPr>
      <w:ins w:id="726" w:author="Nokia (rapporteur)" w:date="2020-04-02T13:0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requestedT</w:t>
        </w:r>
        <w:r w:rsidRPr="00B22C47">
          <w:rPr>
            <w:snapToGrid w:val="0"/>
          </w:rPr>
          <w:t>arget</w:t>
        </w:r>
        <w:r>
          <w:rPr>
            <w:snapToGrid w:val="0"/>
          </w:rPr>
          <w:t>CellGlobalID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t>Target-CGI</w:t>
        </w:r>
        <w:r>
          <w:t>,</w:t>
        </w:r>
      </w:ins>
    </w:p>
    <w:p w14:paraId="7E2E00C4" w14:textId="77777777" w:rsidR="00BB1805" w:rsidRDefault="00BB1805" w:rsidP="00BB1805">
      <w:pPr>
        <w:pStyle w:val="PL"/>
        <w:rPr>
          <w:ins w:id="727" w:author="Nokia (rapporteur)" w:date="2020-04-02T13:03:00Z"/>
          <w:rFonts w:eastAsia="Batang"/>
        </w:rPr>
      </w:pPr>
      <w:ins w:id="728" w:author="Nokia (rapporteur)" w:date="2020-04-02T13:03:00Z">
        <w:r>
          <w:tab/>
          <w:t>maxCHOoperations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5E06746" w14:textId="77777777" w:rsidR="00BB1805" w:rsidRPr="007E6716" w:rsidRDefault="00BB1805" w:rsidP="00BB1805">
      <w:pPr>
        <w:pStyle w:val="PL"/>
        <w:rPr>
          <w:ins w:id="729" w:author="Nokia (rapporteur)" w:date="2020-04-02T13:03:00Z"/>
          <w:noProof w:val="0"/>
          <w:snapToGrid w:val="0"/>
        </w:rPr>
      </w:pPr>
      <w:ins w:id="730" w:author="Nokia (rapporteur)" w:date="2020-04-02T13:03:00Z"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iE</w:t>
        </w:r>
        <w:proofErr w:type="spellEnd"/>
        <w:r w:rsidRPr="007E6716">
          <w:rPr>
            <w:noProof w:val="0"/>
            <w:snapToGrid w:val="0"/>
          </w:rPr>
          <w:t>-Extensions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proofErr w:type="spellStart"/>
        <w:r w:rsidRPr="007E6716">
          <w:rPr>
            <w:noProof w:val="0"/>
            <w:snapToGrid w:val="0"/>
          </w:rPr>
          <w:t>ProtocolExtensionContainer</w:t>
        </w:r>
        <w:proofErr w:type="spellEnd"/>
        <w:r w:rsidRPr="007E6716">
          <w:rPr>
            <w:noProof w:val="0"/>
            <w:snapToGrid w:val="0"/>
          </w:rPr>
          <w:t xml:space="preserve"> { {</w:t>
        </w:r>
        <w:r w:rsidRPr="002A42E6">
          <w:rPr>
            <w:snapToGrid w:val="0"/>
          </w:rPr>
          <w:t xml:space="preserve"> </w:t>
        </w:r>
        <w:r>
          <w:rPr>
            <w:snapToGrid w:val="0"/>
          </w:rPr>
          <w:t>CHOinformation-Ack</w:t>
        </w:r>
        <w:r w:rsidRPr="007E6716">
          <w:rPr>
            <w:noProof w:val="0"/>
            <w:snapToGrid w:val="0"/>
          </w:rPr>
          <w:t>-</w:t>
        </w:r>
        <w:proofErr w:type="spellStart"/>
        <w:r w:rsidRPr="007E6716">
          <w:rPr>
            <w:noProof w:val="0"/>
            <w:snapToGrid w:val="0"/>
          </w:rPr>
          <w:t>ExtIEs</w:t>
        </w:r>
        <w:proofErr w:type="spellEnd"/>
        <w:r w:rsidRPr="007E6716">
          <w:rPr>
            <w:noProof w:val="0"/>
            <w:snapToGrid w:val="0"/>
          </w:rPr>
          <w:t>} }</w:t>
        </w:r>
        <w:r w:rsidRPr="007E6716">
          <w:rPr>
            <w:noProof w:val="0"/>
            <w:snapToGrid w:val="0"/>
          </w:rPr>
          <w:tab/>
          <w:t>OPTIONAL,</w:t>
        </w:r>
      </w:ins>
    </w:p>
    <w:p w14:paraId="4CE6BCE0" w14:textId="77777777" w:rsidR="00BB1805" w:rsidRPr="007E6716" w:rsidRDefault="00BB1805" w:rsidP="00BB1805">
      <w:pPr>
        <w:pStyle w:val="PL"/>
        <w:rPr>
          <w:ins w:id="731" w:author="Nokia (rapporteur)" w:date="2020-04-02T13:03:00Z"/>
          <w:noProof w:val="0"/>
          <w:snapToGrid w:val="0"/>
        </w:rPr>
      </w:pPr>
      <w:ins w:id="732" w:author="Nokia (rapporteur)" w:date="2020-04-02T13:03:00Z">
        <w:r w:rsidRPr="007E6716">
          <w:rPr>
            <w:noProof w:val="0"/>
            <w:snapToGrid w:val="0"/>
          </w:rPr>
          <w:tab/>
          <w:t>...</w:t>
        </w:r>
      </w:ins>
    </w:p>
    <w:p w14:paraId="4AE8AC0D" w14:textId="77777777" w:rsidR="00BB1805" w:rsidRPr="007E6716" w:rsidRDefault="00BB1805" w:rsidP="00BB1805">
      <w:pPr>
        <w:pStyle w:val="PL"/>
        <w:rPr>
          <w:ins w:id="733" w:author="Nokia (rapporteur)" w:date="2020-04-02T13:03:00Z"/>
          <w:noProof w:val="0"/>
          <w:snapToGrid w:val="0"/>
        </w:rPr>
      </w:pPr>
      <w:ins w:id="734" w:author="Nokia (rapporteur)" w:date="2020-04-02T13:03:00Z">
        <w:r w:rsidRPr="007E6716">
          <w:rPr>
            <w:noProof w:val="0"/>
            <w:snapToGrid w:val="0"/>
          </w:rPr>
          <w:t>}</w:t>
        </w:r>
      </w:ins>
    </w:p>
    <w:p w14:paraId="5B1D3DEC" w14:textId="77777777" w:rsidR="00BB1805" w:rsidRPr="007E6716" w:rsidRDefault="00BB1805" w:rsidP="00BB1805">
      <w:pPr>
        <w:pStyle w:val="PL"/>
        <w:rPr>
          <w:ins w:id="735" w:author="Nokia (rapporteur)" w:date="2020-04-02T13:03:00Z"/>
          <w:noProof w:val="0"/>
          <w:snapToGrid w:val="0"/>
        </w:rPr>
      </w:pPr>
    </w:p>
    <w:p w14:paraId="0BDD605A" w14:textId="77777777" w:rsidR="00BB1805" w:rsidRPr="007E6716" w:rsidRDefault="00BB1805" w:rsidP="00BB1805">
      <w:pPr>
        <w:pStyle w:val="PL"/>
        <w:rPr>
          <w:ins w:id="736" w:author="Nokia (rapporteur)" w:date="2020-04-02T13:03:00Z"/>
          <w:noProof w:val="0"/>
          <w:snapToGrid w:val="0"/>
        </w:rPr>
      </w:pPr>
      <w:ins w:id="737" w:author="Nokia (rapporteur)" w:date="2020-04-02T13:03:00Z">
        <w:r>
          <w:rPr>
            <w:snapToGrid w:val="0"/>
          </w:rPr>
          <w:t>CHOinformation-Ack</w:t>
        </w:r>
        <w:r w:rsidRPr="007E6716">
          <w:rPr>
            <w:noProof w:val="0"/>
            <w:snapToGrid w:val="0"/>
          </w:rPr>
          <w:t>-</w:t>
        </w:r>
        <w:proofErr w:type="spellStart"/>
        <w:r w:rsidRPr="007E6716">
          <w:rPr>
            <w:noProof w:val="0"/>
            <w:snapToGrid w:val="0"/>
          </w:rPr>
          <w:t>ExtIEs</w:t>
        </w:r>
        <w:proofErr w:type="spellEnd"/>
        <w:r w:rsidRPr="007E6716">
          <w:rPr>
            <w:noProof w:val="0"/>
            <w:snapToGrid w:val="0"/>
          </w:rPr>
          <w:t xml:space="preserve"> XNAP-PROTOCOL-EXTENSION ::={</w:t>
        </w:r>
      </w:ins>
    </w:p>
    <w:p w14:paraId="46C61976" w14:textId="77777777" w:rsidR="00BB1805" w:rsidRPr="007E6716" w:rsidRDefault="00BB1805" w:rsidP="00BB1805">
      <w:pPr>
        <w:pStyle w:val="PL"/>
        <w:rPr>
          <w:ins w:id="738" w:author="Nokia (rapporteur)" w:date="2020-04-02T13:03:00Z"/>
          <w:noProof w:val="0"/>
          <w:snapToGrid w:val="0"/>
        </w:rPr>
      </w:pPr>
      <w:ins w:id="739" w:author="Nokia (rapporteur)" w:date="2020-04-02T13:03:00Z">
        <w:r w:rsidRPr="007E6716">
          <w:rPr>
            <w:noProof w:val="0"/>
            <w:snapToGrid w:val="0"/>
          </w:rPr>
          <w:tab/>
          <w:t>...</w:t>
        </w:r>
      </w:ins>
    </w:p>
    <w:p w14:paraId="38CBA99F" w14:textId="77777777" w:rsidR="00BB1805" w:rsidRPr="007E6716" w:rsidRDefault="00BB1805" w:rsidP="00BB1805">
      <w:pPr>
        <w:pStyle w:val="PL"/>
        <w:rPr>
          <w:ins w:id="740" w:author="Nokia (rapporteur)" w:date="2020-04-02T13:03:00Z"/>
          <w:snapToGrid w:val="0"/>
        </w:rPr>
      </w:pPr>
      <w:ins w:id="741" w:author="Nokia (rapporteur)" w:date="2020-04-02T13:03:00Z">
        <w:r w:rsidRPr="007E6716">
          <w:rPr>
            <w:noProof w:val="0"/>
            <w:snapToGrid w:val="0"/>
          </w:rPr>
          <w:t>}</w:t>
        </w:r>
      </w:ins>
    </w:p>
    <w:p w14:paraId="783705DC" w14:textId="77777777" w:rsidR="00BB1805" w:rsidRDefault="00BB1805" w:rsidP="00BB1805">
      <w:pPr>
        <w:pStyle w:val="PL"/>
        <w:rPr>
          <w:ins w:id="742" w:author="Nokia (rapporteur)" w:date="2020-04-02T13:03:00Z"/>
          <w:snapToGrid w:val="0"/>
        </w:rPr>
      </w:pPr>
    </w:p>
    <w:p w14:paraId="71E8C59A" w14:textId="77777777" w:rsidR="00BB1805" w:rsidRPr="007E6716" w:rsidRDefault="00BB1805" w:rsidP="00BB1805">
      <w:pPr>
        <w:pStyle w:val="PL"/>
        <w:rPr>
          <w:ins w:id="743" w:author="Nokia (rapporteur)" w:date="2020-04-02T13:03:00Z"/>
          <w:snapToGrid w:val="0"/>
        </w:rPr>
      </w:pPr>
    </w:p>
    <w:p w14:paraId="09F18861" w14:textId="77777777" w:rsidR="00BB1805" w:rsidRDefault="00BB1805" w:rsidP="00BB1805">
      <w:pPr>
        <w:pStyle w:val="PL"/>
        <w:rPr>
          <w:ins w:id="744" w:author="Nokia (rapporteur)" w:date="2020-05-06T16:20:00Z"/>
          <w:snapToGrid w:val="0"/>
        </w:rPr>
      </w:pPr>
      <w:bookmarkStart w:id="745" w:name="_Hlk20825504"/>
      <w:ins w:id="746" w:author="Nokia (rapporteur)" w:date="2020-05-06T16:20:00Z">
        <w:r w:rsidRPr="00117C2A">
          <w:rPr>
            <w:snapToGrid w:val="0"/>
          </w:rPr>
          <w:t>CHO</w:t>
        </w:r>
        <w:r>
          <w:rPr>
            <w:snapToGrid w:val="0"/>
          </w:rPr>
          <w:t>-Probability ::= INTEGER (1..100)</w:t>
        </w:r>
      </w:ins>
    </w:p>
    <w:p w14:paraId="1209A637" w14:textId="77777777" w:rsidR="00BB1805" w:rsidRDefault="00BB1805" w:rsidP="00BB1805">
      <w:pPr>
        <w:pStyle w:val="PL"/>
        <w:rPr>
          <w:ins w:id="747" w:author="Nokia (rapporteur)" w:date="2020-05-06T16:20:00Z"/>
          <w:snapToGrid w:val="0"/>
        </w:rPr>
      </w:pPr>
    </w:p>
    <w:p w14:paraId="173A4F92" w14:textId="77777777" w:rsidR="00BB1805" w:rsidRDefault="00BB1805" w:rsidP="00BB1805">
      <w:pPr>
        <w:pStyle w:val="PL"/>
        <w:rPr>
          <w:ins w:id="748" w:author="Nokia (rapporteur)" w:date="2020-05-06T16:20:00Z"/>
          <w:snapToGrid w:val="0"/>
        </w:rPr>
      </w:pPr>
    </w:p>
    <w:bookmarkEnd w:id="745"/>
    <w:p w14:paraId="330B415F" w14:textId="77777777" w:rsidR="00BB1805" w:rsidRPr="00FD0425" w:rsidRDefault="00BB1805" w:rsidP="00BB1805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51D7AF3B" w14:textId="77777777" w:rsidR="00BB1805" w:rsidRPr="00FD0425" w:rsidRDefault="00BB1805" w:rsidP="00BB1805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5A6A3C7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89F10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4AD13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48ABE1" w14:textId="77777777" w:rsidR="00BB1805" w:rsidRPr="00FD0425" w:rsidRDefault="00BB1805" w:rsidP="00BB1805">
      <w:pPr>
        <w:pStyle w:val="PL"/>
        <w:rPr>
          <w:snapToGrid w:val="0"/>
        </w:rPr>
      </w:pPr>
    </w:p>
    <w:p w14:paraId="3CF6B77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FE9638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179C830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5B2125" w14:textId="77777777" w:rsidR="00BB1805" w:rsidRPr="00FD0425" w:rsidRDefault="00BB1805" w:rsidP="00BB1805">
      <w:pPr>
        <w:pStyle w:val="PL"/>
      </w:pPr>
    </w:p>
    <w:p w14:paraId="45136979" w14:textId="77777777" w:rsidR="00BB1805" w:rsidRPr="00FD0425" w:rsidRDefault="00BB1805" w:rsidP="00BB1805">
      <w:pPr>
        <w:pStyle w:val="PL"/>
      </w:pPr>
    </w:p>
    <w:p w14:paraId="14C2296A" w14:textId="77777777" w:rsidR="00BB1805" w:rsidRPr="00FD0425" w:rsidRDefault="00BB1805" w:rsidP="00BB1805">
      <w:pPr>
        <w:pStyle w:val="PL"/>
      </w:pPr>
      <w:bookmarkStart w:id="749" w:name="_Hlk515364710"/>
      <w:r w:rsidRPr="00FD0425">
        <w:t>COUNT-PDCP-SN12</w:t>
      </w:r>
      <w:bookmarkEnd w:id="749"/>
      <w:r w:rsidRPr="00FD0425">
        <w:t xml:space="preserve"> ::= SEQUENCE {</w:t>
      </w:r>
    </w:p>
    <w:p w14:paraId="77BB94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724C7A7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7B0346E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47C3E8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C5100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0597B1" w14:textId="77777777" w:rsidR="00BB1805" w:rsidRPr="00FD0425" w:rsidRDefault="00BB1805" w:rsidP="00BB1805">
      <w:pPr>
        <w:pStyle w:val="PL"/>
        <w:rPr>
          <w:snapToGrid w:val="0"/>
        </w:rPr>
      </w:pPr>
    </w:p>
    <w:p w14:paraId="31993A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5E61E7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E96D3B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}</w:t>
      </w:r>
    </w:p>
    <w:p w14:paraId="52106146" w14:textId="77777777" w:rsidR="00BB1805" w:rsidRPr="00FD0425" w:rsidRDefault="00BB1805" w:rsidP="00BB1805">
      <w:pPr>
        <w:pStyle w:val="PL"/>
      </w:pPr>
    </w:p>
    <w:p w14:paraId="5970A98C" w14:textId="77777777" w:rsidR="00BB1805" w:rsidRPr="00FD0425" w:rsidRDefault="00BB1805" w:rsidP="00BB1805">
      <w:pPr>
        <w:pStyle w:val="PL"/>
      </w:pPr>
    </w:p>
    <w:p w14:paraId="52254802" w14:textId="77777777" w:rsidR="00BB1805" w:rsidRPr="00FD0425" w:rsidRDefault="00BB1805" w:rsidP="00BB1805">
      <w:pPr>
        <w:pStyle w:val="PL"/>
      </w:pPr>
      <w:r w:rsidRPr="00FD0425">
        <w:t>COUNT-PDCP-SN18 ::= SEQUENCE {</w:t>
      </w:r>
    </w:p>
    <w:p w14:paraId="7B4860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22BE028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6E740AD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74D01E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27BE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D7380B" w14:textId="77777777" w:rsidR="00BB1805" w:rsidRPr="00FD0425" w:rsidRDefault="00BB1805" w:rsidP="00BB1805">
      <w:pPr>
        <w:pStyle w:val="PL"/>
        <w:rPr>
          <w:snapToGrid w:val="0"/>
        </w:rPr>
      </w:pPr>
    </w:p>
    <w:p w14:paraId="758DDE2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5E8F73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50C0DD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}</w:t>
      </w:r>
    </w:p>
    <w:p w14:paraId="7503B38D" w14:textId="77777777" w:rsidR="00BB1805" w:rsidRPr="00FD0425" w:rsidRDefault="00BB1805" w:rsidP="00BB1805">
      <w:pPr>
        <w:pStyle w:val="PL"/>
      </w:pPr>
    </w:p>
    <w:p w14:paraId="2A0C1D30" w14:textId="77777777" w:rsidR="00BB1805" w:rsidRPr="00FD0425" w:rsidRDefault="00BB1805" w:rsidP="00BB1805">
      <w:pPr>
        <w:pStyle w:val="PL"/>
      </w:pPr>
    </w:p>
    <w:p w14:paraId="2DC882BF" w14:textId="77777777" w:rsidR="00BB1805" w:rsidRPr="00FD0425" w:rsidRDefault="00BB1805" w:rsidP="00BB1805">
      <w:pPr>
        <w:pStyle w:val="PL"/>
      </w:pPr>
      <w:bookmarkStart w:id="750" w:name="_Hlk513549853"/>
      <w:r w:rsidRPr="00FD0425">
        <w:t>CPTransportLayerInformation</w:t>
      </w:r>
      <w:bookmarkEnd w:id="750"/>
      <w:r w:rsidRPr="00FD0425">
        <w:t xml:space="preserve"> ::= CHOICE {</w:t>
      </w:r>
    </w:p>
    <w:p w14:paraId="004C97BB" w14:textId="77777777" w:rsidR="00BB1805" w:rsidRPr="00FD0425" w:rsidRDefault="00BB1805" w:rsidP="00BB1805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15659935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5B3498A" w14:textId="77777777" w:rsidR="00BB1805" w:rsidRPr="00FD0425" w:rsidRDefault="00BB1805" w:rsidP="00BB1805">
      <w:pPr>
        <w:pStyle w:val="PL"/>
      </w:pPr>
      <w:r w:rsidRPr="00FD0425">
        <w:t>}</w:t>
      </w:r>
    </w:p>
    <w:p w14:paraId="7A191FAF" w14:textId="77777777" w:rsidR="00BB1805" w:rsidRPr="00FD0425" w:rsidRDefault="00BB1805" w:rsidP="00BB1805">
      <w:pPr>
        <w:pStyle w:val="PL"/>
      </w:pPr>
    </w:p>
    <w:p w14:paraId="30E165D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20D179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EndpointIPAddressAndPort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5B4FBD7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23AF55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D0A1F73" w14:textId="77777777" w:rsidR="00BB1805" w:rsidRPr="00FD0425" w:rsidRDefault="00BB1805" w:rsidP="00BB1805">
      <w:pPr>
        <w:pStyle w:val="PL"/>
      </w:pPr>
    </w:p>
    <w:p w14:paraId="08657B3D" w14:textId="77777777" w:rsidR="00BB1805" w:rsidRPr="00FD0425" w:rsidRDefault="00BB1805" w:rsidP="00BB1805">
      <w:pPr>
        <w:pStyle w:val="PL"/>
      </w:pPr>
    </w:p>
    <w:p w14:paraId="38357B66" w14:textId="77777777" w:rsidR="00BB1805" w:rsidRPr="00FD0425" w:rsidRDefault="00BB1805" w:rsidP="00BB1805">
      <w:pPr>
        <w:pStyle w:val="PL"/>
        <w:rPr>
          <w:snapToGrid w:val="0"/>
        </w:rPr>
      </w:pPr>
      <w:bookmarkStart w:id="751" w:name="_Hlk515434097"/>
      <w:r w:rsidRPr="00FD0425">
        <w:rPr>
          <w:snapToGrid w:val="0"/>
        </w:rPr>
        <w:t>CriticalityDiagnostics</w:t>
      </w:r>
      <w:bookmarkEnd w:id="751"/>
      <w:r w:rsidRPr="00FD0425">
        <w:rPr>
          <w:snapToGrid w:val="0"/>
        </w:rPr>
        <w:t xml:space="preserve"> ::= SEQUENCE {</w:t>
      </w:r>
    </w:p>
    <w:p w14:paraId="76CBC0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19C8E4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0A36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D77D4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1DEE8F5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63FF03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2DBDD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D8D564" w14:textId="77777777" w:rsidR="00BB1805" w:rsidRPr="00FD0425" w:rsidRDefault="00BB1805" w:rsidP="00BB1805">
      <w:pPr>
        <w:pStyle w:val="PL"/>
        <w:rPr>
          <w:snapToGrid w:val="0"/>
        </w:rPr>
      </w:pPr>
    </w:p>
    <w:p w14:paraId="6B7F59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0FAA02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2969D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CE8F49" w14:textId="77777777" w:rsidR="00BB1805" w:rsidRPr="00FD0425" w:rsidRDefault="00BB1805" w:rsidP="00BB1805">
      <w:pPr>
        <w:pStyle w:val="PL"/>
      </w:pPr>
    </w:p>
    <w:p w14:paraId="0A5BBB1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7C2607F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5A0CBD6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5CA68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31138D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562C65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004D11C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27B0AD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01D042" w14:textId="77777777" w:rsidR="00BB1805" w:rsidRPr="00FD0425" w:rsidRDefault="00BB1805" w:rsidP="00BB1805">
      <w:pPr>
        <w:pStyle w:val="PL"/>
        <w:rPr>
          <w:snapToGrid w:val="0"/>
        </w:rPr>
      </w:pPr>
    </w:p>
    <w:p w14:paraId="209F42E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18D56F7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228EE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D24B13" w14:textId="77777777" w:rsidR="00BB1805" w:rsidRPr="00FD0425" w:rsidRDefault="00BB1805" w:rsidP="00BB1805">
      <w:pPr>
        <w:pStyle w:val="PL"/>
      </w:pPr>
    </w:p>
    <w:p w14:paraId="4D971974" w14:textId="77777777" w:rsidR="00BB1805" w:rsidRPr="00FD0425" w:rsidRDefault="00BB1805" w:rsidP="00BB1805">
      <w:pPr>
        <w:pStyle w:val="PL"/>
      </w:pPr>
    </w:p>
    <w:p w14:paraId="38B8533A" w14:textId="77777777" w:rsidR="00BB1805" w:rsidRPr="00FD0425" w:rsidRDefault="00BB1805" w:rsidP="00BB1805">
      <w:pPr>
        <w:pStyle w:val="PL"/>
      </w:pPr>
      <w:r w:rsidRPr="00FD0425">
        <w:t>C-RNTI ::= BIT STRING (SIZE(16))</w:t>
      </w:r>
    </w:p>
    <w:p w14:paraId="125DBAFB" w14:textId="77777777" w:rsidR="00BB1805" w:rsidRPr="00FD0425" w:rsidRDefault="00BB1805" w:rsidP="00BB1805">
      <w:pPr>
        <w:pStyle w:val="PL"/>
      </w:pPr>
    </w:p>
    <w:p w14:paraId="30DAD9AB" w14:textId="77777777" w:rsidR="00BB1805" w:rsidRPr="00FD0425" w:rsidRDefault="00BB1805" w:rsidP="00BB1805">
      <w:pPr>
        <w:pStyle w:val="PL"/>
      </w:pPr>
    </w:p>
    <w:p w14:paraId="56DD4E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031CA5B1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7D0D1891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7A7465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62A1B1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8E1E097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</w:p>
    <w:p w14:paraId="5C71B9CD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</w:p>
    <w:p w14:paraId="11F1C91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03BD16A2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81A0811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69B425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FD67DE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A867FD3" w14:textId="77777777" w:rsidR="00BB1805" w:rsidRPr="00FD0425" w:rsidRDefault="00BB1805" w:rsidP="00BB1805">
      <w:pPr>
        <w:pStyle w:val="PL"/>
        <w:rPr>
          <w:snapToGrid w:val="0"/>
        </w:rPr>
      </w:pPr>
    </w:p>
    <w:p w14:paraId="34E282C4" w14:textId="77777777" w:rsidR="00BB1805" w:rsidRPr="00FD0425" w:rsidRDefault="00BB1805" w:rsidP="00BB1805">
      <w:pPr>
        <w:pStyle w:val="PL"/>
      </w:pPr>
    </w:p>
    <w:p w14:paraId="70BF6D1F" w14:textId="77777777" w:rsidR="00BB1805" w:rsidRPr="00FD0425" w:rsidRDefault="00BB1805" w:rsidP="00BB1805">
      <w:pPr>
        <w:pStyle w:val="PL"/>
        <w:outlineLvl w:val="3"/>
      </w:pPr>
      <w:r w:rsidRPr="00FD0425">
        <w:t>-- D</w:t>
      </w:r>
    </w:p>
    <w:p w14:paraId="7ACA28E2" w14:textId="77777777" w:rsidR="00BB1805" w:rsidRPr="00FD0425" w:rsidRDefault="00BB1805" w:rsidP="00BB1805">
      <w:pPr>
        <w:pStyle w:val="PL"/>
      </w:pPr>
    </w:p>
    <w:p w14:paraId="388F5239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</w:p>
    <w:p w14:paraId="6D5232BD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05717B4B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</w:p>
    <w:p w14:paraId="6D939ED2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5340CF6E" w14:textId="77777777" w:rsidR="00BB1805" w:rsidRPr="00FD0425" w:rsidRDefault="00BB1805" w:rsidP="00BB1805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78629396" w14:textId="77777777" w:rsidR="00BB1805" w:rsidRPr="00FD0425" w:rsidRDefault="00BB1805" w:rsidP="00BB1805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C4DF85" w14:textId="77777777" w:rsidR="00BB1805" w:rsidRPr="00FD0425" w:rsidRDefault="00BB1805" w:rsidP="00BB1805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BFDF3D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2E3EC9E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5CF951D9" w14:textId="77777777" w:rsidR="00BB1805" w:rsidRPr="00FD0425" w:rsidRDefault="00BB1805" w:rsidP="00BB1805">
      <w:pPr>
        <w:pStyle w:val="PL"/>
      </w:pPr>
      <w:r w:rsidRPr="00FD0425">
        <w:t>}</w:t>
      </w:r>
    </w:p>
    <w:p w14:paraId="63C5D39D" w14:textId="77777777" w:rsidR="00BB1805" w:rsidRPr="00FD0425" w:rsidRDefault="00BB1805" w:rsidP="00BB1805">
      <w:pPr>
        <w:pStyle w:val="PL"/>
      </w:pPr>
    </w:p>
    <w:p w14:paraId="3754097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DFB4B5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SecondarydataForwardingInfoFromTarget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1C85CB7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53DAF73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4B8753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6933C69" w14:textId="77777777" w:rsidR="00BB1805" w:rsidRPr="00FD0425" w:rsidRDefault="00BB1805" w:rsidP="00BB1805">
      <w:pPr>
        <w:pStyle w:val="PL"/>
      </w:pPr>
    </w:p>
    <w:p w14:paraId="0981905E" w14:textId="77777777" w:rsidR="00BB1805" w:rsidRPr="00FD0425" w:rsidRDefault="00BB1805" w:rsidP="00BB1805">
      <w:pPr>
        <w:pStyle w:val="PL"/>
      </w:pPr>
      <w:bookmarkStart w:id="752" w:name="_Hlk513539535"/>
      <w:r w:rsidRPr="00FD0425">
        <w:t>DataForwardingAccepted</w:t>
      </w:r>
      <w:bookmarkEnd w:id="752"/>
      <w:r w:rsidRPr="00FD0425">
        <w:tab/>
        <w:t>::= ENUMERATED {data-forwarding-accepted, ...}</w:t>
      </w:r>
    </w:p>
    <w:p w14:paraId="4A8C2251" w14:textId="77777777" w:rsidR="00BB1805" w:rsidRPr="00FD0425" w:rsidRDefault="00BB1805" w:rsidP="00BB1805">
      <w:pPr>
        <w:pStyle w:val="PL"/>
      </w:pPr>
    </w:p>
    <w:p w14:paraId="7D0D51CB" w14:textId="77777777" w:rsidR="00BB1805" w:rsidRPr="00FD0425" w:rsidRDefault="00BB1805" w:rsidP="00BB1805">
      <w:pPr>
        <w:pStyle w:val="PL"/>
      </w:pPr>
    </w:p>
    <w:p w14:paraId="0307C6D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bookmarkStart w:id="753" w:name="_Hlk515516966"/>
      <w:proofErr w:type="spellStart"/>
      <w:r w:rsidRPr="00FD0425">
        <w:rPr>
          <w:noProof w:val="0"/>
          <w:snapToGrid w:val="0"/>
        </w:rPr>
        <w:t>DataForwardingInfoFromTargetNGRANnode</w:t>
      </w:r>
      <w:bookmarkEnd w:id="753"/>
      <w:proofErr w:type="spellEnd"/>
      <w:r w:rsidRPr="00FD0425">
        <w:rPr>
          <w:noProof w:val="0"/>
          <w:snapToGrid w:val="0"/>
        </w:rPr>
        <w:t xml:space="preserve"> ::= SEQUENCE {</w:t>
      </w:r>
    </w:p>
    <w:p w14:paraId="5C63135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qosFlowsAcceptedForDataForwarding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-List,</w:t>
      </w:r>
    </w:p>
    <w:p w14:paraId="5FE910F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pduSessionLevelDLDataForwardingInfo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B3E002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pduSessionLevelULDataForwardingInfo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UPTransportLayerInformation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499634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B82D669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56873C2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32D8575" w14:textId="77777777" w:rsidR="00BB1805" w:rsidRPr="00FD0425" w:rsidRDefault="00BB1805" w:rsidP="00BB1805">
      <w:pPr>
        <w:pStyle w:val="PL"/>
      </w:pPr>
      <w:r w:rsidRPr="00FD0425">
        <w:t>}</w:t>
      </w:r>
    </w:p>
    <w:p w14:paraId="6465CB3E" w14:textId="77777777" w:rsidR="00BB1805" w:rsidRPr="00FD0425" w:rsidRDefault="00BB1805" w:rsidP="00BB1805">
      <w:pPr>
        <w:pStyle w:val="PL"/>
      </w:pPr>
    </w:p>
    <w:p w14:paraId="3032FF6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F7C481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DE66D0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F08041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7474FCA0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470C7D1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</w:p>
    <w:p w14:paraId="45288618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3EAD284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13EEF24E" w14:textId="77777777" w:rsidR="00BB1805" w:rsidRPr="00FD0425" w:rsidRDefault="00BB1805" w:rsidP="00BB180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50D24AE4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E8FDB48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5FDC1373" w14:textId="77777777" w:rsidR="00BB1805" w:rsidRPr="00FD0425" w:rsidRDefault="00BB1805" w:rsidP="00BB1805">
      <w:pPr>
        <w:pStyle w:val="PL"/>
      </w:pPr>
      <w:r w:rsidRPr="00FD0425">
        <w:t>}</w:t>
      </w:r>
    </w:p>
    <w:p w14:paraId="18E308C2" w14:textId="77777777" w:rsidR="00BB1805" w:rsidRPr="00FD0425" w:rsidRDefault="00BB1805" w:rsidP="00BB1805">
      <w:pPr>
        <w:pStyle w:val="PL"/>
      </w:pPr>
    </w:p>
    <w:p w14:paraId="58D3B61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QoSFLowsAcceptedToBeForwarded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CFE8D3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7C5B8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D06778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3B1E321F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1075ACB3" w14:textId="77777777" w:rsidR="00BB1805" w:rsidRPr="00FD0425" w:rsidRDefault="00BB1805" w:rsidP="00BB1805">
      <w:pPr>
        <w:pStyle w:val="PL"/>
      </w:pPr>
      <w:r w:rsidRPr="00FD0425">
        <w:t>DataforwardingandOffloadingInfofromSource ::= SEQUENCE {</w:t>
      </w:r>
    </w:p>
    <w:p w14:paraId="0D6F15E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-List,</w:t>
      </w:r>
    </w:p>
    <w:p w14:paraId="79A85F0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sourceDRBtoQoSFlowMapping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B52E2D7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DataforwardingandOffloadingInfofromSource-ExtIEs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D534A3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F512596" w14:textId="77777777" w:rsidR="00BB1805" w:rsidRPr="00FD0425" w:rsidRDefault="00BB1805" w:rsidP="00BB1805">
      <w:pPr>
        <w:pStyle w:val="PL"/>
      </w:pPr>
      <w:r w:rsidRPr="00FD0425">
        <w:t>}</w:t>
      </w:r>
    </w:p>
    <w:p w14:paraId="071BB334" w14:textId="77777777" w:rsidR="00BB1805" w:rsidRPr="00FD0425" w:rsidRDefault="00BB1805" w:rsidP="00BB1805">
      <w:pPr>
        <w:pStyle w:val="PL"/>
      </w:pPr>
    </w:p>
    <w:p w14:paraId="4CB67ED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02D241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CDAD3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7A04CC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1B16D15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</w:p>
    <w:p w14:paraId="5569B82B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53CB20F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32BD5BCF" w14:textId="77777777" w:rsidR="00BB1805" w:rsidRPr="00FD0425" w:rsidRDefault="00BB1805" w:rsidP="00BB180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577DC22" w14:textId="77777777" w:rsidR="00BB1805" w:rsidRPr="00FD0425" w:rsidRDefault="00BB1805" w:rsidP="00BB1805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0244C638" w14:textId="77777777" w:rsidR="00BB1805" w:rsidRPr="00FD0425" w:rsidRDefault="00BB1805" w:rsidP="00BB1805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2374F8DC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97BD156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E1AB0AC" w14:textId="77777777" w:rsidR="00BB1805" w:rsidRPr="00FD0425" w:rsidRDefault="00BB1805" w:rsidP="00BB1805">
      <w:pPr>
        <w:pStyle w:val="PL"/>
      </w:pPr>
      <w:r w:rsidRPr="00FD0425">
        <w:t>}</w:t>
      </w:r>
    </w:p>
    <w:p w14:paraId="60F8ADEB" w14:textId="77777777" w:rsidR="00BB1805" w:rsidRPr="00FD0425" w:rsidRDefault="00BB1805" w:rsidP="00BB1805">
      <w:pPr>
        <w:pStyle w:val="PL"/>
      </w:pPr>
    </w:p>
    <w:p w14:paraId="3F34FEE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QoSFLowsToBeForwarded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23479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  <w:t>PRESENCE optional },</w:t>
      </w:r>
    </w:p>
    <w:p w14:paraId="377E791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F876B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EE5080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2092FD11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4203425A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121553F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DataForwardingResponseDRBItemList</w:t>
      </w:r>
      <w:proofErr w:type="spellEnd"/>
      <w:r w:rsidRPr="00FD0425">
        <w:rPr>
          <w:noProof w:val="0"/>
          <w:snapToGrid w:val="0"/>
        </w:rPr>
        <w:t xml:space="preserve"> ::= SEQUENCE (SIZE(1..maxnoofDRBs)) OF </w:t>
      </w:r>
      <w:proofErr w:type="spellStart"/>
      <w:r w:rsidRPr="00FD0425">
        <w:rPr>
          <w:noProof w:val="0"/>
          <w:snapToGrid w:val="0"/>
        </w:rPr>
        <w:t>DataForwardingResponseDRBItem</w:t>
      </w:r>
      <w:proofErr w:type="spellEnd"/>
    </w:p>
    <w:p w14:paraId="5743A37E" w14:textId="77777777" w:rsidR="00BB1805" w:rsidRPr="00FD0425" w:rsidRDefault="00BB1805" w:rsidP="00BB1805">
      <w:pPr>
        <w:pStyle w:val="PL"/>
      </w:pPr>
    </w:p>
    <w:p w14:paraId="58E3F46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DataForwardingResponseDRBItem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3C243F9B" w14:textId="77777777" w:rsidR="00BB1805" w:rsidRPr="00FD0425" w:rsidRDefault="00BB1805" w:rsidP="00BB180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55A8E085" w14:textId="77777777" w:rsidR="00BB1805" w:rsidRPr="00FD0425" w:rsidRDefault="00BB1805" w:rsidP="00BB1805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ABA2588" w14:textId="77777777" w:rsidR="00BB1805" w:rsidRPr="00FD0425" w:rsidRDefault="00BB1805" w:rsidP="00BB1805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23EBCBA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DB221C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0B84D49" w14:textId="77777777" w:rsidR="00BB1805" w:rsidRPr="00FD0425" w:rsidRDefault="00BB1805" w:rsidP="00BB1805">
      <w:pPr>
        <w:pStyle w:val="PL"/>
      </w:pPr>
      <w:r w:rsidRPr="00FD0425">
        <w:t>}</w:t>
      </w:r>
    </w:p>
    <w:p w14:paraId="7979BD70" w14:textId="77777777" w:rsidR="00BB1805" w:rsidRPr="00FD0425" w:rsidRDefault="00BB1805" w:rsidP="00BB1805">
      <w:pPr>
        <w:pStyle w:val="PL"/>
      </w:pPr>
    </w:p>
    <w:p w14:paraId="4E655C4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1932ED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780C4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7AC48C" w14:textId="77777777" w:rsidR="00BB1805" w:rsidRPr="00FD0425" w:rsidRDefault="00BB1805" w:rsidP="00BB1805">
      <w:pPr>
        <w:pStyle w:val="PL"/>
      </w:pPr>
    </w:p>
    <w:p w14:paraId="0ED30BC6" w14:textId="77777777" w:rsidR="00BB1805" w:rsidRPr="00FD0425" w:rsidRDefault="00BB1805" w:rsidP="00BB1805">
      <w:pPr>
        <w:pStyle w:val="PL"/>
      </w:pPr>
    </w:p>
    <w:p w14:paraId="51776765" w14:textId="77777777" w:rsidR="00BB1805" w:rsidRPr="00FD0425" w:rsidRDefault="00BB1805" w:rsidP="00BB1805">
      <w:pPr>
        <w:pStyle w:val="PL"/>
      </w:pPr>
      <w:r w:rsidRPr="00FD0425">
        <w:t>DataTrafficResources ::= BIT STRING (SIZE(6..17600))</w:t>
      </w:r>
    </w:p>
    <w:p w14:paraId="6CC67DEE" w14:textId="77777777" w:rsidR="00BB1805" w:rsidRPr="00FD0425" w:rsidRDefault="00BB1805" w:rsidP="00BB1805">
      <w:pPr>
        <w:pStyle w:val="PL"/>
      </w:pPr>
    </w:p>
    <w:p w14:paraId="15DA176A" w14:textId="77777777" w:rsidR="00BB1805" w:rsidRPr="00FD0425" w:rsidRDefault="00BB1805" w:rsidP="00BB1805">
      <w:pPr>
        <w:pStyle w:val="PL"/>
      </w:pPr>
    </w:p>
    <w:p w14:paraId="6AC0EC09" w14:textId="77777777" w:rsidR="00BB1805" w:rsidRPr="00FD0425" w:rsidRDefault="00BB1805" w:rsidP="00BB1805">
      <w:pPr>
        <w:pStyle w:val="PL"/>
      </w:pPr>
      <w:r w:rsidRPr="00FD0425">
        <w:t>DataTrafficResourceIndication ::= SEQUENCE {</w:t>
      </w:r>
    </w:p>
    <w:p w14:paraId="062C0DC2" w14:textId="77777777" w:rsidR="00BB1805" w:rsidRPr="00FD0425" w:rsidRDefault="00BB1805" w:rsidP="00BB180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631881F3" w14:textId="77777777" w:rsidR="00BB1805" w:rsidRPr="00FD0425" w:rsidRDefault="00BB1805" w:rsidP="00BB1805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3E3E2324" w14:textId="77777777" w:rsidR="00BB1805" w:rsidRPr="00FD0425" w:rsidRDefault="00BB1805" w:rsidP="00BB180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D6EA13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DataTrafficResourceIndication-ExtIEs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FDEDE79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409C6AA" w14:textId="77777777" w:rsidR="00BB1805" w:rsidRPr="00FD0425" w:rsidRDefault="00BB1805" w:rsidP="00BB1805">
      <w:pPr>
        <w:pStyle w:val="PL"/>
      </w:pPr>
      <w:r w:rsidRPr="00FD0425">
        <w:t>}</w:t>
      </w:r>
    </w:p>
    <w:p w14:paraId="2617213B" w14:textId="77777777" w:rsidR="00BB1805" w:rsidRPr="00FD0425" w:rsidRDefault="00BB1805" w:rsidP="00BB1805">
      <w:pPr>
        <w:pStyle w:val="PL"/>
      </w:pPr>
    </w:p>
    <w:p w14:paraId="6062941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0D9523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34B3F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E9FC34" w14:textId="77777777" w:rsidR="00BB1805" w:rsidRPr="00FD0425" w:rsidRDefault="00BB1805" w:rsidP="00BB1805">
      <w:pPr>
        <w:pStyle w:val="PL"/>
      </w:pPr>
    </w:p>
    <w:p w14:paraId="777D2423" w14:textId="77777777" w:rsidR="00BB1805" w:rsidRPr="00FD0425" w:rsidRDefault="00BB1805" w:rsidP="00BB1805">
      <w:pPr>
        <w:pStyle w:val="PL"/>
      </w:pPr>
    </w:p>
    <w:p w14:paraId="16E05D56" w14:textId="77777777" w:rsidR="00BB1805" w:rsidRPr="00AA5DA2" w:rsidRDefault="00BB1805" w:rsidP="00BB1805">
      <w:pPr>
        <w:pStyle w:val="PL"/>
        <w:rPr>
          <w:ins w:id="754" w:author="Nokia (rapporteur)" w:date="2020-04-02T13:03:00Z"/>
        </w:rPr>
      </w:pPr>
      <w:bookmarkStart w:id="755" w:name="_Hlk513548321"/>
      <w:ins w:id="756" w:author="Nokia (rapporteur)" w:date="2020-04-02T13:03:00Z">
        <w:r>
          <w:rPr>
            <w:lang w:eastAsia="ja-JP"/>
          </w:rPr>
          <w:t>DAPS</w:t>
        </w:r>
      </w:ins>
      <w:ins w:id="757" w:author="Nokia (rapporteur)" w:date="2020-05-06T15:58:00Z">
        <w:r>
          <w:rPr>
            <w:lang w:eastAsia="ja-JP"/>
          </w:rPr>
          <w:t>Request</w:t>
        </w:r>
      </w:ins>
      <w:ins w:id="758" w:author="Nokia (rapporteur)" w:date="2020-04-02T13:03:00Z">
        <w:r>
          <w:rPr>
            <w:lang w:eastAsia="ja-JP"/>
          </w:rPr>
          <w:t>Info</w:t>
        </w:r>
        <w:r w:rsidRPr="00AA5DA2">
          <w:t xml:space="preserve"> ::= SEQUENCE {</w:t>
        </w:r>
      </w:ins>
    </w:p>
    <w:p w14:paraId="38696138" w14:textId="77777777" w:rsidR="00BB1805" w:rsidRPr="00AA5DA2" w:rsidRDefault="00BB1805" w:rsidP="00BB1805">
      <w:pPr>
        <w:pStyle w:val="PL"/>
        <w:rPr>
          <w:ins w:id="759" w:author="Nokia (rapporteur)" w:date="2020-04-02T13:03:00Z"/>
        </w:rPr>
      </w:pPr>
      <w:ins w:id="760" w:author="Nokia (rapporteur)" w:date="2020-04-02T13:03:00Z">
        <w:r>
          <w:tab/>
        </w:r>
        <w:r>
          <w:rPr>
            <w:lang w:eastAsia="ja-JP"/>
          </w:rPr>
          <w:t>dapsIndicator</w:t>
        </w:r>
        <w:r>
          <w:tab/>
        </w:r>
        <w:r>
          <w:tab/>
        </w:r>
        <w:r>
          <w:tab/>
        </w:r>
        <w:r>
          <w:tab/>
        </w:r>
        <w:r>
          <w:rPr>
            <w:lang w:val="en-US" w:eastAsia="ja-JP"/>
          </w:rPr>
          <w:t>ENUMERATED {</w:t>
        </w:r>
      </w:ins>
      <w:ins w:id="761" w:author="Nokia (rapporteur)" w:date="2020-05-06T19:35:00Z">
        <w:r>
          <w:rPr>
            <w:lang w:val="en-US" w:eastAsia="ja-JP"/>
          </w:rPr>
          <w:t>daps</w:t>
        </w:r>
      </w:ins>
      <w:ins w:id="762" w:author="Nokia (rapporteur)" w:date="2020-05-06T15:59:00Z">
        <w:r>
          <w:rPr>
            <w:lang w:val="en-US" w:eastAsia="ja-JP"/>
          </w:rPr>
          <w:t>-HO</w:t>
        </w:r>
      </w:ins>
      <w:ins w:id="763" w:author="Nokia (rapporteur)" w:date="2020-04-02T13:03:00Z">
        <w:r>
          <w:rPr>
            <w:lang w:val="en-US" w:eastAsia="ja-JP"/>
          </w:rPr>
          <w:t>-required, ...}</w:t>
        </w:r>
        <w:r w:rsidRPr="00AA5DA2">
          <w:t>,</w:t>
        </w:r>
      </w:ins>
    </w:p>
    <w:p w14:paraId="3DC364EE" w14:textId="77777777" w:rsidR="00BB1805" w:rsidRPr="00AA5DA2" w:rsidRDefault="00BB1805" w:rsidP="00BB1805">
      <w:pPr>
        <w:pStyle w:val="PL"/>
        <w:rPr>
          <w:ins w:id="764" w:author="Nokia (rapporteur)" w:date="2020-04-02T13:03:00Z"/>
        </w:rPr>
      </w:pPr>
      <w:ins w:id="765" w:author="Nokia (rapporteur)" w:date="2020-04-02T13:03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>
          <w:rPr>
            <w:lang w:eastAsia="ja-JP"/>
          </w:rPr>
          <w:t>DAPS</w:t>
        </w:r>
      </w:ins>
      <w:ins w:id="766" w:author="Nokia (rapporteur)" w:date="2020-05-06T15:59:00Z">
        <w:r>
          <w:rPr>
            <w:lang w:eastAsia="ja-JP"/>
          </w:rPr>
          <w:t>Request</w:t>
        </w:r>
      </w:ins>
      <w:ins w:id="767" w:author="Nokia (rapporteur)" w:date="2020-04-02T13:03:00Z">
        <w:r>
          <w:rPr>
            <w:lang w:eastAsia="ja-JP"/>
          </w:rPr>
          <w:t>Info</w:t>
        </w:r>
        <w:r w:rsidRPr="00AA5DA2">
          <w:t>-ExtIEs} } OPTIONAL,</w:t>
        </w:r>
      </w:ins>
    </w:p>
    <w:p w14:paraId="0C03D229" w14:textId="77777777" w:rsidR="00BB1805" w:rsidRPr="00AA5DA2" w:rsidRDefault="00BB1805" w:rsidP="00BB1805">
      <w:pPr>
        <w:pStyle w:val="PL"/>
        <w:rPr>
          <w:ins w:id="768" w:author="Nokia (rapporteur)" w:date="2020-04-02T13:03:00Z"/>
        </w:rPr>
      </w:pPr>
      <w:ins w:id="769" w:author="Nokia (rapporteur)" w:date="2020-04-02T13:03:00Z">
        <w:r w:rsidRPr="00AA5DA2">
          <w:tab/>
          <w:t>...</w:t>
        </w:r>
      </w:ins>
    </w:p>
    <w:p w14:paraId="09A21E41" w14:textId="77777777" w:rsidR="00BB1805" w:rsidRDefault="00BB1805" w:rsidP="00BB1805">
      <w:pPr>
        <w:pStyle w:val="PL"/>
        <w:rPr>
          <w:ins w:id="770" w:author="Nokia (rapporteur)" w:date="2020-04-02T13:03:00Z"/>
        </w:rPr>
      </w:pPr>
      <w:ins w:id="771" w:author="Nokia (rapporteur)" w:date="2020-04-02T13:03:00Z">
        <w:r w:rsidRPr="00AA5DA2">
          <w:t>}</w:t>
        </w:r>
      </w:ins>
    </w:p>
    <w:p w14:paraId="2B6F4F4C" w14:textId="77777777" w:rsidR="00BB1805" w:rsidRPr="00AA5DA2" w:rsidRDefault="00BB1805" w:rsidP="00BB1805">
      <w:pPr>
        <w:pStyle w:val="PL"/>
        <w:rPr>
          <w:ins w:id="772" w:author="Nokia (rapporteur)" w:date="2020-04-02T13:03:00Z"/>
        </w:rPr>
      </w:pPr>
    </w:p>
    <w:p w14:paraId="6841EC7A" w14:textId="77777777" w:rsidR="00BB1805" w:rsidRPr="00AA5DA2" w:rsidRDefault="00BB1805" w:rsidP="00BB1805">
      <w:pPr>
        <w:pStyle w:val="PL"/>
        <w:rPr>
          <w:ins w:id="773" w:author="Nokia (rapporteur)" w:date="2020-04-02T13:03:00Z"/>
        </w:rPr>
      </w:pPr>
      <w:ins w:id="774" w:author="Nokia (rapporteur)" w:date="2020-04-02T13:03:00Z">
        <w:r>
          <w:rPr>
            <w:lang w:eastAsia="ja-JP"/>
          </w:rPr>
          <w:t>DAPS</w:t>
        </w:r>
      </w:ins>
      <w:ins w:id="775" w:author="Nokia (rapporteur)" w:date="2020-05-06T15:59:00Z">
        <w:r>
          <w:rPr>
            <w:lang w:eastAsia="ja-JP"/>
          </w:rPr>
          <w:t>Request</w:t>
        </w:r>
      </w:ins>
      <w:ins w:id="776" w:author="Nokia (rapporteur)" w:date="2020-04-02T13:03:00Z">
        <w:r>
          <w:rPr>
            <w:lang w:eastAsia="ja-JP"/>
          </w:rPr>
          <w:t>Info</w:t>
        </w:r>
        <w:r>
          <w:t>-ExtIEs X</w:t>
        </w:r>
        <w:r>
          <w:rPr>
            <w:rFonts w:hint="eastAsia"/>
            <w:lang w:eastAsia="zh-CN"/>
          </w:rPr>
          <w:t>N</w:t>
        </w:r>
        <w:r w:rsidRPr="00AA5DA2">
          <w:t>AP-PROTOCOL-EXTENSION ::= {</w:t>
        </w:r>
      </w:ins>
    </w:p>
    <w:p w14:paraId="4419E44E" w14:textId="77777777" w:rsidR="00BB1805" w:rsidRPr="00AA5DA2" w:rsidRDefault="00BB1805" w:rsidP="00BB1805">
      <w:pPr>
        <w:pStyle w:val="PL"/>
        <w:rPr>
          <w:ins w:id="777" w:author="Nokia (rapporteur)" w:date="2020-04-02T13:03:00Z"/>
        </w:rPr>
      </w:pPr>
      <w:ins w:id="778" w:author="Nokia (rapporteur)" w:date="2020-04-02T13:03:00Z">
        <w:r w:rsidRPr="00AA5DA2">
          <w:tab/>
          <w:t>...</w:t>
        </w:r>
      </w:ins>
    </w:p>
    <w:p w14:paraId="305851F7" w14:textId="77777777" w:rsidR="00BB1805" w:rsidRPr="00AA5DA2" w:rsidRDefault="00BB1805" w:rsidP="00BB1805">
      <w:pPr>
        <w:pStyle w:val="PL"/>
        <w:rPr>
          <w:ins w:id="779" w:author="Nokia (rapporteur)" w:date="2020-04-02T13:03:00Z"/>
        </w:rPr>
      </w:pPr>
      <w:ins w:id="780" w:author="Nokia (rapporteur)" w:date="2020-04-02T13:03:00Z">
        <w:r w:rsidRPr="00AA5DA2">
          <w:t>}</w:t>
        </w:r>
      </w:ins>
    </w:p>
    <w:p w14:paraId="474D2B19" w14:textId="77777777" w:rsidR="00BB1805" w:rsidRPr="00EB6491" w:rsidRDefault="00BB1805" w:rsidP="00BB1805">
      <w:pPr>
        <w:pStyle w:val="PL"/>
        <w:rPr>
          <w:ins w:id="781" w:author="Nokia (rapporteur)" w:date="2020-04-02T13:03:00Z"/>
        </w:rPr>
      </w:pPr>
    </w:p>
    <w:p w14:paraId="767B4B06" w14:textId="77777777" w:rsidR="00BB1805" w:rsidRDefault="00BB1805" w:rsidP="00BB1805">
      <w:pPr>
        <w:pStyle w:val="PL"/>
        <w:rPr>
          <w:ins w:id="782" w:author="Nokia (rapporteur)" w:date="2020-04-02T13:03:00Z"/>
          <w:noProof w:val="0"/>
          <w:lang w:eastAsia="zh-CN"/>
        </w:rPr>
      </w:pPr>
    </w:p>
    <w:p w14:paraId="72FA296D" w14:textId="77777777" w:rsidR="00BB1805" w:rsidRPr="00AA5DA2" w:rsidRDefault="00BB1805" w:rsidP="00BB1805">
      <w:pPr>
        <w:pStyle w:val="PL"/>
        <w:rPr>
          <w:ins w:id="783" w:author="Nokia (rapporteur)" w:date="2020-04-02T13:03:00Z"/>
        </w:rPr>
      </w:pPr>
      <w:ins w:id="784" w:author="Nokia (rapporteur)" w:date="2020-04-02T13:03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 ::= SEQUENCE {</w:t>
        </w:r>
      </w:ins>
    </w:p>
    <w:p w14:paraId="02142B5E" w14:textId="77777777" w:rsidR="00BB1805" w:rsidRPr="00AA5DA2" w:rsidRDefault="00BB1805" w:rsidP="00BB1805">
      <w:pPr>
        <w:pStyle w:val="PL"/>
        <w:rPr>
          <w:ins w:id="785" w:author="Nokia (rapporteur)" w:date="2020-04-02T13:03:00Z"/>
          <w:lang w:eastAsia="zh-CN"/>
        </w:rPr>
      </w:pPr>
      <w:ins w:id="786" w:author="Nokia (rapporteur)" w:date="2020-04-02T13:03:00Z">
        <w:r>
          <w:tab/>
        </w:r>
        <w:r>
          <w:rPr>
            <w:rFonts w:eastAsia="DengXian"/>
            <w:snapToGrid w:val="0"/>
            <w:lang w:eastAsia="zh-CN"/>
          </w:rPr>
          <w:t>daps</w:t>
        </w:r>
      </w:ins>
      <w:ins w:id="787" w:author="Nokia (rapporteur)" w:date="2020-05-06T15:47:00Z">
        <w:r>
          <w:rPr>
            <w:rFonts w:eastAsia="DengXian"/>
            <w:snapToGrid w:val="0"/>
            <w:lang w:eastAsia="zh-CN"/>
          </w:rPr>
          <w:t>R</w:t>
        </w:r>
      </w:ins>
      <w:ins w:id="788" w:author="Nokia (rapporteur)" w:date="2020-04-02T13:03:00Z">
        <w:r>
          <w:rPr>
            <w:rFonts w:eastAsia="DengXian"/>
            <w:snapToGrid w:val="0"/>
            <w:lang w:eastAsia="zh-CN"/>
          </w:rPr>
          <w:t>esponse</w:t>
        </w:r>
      </w:ins>
      <w:ins w:id="789" w:author="Nokia (rapporteur)" w:date="2020-05-06T15:47:00Z">
        <w:r>
          <w:rPr>
            <w:rFonts w:eastAsia="DengXian"/>
            <w:snapToGrid w:val="0"/>
            <w:lang w:eastAsia="zh-CN"/>
          </w:rPr>
          <w:t>I</w:t>
        </w:r>
      </w:ins>
      <w:ins w:id="790" w:author="Nokia (rapporteur)" w:date="2020-04-02T13:03:00Z">
        <w:r>
          <w:rPr>
            <w:rFonts w:eastAsia="DengXian"/>
            <w:snapToGrid w:val="0"/>
            <w:lang w:eastAsia="zh-CN"/>
          </w:rPr>
          <w:t>ndicator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</w:t>
        </w:r>
      </w:ins>
      <w:ins w:id="791" w:author="Nokia (rapporteur)" w:date="2020-05-06T20:07:00Z">
        <w:r>
          <w:rPr>
            <w:lang w:eastAsia="zh-CN"/>
          </w:rPr>
          <w:t>daps</w:t>
        </w:r>
      </w:ins>
      <w:ins w:id="792" w:author="Nokia (rapporteur)" w:date="2020-05-06T15:59:00Z">
        <w:r>
          <w:rPr>
            <w:lang w:eastAsia="zh-CN"/>
          </w:rPr>
          <w:t>-HO-</w:t>
        </w:r>
      </w:ins>
      <w:ins w:id="793" w:author="Nokia (rapporteur)" w:date="2020-04-02T13:03:00Z">
        <w:r>
          <w:rPr>
            <w:lang w:eastAsia="ja-JP"/>
          </w:rPr>
          <w:t>accepted</w:t>
        </w:r>
        <w:r>
          <w:rPr>
            <w:rFonts w:eastAsia="DengXian"/>
            <w:snapToGrid w:val="0"/>
            <w:lang w:eastAsia="zh-CN"/>
          </w:rPr>
          <w:t>,</w:t>
        </w:r>
        <w:r>
          <w:rPr>
            <w:highlight w:val="yellow"/>
            <w:u w:val="single"/>
            <w:lang w:val="en-US" w:eastAsia="zh-CN"/>
          </w:rPr>
          <w:t xml:space="preserve"> </w:t>
        </w:r>
        <w:r>
          <w:rPr>
            <w:highlight w:val="yellow"/>
            <w:u w:val="single"/>
            <w:lang w:val="en-US" w:eastAsia="ja-JP"/>
          </w:rPr>
          <w:t>fallback-to-legacy-HO</w:t>
        </w:r>
        <w:r>
          <w:rPr>
            <w:rFonts w:hint="eastAsia"/>
            <w:u w:val="single"/>
            <w:lang w:val="en-US" w:eastAsia="zh-CN"/>
          </w:rPr>
          <w:t>,</w:t>
        </w:r>
      </w:ins>
      <w:ins w:id="794" w:author="Nokia (rapporteur)" w:date="2020-05-06T16:00:00Z">
        <w:r>
          <w:rPr>
            <w:u w:val="single"/>
            <w:lang w:val="en-US" w:eastAsia="zh-CN"/>
          </w:rPr>
          <w:t xml:space="preserve"> </w:t>
        </w:r>
      </w:ins>
      <w:ins w:id="795" w:author="Nokia (rapporteur)" w:date="2020-04-02T13:03:00Z">
        <w:r>
          <w:rPr>
            <w:rFonts w:eastAsia="DengXian"/>
            <w:snapToGrid w:val="0"/>
            <w:lang w:eastAsia="zh-CN"/>
          </w:rPr>
          <w:t>...}</w:t>
        </w:r>
        <w:r w:rsidRPr="00FF1BAF">
          <w:rPr>
            <w:rFonts w:eastAsia="DengXian"/>
            <w:snapToGrid w:val="0"/>
            <w:lang w:eastAsia="zh-CN"/>
          </w:rPr>
          <w:t>,</w:t>
        </w:r>
      </w:ins>
    </w:p>
    <w:p w14:paraId="5AD076DC" w14:textId="77777777" w:rsidR="00BB1805" w:rsidRPr="00AA5DA2" w:rsidRDefault="00BB1805" w:rsidP="00BB1805">
      <w:pPr>
        <w:pStyle w:val="PL"/>
        <w:rPr>
          <w:ins w:id="796" w:author="Nokia (rapporteur)" w:date="2020-04-02T13:03:00Z"/>
        </w:rPr>
      </w:pPr>
      <w:ins w:id="797" w:author="Nokia (rapporteur)" w:date="2020-04-02T13:03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-ExtIEs} } OPTIONAL,</w:t>
        </w:r>
      </w:ins>
    </w:p>
    <w:p w14:paraId="0A6CBB3B" w14:textId="77777777" w:rsidR="00BB1805" w:rsidRPr="00AA5DA2" w:rsidRDefault="00BB1805" w:rsidP="00BB1805">
      <w:pPr>
        <w:pStyle w:val="PL"/>
        <w:rPr>
          <w:ins w:id="798" w:author="Nokia (rapporteur)" w:date="2020-04-02T13:03:00Z"/>
        </w:rPr>
      </w:pPr>
      <w:ins w:id="799" w:author="Nokia (rapporteur)" w:date="2020-04-02T13:03:00Z">
        <w:r w:rsidRPr="00AA5DA2">
          <w:tab/>
          <w:t>...</w:t>
        </w:r>
      </w:ins>
    </w:p>
    <w:p w14:paraId="085780BB" w14:textId="77777777" w:rsidR="00BB1805" w:rsidRDefault="00BB1805" w:rsidP="00BB1805">
      <w:pPr>
        <w:pStyle w:val="PL"/>
        <w:rPr>
          <w:ins w:id="800" w:author="Nokia (rapporteur)" w:date="2020-04-02T13:03:00Z"/>
        </w:rPr>
      </w:pPr>
      <w:ins w:id="801" w:author="Nokia (rapporteur)" w:date="2020-04-02T13:03:00Z">
        <w:r w:rsidRPr="00AA5DA2">
          <w:t>}</w:t>
        </w:r>
      </w:ins>
    </w:p>
    <w:p w14:paraId="1FF2458D" w14:textId="77777777" w:rsidR="00BB1805" w:rsidRPr="00AA5DA2" w:rsidRDefault="00BB1805" w:rsidP="00BB1805">
      <w:pPr>
        <w:pStyle w:val="PL"/>
        <w:rPr>
          <w:ins w:id="802" w:author="Nokia (rapporteur)" w:date="2020-04-02T13:03:00Z"/>
        </w:rPr>
      </w:pPr>
    </w:p>
    <w:p w14:paraId="2C62EDDE" w14:textId="77777777" w:rsidR="00BB1805" w:rsidRPr="00AA5DA2" w:rsidRDefault="00BB1805" w:rsidP="00BB1805">
      <w:pPr>
        <w:pStyle w:val="PL"/>
        <w:rPr>
          <w:ins w:id="803" w:author="Nokia (rapporteur)" w:date="2020-04-02T13:03:00Z"/>
        </w:rPr>
      </w:pPr>
      <w:ins w:id="804" w:author="Nokia (rapporteur)" w:date="2020-04-02T13:03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 X</w:t>
        </w:r>
        <w:r>
          <w:rPr>
            <w:rFonts w:hint="eastAsia"/>
            <w:lang w:eastAsia="zh-CN"/>
          </w:rPr>
          <w:t>N</w:t>
        </w:r>
        <w:r w:rsidRPr="00AA5DA2">
          <w:t>AP-PROTOCOL-EXTENSION ::= {</w:t>
        </w:r>
      </w:ins>
    </w:p>
    <w:p w14:paraId="6A4C279A" w14:textId="77777777" w:rsidR="00BB1805" w:rsidRPr="00AA5DA2" w:rsidRDefault="00BB1805" w:rsidP="00BB1805">
      <w:pPr>
        <w:pStyle w:val="PL"/>
        <w:rPr>
          <w:ins w:id="805" w:author="Nokia (rapporteur)" w:date="2020-04-02T13:03:00Z"/>
        </w:rPr>
      </w:pPr>
      <w:ins w:id="806" w:author="Nokia (rapporteur)" w:date="2020-04-02T13:03:00Z">
        <w:r w:rsidRPr="00AA5DA2">
          <w:tab/>
          <w:t>...</w:t>
        </w:r>
      </w:ins>
    </w:p>
    <w:p w14:paraId="06982381" w14:textId="77777777" w:rsidR="00BB1805" w:rsidRPr="00AA5DA2" w:rsidRDefault="00BB1805" w:rsidP="00BB1805">
      <w:pPr>
        <w:pStyle w:val="PL"/>
        <w:rPr>
          <w:ins w:id="807" w:author="Nokia (rapporteur)" w:date="2020-04-02T13:03:00Z"/>
        </w:rPr>
      </w:pPr>
      <w:ins w:id="808" w:author="Nokia (rapporteur)" w:date="2020-04-02T13:03:00Z">
        <w:r w:rsidRPr="00AA5DA2">
          <w:t>}</w:t>
        </w:r>
      </w:ins>
    </w:p>
    <w:p w14:paraId="1596B633" w14:textId="77777777" w:rsidR="00BB1805" w:rsidRDefault="00BB1805" w:rsidP="00BB1805">
      <w:pPr>
        <w:pStyle w:val="PL"/>
        <w:rPr>
          <w:ins w:id="809" w:author="Nokia (rapporteur)" w:date="2020-04-02T13:03:00Z"/>
          <w:snapToGrid w:val="0"/>
          <w:lang w:eastAsia="zh-CN"/>
        </w:rPr>
      </w:pPr>
    </w:p>
    <w:p w14:paraId="51D88E0E" w14:textId="77777777" w:rsidR="00BB1805" w:rsidRPr="00AA5DA2" w:rsidRDefault="00BB1805" w:rsidP="00BB1805">
      <w:pPr>
        <w:pStyle w:val="PL"/>
        <w:rPr>
          <w:ins w:id="810" w:author="Nokia (rapporteur)" w:date="2020-04-02T13:03:00Z"/>
          <w:snapToGrid w:val="0"/>
          <w:lang w:eastAsia="zh-CN"/>
        </w:rPr>
      </w:pPr>
    </w:p>
    <w:p w14:paraId="7BCE8C85" w14:textId="77777777" w:rsidR="00BB1805" w:rsidRPr="00FD0425" w:rsidRDefault="00BB1805" w:rsidP="00BB1805">
      <w:pPr>
        <w:pStyle w:val="PL"/>
      </w:pPr>
      <w:r w:rsidRPr="00FD0425">
        <w:t>DeliveryStatus</w:t>
      </w:r>
      <w:bookmarkEnd w:id="755"/>
      <w:r w:rsidRPr="00FD0425">
        <w:tab/>
        <w:t>::= INTEGER (0..4095, ...)</w:t>
      </w:r>
    </w:p>
    <w:p w14:paraId="3DF1B790" w14:textId="77777777" w:rsidR="00BB1805" w:rsidRPr="00FD0425" w:rsidRDefault="00BB1805" w:rsidP="00BB1805">
      <w:pPr>
        <w:pStyle w:val="PL"/>
      </w:pPr>
    </w:p>
    <w:p w14:paraId="7D1BE2DB" w14:textId="77777777" w:rsidR="00BB1805" w:rsidRPr="00FD0425" w:rsidRDefault="00BB1805" w:rsidP="00BB1805">
      <w:pPr>
        <w:pStyle w:val="PL"/>
      </w:pPr>
    </w:p>
    <w:p w14:paraId="31DAD9B4" w14:textId="77777777" w:rsidR="00BB1805" w:rsidRPr="00FD0425" w:rsidRDefault="00BB1805" w:rsidP="00BB1805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33DEA8D5" w14:textId="77777777" w:rsidR="00BB1805" w:rsidRPr="00FD0425" w:rsidRDefault="00BB1805" w:rsidP="00BB1805">
      <w:pPr>
        <w:pStyle w:val="PL"/>
      </w:pPr>
    </w:p>
    <w:p w14:paraId="7FFFB011" w14:textId="77777777" w:rsidR="00BB1805" w:rsidRPr="00FD0425" w:rsidRDefault="00BB1805" w:rsidP="00BB1805">
      <w:pPr>
        <w:pStyle w:val="PL"/>
      </w:pPr>
      <w:r w:rsidRPr="00FD0425">
        <w:t>DefaultDRB-Allowed ::= ENUMERATED {true, false, ...}</w:t>
      </w:r>
    </w:p>
    <w:p w14:paraId="0F128154" w14:textId="77777777" w:rsidR="00BB1805" w:rsidRPr="00FD0425" w:rsidRDefault="00BB1805" w:rsidP="00BB1805">
      <w:pPr>
        <w:pStyle w:val="PL"/>
      </w:pPr>
    </w:p>
    <w:p w14:paraId="53F81E73" w14:textId="77777777" w:rsidR="00BB1805" w:rsidRDefault="00BB1805" w:rsidP="00BB1805">
      <w:pPr>
        <w:pStyle w:val="PL"/>
        <w:rPr>
          <w:ins w:id="811" w:author="Nokia (rapporteur)" w:date="2020-04-02T13:04:00Z"/>
        </w:rPr>
      </w:pPr>
    </w:p>
    <w:p w14:paraId="70B4FEB0" w14:textId="77777777" w:rsidR="00BB1805" w:rsidRDefault="00BB1805" w:rsidP="00BB1805">
      <w:pPr>
        <w:pStyle w:val="PL"/>
        <w:rPr>
          <w:ins w:id="812" w:author="Nokia (rapporteur)" w:date="2020-04-02T13:04:00Z"/>
        </w:rPr>
      </w:pPr>
      <w:ins w:id="813" w:author="Nokia (rapporteur)" w:date="2020-04-02T13:04:00Z">
        <w:r>
          <w:t>DLCountChoice ::= CHOICE {</w:t>
        </w:r>
      </w:ins>
    </w:p>
    <w:p w14:paraId="6A9B88C4" w14:textId="77777777" w:rsidR="00BB1805" w:rsidRDefault="00BB1805" w:rsidP="00BB1805">
      <w:pPr>
        <w:pStyle w:val="PL"/>
        <w:rPr>
          <w:ins w:id="814" w:author="Nokia (rapporteur)" w:date="2020-04-02T13:04:00Z"/>
        </w:rPr>
      </w:pPr>
      <w:ins w:id="815" w:author="Nokia (rapporteur)" w:date="2020-04-02T13:04:00Z">
        <w:r>
          <w:tab/>
          <w:t>count12bits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COUNT-PDCP-SN12</w:t>
        </w:r>
        <w:r>
          <w:t>,</w:t>
        </w:r>
      </w:ins>
    </w:p>
    <w:p w14:paraId="6BDAB785" w14:textId="77777777" w:rsidR="00BB1805" w:rsidRDefault="00BB1805" w:rsidP="00BB1805">
      <w:pPr>
        <w:pStyle w:val="PL"/>
        <w:rPr>
          <w:ins w:id="816" w:author="Nokia (rapporteur)" w:date="2020-04-02T13:04:00Z"/>
        </w:rPr>
      </w:pPr>
      <w:ins w:id="817" w:author="Nokia (rapporteur)" w:date="2020-04-02T13:04:00Z">
        <w:r>
          <w:tab/>
          <w:t>count18bits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</w:t>
        </w:r>
        <w:r>
          <w:t>8,</w:t>
        </w:r>
      </w:ins>
    </w:p>
    <w:p w14:paraId="40BF4DDF" w14:textId="77777777" w:rsidR="00BB1805" w:rsidRPr="007E6716" w:rsidRDefault="00BB1805" w:rsidP="00BB1805">
      <w:pPr>
        <w:pStyle w:val="PL"/>
        <w:rPr>
          <w:ins w:id="818" w:author="Nokia (rapporteur)" w:date="2020-04-02T13:04:00Z"/>
          <w:noProof w:val="0"/>
          <w:snapToGrid w:val="0"/>
        </w:rPr>
      </w:pPr>
      <w:ins w:id="819" w:author="Nokia (rapporteur)" w:date="2020-04-02T13:04:00Z">
        <w:r w:rsidRPr="007E6716">
          <w:rPr>
            <w:noProof w:val="0"/>
            <w:snapToGrid w:val="0"/>
          </w:rPr>
          <w:tab/>
          <w:t>choice-extension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t>ProtocolIE-Single-Container</w:t>
        </w:r>
        <w:r w:rsidRPr="007E6716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</w:rPr>
          <w:t>DLCountChoice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</w:ins>
    </w:p>
    <w:p w14:paraId="061B34DD" w14:textId="77777777" w:rsidR="00BB1805" w:rsidRPr="007E6716" w:rsidRDefault="00BB1805" w:rsidP="00BB1805">
      <w:pPr>
        <w:pStyle w:val="PL"/>
        <w:rPr>
          <w:ins w:id="820" w:author="Nokia (rapporteur)" w:date="2020-04-02T13:04:00Z"/>
          <w:noProof w:val="0"/>
          <w:snapToGrid w:val="0"/>
        </w:rPr>
      </w:pPr>
      <w:ins w:id="821" w:author="Nokia (rapporteur)" w:date="2020-04-02T13:04:00Z">
        <w:r w:rsidRPr="007E6716">
          <w:rPr>
            <w:noProof w:val="0"/>
            <w:snapToGrid w:val="0"/>
          </w:rPr>
          <w:t>}</w:t>
        </w:r>
      </w:ins>
    </w:p>
    <w:p w14:paraId="5CC7B563" w14:textId="77777777" w:rsidR="00BB1805" w:rsidRPr="007E6716" w:rsidRDefault="00BB1805" w:rsidP="00BB1805">
      <w:pPr>
        <w:pStyle w:val="PL"/>
        <w:rPr>
          <w:ins w:id="822" w:author="Nokia (rapporteur)" w:date="2020-04-02T13:04:00Z"/>
          <w:noProof w:val="0"/>
          <w:snapToGrid w:val="0"/>
        </w:rPr>
      </w:pPr>
    </w:p>
    <w:p w14:paraId="74866C28" w14:textId="77777777" w:rsidR="00BB1805" w:rsidRPr="007E6716" w:rsidRDefault="00BB1805" w:rsidP="00BB1805">
      <w:pPr>
        <w:pStyle w:val="PL"/>
        <w:rPr>
          <w:ins w:id="823" w:author="Nokia (rapporteur)" w:date="2020-04-02T13:04:00Z"/>
          <w:noProof w:val="0"/>
          <w:snapToGrid w:val="0"/>
        </w:rPr>
      </w:pPr>
      <w:proofErr w:type="spellStart"/>
      <w:ins w:id="824" w:author="Nokia (rapporteur)" w:date="2020-04-02T13:04:00Z">
        <w:r>
          <w:rPr>
            <w:noProof w:val="0"/>
          </w:rPr>
          <w:t>DLCount</w:t>
        </w:r>
        <w:r w:rsidRPr="007E6716">
          <w:rPr>
            <w:noProof w:val="0"/>
          </w:rPr>
          <w:t>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 xml:space="preserve"> XNAP-PROTOCOL-IES ::= {</w:t>
        </w:r>
      </w:ins>
    </w:p>
    <w:p w14:paraId="63F02886" w14:textId="77777777" w:rsidR="00BB1805" w:rsidRPr="007E6716" w:rsidRDefault="00BB1805" w:rsidP="00BB1805">
      <w:pPr>
        <w:pStyle w:val="PL"/>
        <w:rPr>
          <w:ins w:id="825" w:author="Nokia (rapporteur)" w:date="2020-04-02T13:04:00Z"/>
          <w:noProof w:val="0"/>
          <w:snapToGrid w:val="0"/>
        </w:rPr>
      </w:pPr>
      <w:ins w:id="826" w:author="Nokia (rapporteur)" w:date="2020-04-02T13:04:00Z">
        <w:r w:rsidRPr="007E6716">
          <w:rPr>
            <w:noProof w:val="0"/>
            <w:snapToGrid w:val="0"/>
          </w:rPr>
          <w:tab/>
          <w:t>...</w:t>
        </w:r>
      </w:ins>
    </w:p>
    <w:p w14:paraId="0F4F8F66" w14:textId="77777777" w:rsidR="00BB1805" w:rsidRPr="007E6716" w:rsidRDefault="00BB1805" w:rsidP="00BB1805">
      <w:pPr>
        <w:pStyle w:val="PL"/>
        <w:rPr>
          <w:ins w:id="827" w:author="Nokia (rapporteur)" w:date="2020-04-02T13:04:00Z"/>
          <w:noProof w:val="0"/>
          <w:snapToGrid w:val="0"/>
        </w:rPr>
      </w:pPr>
      <w:ins w:id="828" w:author="Nokia (rapporteur)" w:date="2020-04-02T13:04:00Z">
        <w:r w:rsidRPr="007E6716">
          <w:rPr>
            <w:noProof w:val="0"/>
            <w:snapToGrid w:val="0"/>
          </w:rPr>
          <w:t>}</w:t>
        </w:r>
      </w:ins>
    </w:p>
    <w:p w14:paraId="7A3CF30D" w14:textId="77777777" w:rsidR="00BB1805" w:rsidRPr="007E6716" w:rsidRDefault="00BB1805" w:rsidP="00BB1805">
      <w:pPr>
        <w:pStyle w:val="PL"/>
        <w:rPr>
          <w:ins w:id="829" w:author="Nokia (rapporteur)" w:date="2020-04-02T13:04:00Z"/>
        </w:rPr>
      </w:pPr>
    </w:p>
    <w:p w14:paraId="0F452001" w14:textId="77777777" w:rsidR="00BB1805" w:rsidRDefault="00BB1805" w:rsidP="00BB1805">
      <w:pPr>
        <w:pStyle w:val="PL"/>
        <w:rPr>
          <w:ins w:id="830" w:author="Nokia (rapporteur)" w:date="2020-04-02T13:04:00Z"/>
          <w:snapToGrid w:val="0"/>
        </w:rPr>
      </w:pPr>
    </w:p>
    <w:p w14:paraId="69E97797" w14:textId="77777777" w:rsidR="00BB1805" w:rsidRPr="00FD0425" w:rsidRDefault="00BB1805" w:rsidP="00BB1805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3C9DC2A8" w14:textId="77777777" w:rsidR="00BB1805" w:rsidRPr="00FD0425" w:rsidRDefault="00BB1805" w:rsidP="00BB1805">
      <w:pPr>
        <w:pStyle w:val="PL"/>
      </w:pPr>
    </w:p>
    <w:p w14:paraId="0B4188F7" w14:textId="77777777" w:rsidR="00BB1805" w:rsidRPr="00FD0425" w:rsidRDefault="00BB1805" w:rsidP="00BB1805">
      <w:pPr>
        <w:pStyle w:val="PL"/>
      </w:pPr>
    </w:p>
    <w:p w14:paraId="6C302EB7" w14:textId="77777777" w:rsidR="00BB1805" w:rsidRPr="00FD0425" w:rsidRDefault="00BB1805" w:rsidP="00BB1805">
      <w:pPr>
        <w:pStyle w:val="PL"/>
      </w:pPr>
      <w:r w:rsidRPr="00FD0425">
        <w:t>DRB-ID</w:t>
      </w:r>
      <w:r w:rsidRPr="00FD0425">
        <w:tab/>
        <w:t>::= INTEGER (1..32, ...)</w:t>
      </w:r>
    </w:p>
    <w:p w14:paraId="0F7D0B29" w14:textId="77777777" w:rsidR="00BB1805" w:rsidRPr="00FD0425" w:rsidRDefault="00BB1805" w:rsidP="00BB1805">
      <w:pPr>
        <w:pStyle w:val="PL"/>
      </w:pPr>
    </w:p>
    <w:p w14:paraId="4B21CDEE" w14:textId="77777777" w:rsidR="00BB1805" w:rsidRPr="00FD0425" w:rsidRDefault="00BB1805" w:rsidP="00BB1805">
      <w:pPr>
        <w:pStyle w:val="PL"/>
      </w:pPr>
    </w:p>
    <w:p w14:paraId="6AE5F97A" w14:textId="77777777" w:rsidR="00BB1805" w:rsidRPr="00FD0425" w:rsidRDefault="00BB1805" w:rsidP="00BB1805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13A0AB3E" w14:textId="77777777" w:rsidR="00BB1805" w:rsidRPr="00FD0425" w:rsidRDefault="00BB1805" w:rsidP="00BB1805">
      <w:pPr>
        <w:pStyle w:val="PL"/>
      </w:pPr>
    </w:p>
    <w:p w14:paraId="15D62EFC" w14:textId="77777777" w:rsidR="00BB1805" w:rsidRPr="00FD0425" w:rsidRDefault="00BB1805" w:rsidP="00BB1805">
      <w:pPr>
        <w:pStyle w:val="PL"/>
      </w:pPr>
    </w:p>
    <w:p w14:paraId="54D53BA2" w14:textId="77777777" w:rsidR="00BB1805" w:rsidRPr="00FD0425" w:rsidRDefault="00BB1805" w:rsidP="00BB1805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135D97A3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088EFD4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7096E44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67BF878C" w14:textId="77777777" w:rsidR="00BB1805" w:rsidRPr="00FD0425" w:rsidRDefault="00BB1805" w:rsidP="00BB1805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39C00277" w14:textId="77777777" w:rsidR="00BB1805" w:rsidRPr="00FD0425" w:rsidRDefault="00BB1805" w:rsidP="00BB1805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2B6BB2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DRB-List-</w:t>
      </w:r>
      <w:proofErr w:type="spellStart"/>
      <w:r w:rsidRPr="00FD0425">
        <w:t>withCause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ACF44B0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C8AD02F" w14:textId="77777777" w:rsidR="00BB1805" w:rsidRPr="00FD0425" w:rsidRDefault="00BB1805" w:rsidP="00BB1805">
      <w:pPr>
        <w:pStyle w:val="PL"/>
      </w:pPr>
      <w:r w:rsidRPr="00FD0425">
        <w:t>}</w:t>
      </w:r>
    </w:p>
    <w:p w14:paraId="1461500D" w14:textId="77777777" w:rsidR="00BB1805" w:rsidRPr="00FD0425" w:rsidRDefault="00BB1805" w:rsidP="00BB1805">
      <w:pPr>
        <w:pStyle w:val="PL"/>
      </w:pPr>
    </w:p>
    <w:p w14:paraId="7448C64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6EC986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9F307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13DE10" w14:textId="77777777" w:rsidR="00BB1805" w:rsidRPr="00FD0425" w:rsidRDefault="00BB1805" w:rsidP="00BB1805">
      <w:pPr>
        <w:pStyle w:val="PL"/>
      </w:pPr>
    </w:p>
    <w:p w14:paraId="783ADD8E" w14:textId="77777777" w:rsidR="00BB1805" w:rsidRPr="00FD0425" w:rsidRDefault="00BB1805" w:rsidP="00BB1805">
      <w:pPr>
        <w:pStyle w:val="PL"/>
      </w:pPr>
    </w:p>
    <w:p w14:paraId="05529750" w14:textId="77777777" w:rsidR="00BB1805" w:rsidRPr="00FD0425" w:rsidRDefault="00BB1805" w:rsidP="00BB1805">
      <w:pPr>
        <w:pStyle w:val="PL"/>
      </w:pPr>
      <w:r w:rsidRPr="00FD0425">
        <w:t>DRB-Number ::= INTEGER (1..32, ...)</w:t>
      </w:r>
    </w:p>
    <w:p w14:paraId="4C837BF4" w14:textId="77777777" w:rsidR="00BB1805" w:rsidRPr="00FD0425" w:rsidRDefault="00BB1805" w:rsidP="00BB1805">
      <w:pPr>
        <w:pStyle w:val="PL"/>
      </w:pPr>
    </w:p>
    <w:p w14:paraId="6B3719B4" w14:textId="77777777" w:rsidR="00BB1805" w:rsidRPr="00FD0425" w:rsidRDefault="00BB1805" w:rsidP="00BB1805">
      <w:pPr>
        <w:pStyle w:val="PL"/>
      </w:pPr>
    </w:p>
    <w:p w14:paraId="3BE1F4F8" w14:textId="77777777" w:rsidR="00BB1805" w:rsidRPr="007E6716" w:rsidRDefault="00BB1805" w:rsidP="00BB1805">
      <w:pPr>
        <w:pStyle w:val="PL"/>
        <w:rPr>
          <w:ins w:id="831" w:author="Nokia (rapporteur)" w:date="2020-04-02T13:04:00Z"/>
          <w:snapToGrid w:val="0"/>
        </w:rPr>
      </w:pPr>
      <w:bookmarkStart w:id="832" w:name="_Hlk513994477"/>
      <w:ins w:id="833" w:author="Nokia (rapporteur)" w:date="2020-04-02T13:04:00Z">
        <w:r>
          <w:rPr>
            <w:snapToGrid w:val="0"/>
          </w:rPr>
          <w:t>DRBsSubjectToDLDiscarding-List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DRBsSubjectToDLDiscarding-Item</w:t>
        </w:r>
      </w:ins>
    </w:p>
    <w:p w14:paraId="667F9B31" w14:textId="77777777" w:rsidR="00BB1805" w:rsidRPr="007E6716" w:rsidRDefault="00BB1805" w:rsidP="00BB1805">
      <w:pPr>
        <w:pStyle w:val="PL"/>
        <w:rPr>
          <w:ins w:id="834" w:author="Nokia (rapporteur)" w:date="2020-04-02T13:04:00Z"/>
        </w:rPr>
      </w:pPr>
    </w:p>
    <w:p w14:paraId="4871A37B" w14:textId="77777777" w:rsidR="00BB1805" w:rsidRPr="007E6716" w:rsidRDefault="00BB1805" w:rsidP="00BB1805">
      <w:pPr>
        <w:pStyle w:val="PL"/>
        <w:rPr>
          <w:ins w:id="835" w:author="Nokia (rapporteur)" w:date="2020-04-02T13:04:00Z"/>
          <w:noProof w:val="0"/>
        </w:rPr>
      </w:pPr>
      <w:ins w:id="836" w:author="Nokia (rapporteur)" w:date="2020-04-02T13:04:00Z">
        <w:r>
          <w:rPr>
            <w:snapToGrid w:val="0"/>
          </w:rPr>
          <w:t>DRBsSubjectToDLDiscarding-Item</w:t>
        </w:r>
        <w:r w:rsidRPr="007E6716">
          <w:rPr>
            <w:noProof w:val="0"/>
          </w:rPr>
          <w:t xml:space="preserve"> ::= SEQUENCE {</w:t>
        </w:r>
      </w:ins>
    </w:p>
    <w:p w14:paraId="4A99891D" w14:textId="77777777" w:rsidR="00BB1805" w:rsidRDefault="00BB1805" w:rsidP="00BB1805">
      <w:pPr>
        <w:pStyle w:val="PL"/>
        <w:rPr>
          <w:ins w:id="837" w:author="Nokia (rapporteur)" w:date="2020-04-02T13:04:00Z"/>
          <w:noProof w:val="0"/>
        </w:rPr>
      </w:pPr>
      <w:ins w:id="838" w:author="Nokia (rapporteur)" w:date="2020-04-02T13:04:00Z">
        <w:r w:rsidRPr="007E6716">
          <w:rPr>
            <w:noProof w:val="0"/>
          </w:rPr>
          <w:tab/>
        </w:r>
        <w:proofErr w:type="spellStart"/>
        <w:r w:rsidRPr="007E6716">
          <w:rPr>
            <w:noProof w:val="0"/>
          </w:rPr>
          <w:t>drbID</w:t>
        </w:r>
        <w:proofErr w:type="spell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14:paraId="7F2DF8CB" w14:textId="77777777" w:rsidR="00BB1805" w:rsidRPr="007E6716" w:rsidRDefault="00BB1805" w:rsidP="00BB1805">
      <w:pPr>
        <w:pStyle w:val="PL"/>
        <w:rPr>
          <w:ins w:id="839" w:author="Nokia (rapporteur)" w:date="2020-04-02T13:04:00Z"/>
          <w:noProof w:val="0"/>
        </w:rPr>
      </w:pPr>
      <w:ins w:id="840" w:author="Nokia (rapporteur)" w:date="2020-04-02T13:04:00Z">
        <w:r>
          <w:rPr>
            <w:noProof w:val="0"/>
          </w:rPr>
          <w:tab/>
        </w:r>
        <w:proofErr w:type="spellStart"/>
        <w:r>
          <w:rPr>
            <w:noProof w:val="0"/>
          </w:rPr>
          <w:t>dlCount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14:paraId="21AE8D18" w14:textId="77777777" w:rsidR="00BB1805" w:rsidRPr="007E6716" w:rsidRDefault="00BB1805" w:rsidP="00BB1805">
      <w:pPr>
        <w:pStyle w:val="PL"/>
        <w:rPr>
          <w:ins w:id="841" w:author="Nokia (rapporteur)" w:date="2020-04-02T13:04:00Z"/>
        </w:rPr>
      </w:pPr>
      <w:ins w:id="842" w:author="Nokia (rapporteur)" w:date="2020-04-02T13:04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DRBsSubjectToDLDiscarding-Item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4067833F" w14:textId="77777777" w:rsidR="00BB1805" w:rsidRPr="007E6716" w:rsidRDefault="00BB1805" w:rsidP="00BB1805">
      <w:pPr>
        <w:pStyle w:val="PL"/>
        <w:rPr>
          <w:ins w:id="843" w:author="Nokia (rapporteur)" w:date="2020-04-02T13:04:00Z"/>
        </w:rPr>
      </w:pPr>
      <w:ins w:id="844" w:author="Nokia (rapporteur)" w:date="2020-04-02T13:04:00Z">
        <w:r w:rsidRPr="007E6716">
          <w:tab/>
          <w:t>...</w:t>
        </w:r>
      </w:ins>
    </w:p>
    <w:p w14:paraId="5E22E432" w14:textId="77777777" w:rsidR="00BB1805" w:rsidRPr="007E6716" w:rsidRDefault="00BB1805" w:rsidP="00BB1805">
      <w:pPr>
        <w:pStyle w:val="PL"/>
        <w:rPr>
          <w:ins w:id="845" w:author="Nokia (rapporteur)" w:date="2020-04-02T13:04:00Z"/>
        </w:rPr>
      </w:pPr>
      <w:ins w:id="846" w:author="Nokia (rapporteur)" w:date="2020-04-02T13:04:00Z">
        <w:r w:rsidRPr="007E6716">
          <w:t>}</w:t>
        </w:r>
      </w:ins>
    </w:p>
    <w:p w14:paraId="7B9949F9" w14:textId="77777777" w:rsidR="00BB1805" w:rsidRPr="007E6716" w:rsidRDefault="00BB1805" w:rsidP="00BB1805">
      <w:pPr>
        <w:pStyle w:val="PL"/>
        <w:rPr>
          <w:ins w:id="847" w:author="Nokia (rapporteur)" w:date="2020-04-02T13:04:00Z"/>
        </w:rPr>
      </w:pPr>
    </w:p>
    <w:p w14:paraId="42B7C04E" w14:textId="77777777" w:rsidR="00BB1805" w:rsidRPr="007E6716" w:rsidRDefault="00BB1805" w:rsidP="00BB1805">
      <w:pPr>
        <w:pStyle w:val="PL"/>
        <w:rPr>
          <w:ins w:id="848" w:author="Nokia (rapporteur)" w:date="2020-04-02T13:04:00Z"/>
          <w:noProof w:val="0"/>
          <w:snapToGrid w:val="0"/>
          <w:lang w:eastAsia="zh-CN"/>
        </w:rPr>
      </w:pPr>
      <w:ins w:id="849" w:author="Nokia (rapporteur)" w:date="2020-04-02T13:04:00Z">
        <w:r>
          <w:rPr>
            <w:snapToGrid w:val="0"/>
          </w:rPr>
          <w:t>DRBsSubjectToDLDiscarding-Item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1E594B14" w14:textId="77777777" w:rsidR="00BB1805" w:rsidRPr="007E6716" w:rsidRDefault="00BB1805" w:rsidP="00BB1805">
      <w:pPr>
        <w:pStyle w:val="PL"/>
        <w:rPr>
          <w:ins w:id="850" w:author="Nokia (rapporteur)" w:date="2020-04-02T13:04:00Z"/>
          <w:noProof w:val="0"/>
          <w:snapToGrid w:val="0"/>
          <w:lang w:eastAsia="zh-CN"/>
        </w:rPr>
      </w:pPr>
      <w:ins w:id="851" w:author="Nokia (rapporteur)" w:date="2020-04-02T13:04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62A1F077" w14:textId="77777777" w:rsidR="00BB1805" w:rsidRPr="007E6716" w:rsidRDefault="00BB1805" w:rsidP="00BB1805">
      <w:pPr>
        <w:pStyle w:val="PL"/>
        <w:rPr>
          <w:ins w:id="852" w:author="Nokia (rapporteur)" w:date="2020-04-02T13:04:00Z"/>
          <w:noProof w:val="0"/>
          <w:snapToGrid w:val="0"/>
          <w:lang w:eastAsia="zh-CN"/>
        </w:rPr>
      </w:pPr>
      <w:ins w:id="853" w:author="Nokia (rapporteur)" w:date="2020-04-02T13:04:00Z">
        <w:r w:rsidRPr="007E6716">
          <w:rPr>
            <w:noProof w:val="0"/>
            <w:snapToGrid w:val="0"/>
            <w:lang w:eastAsia="zh-CN"/>
          </w:rPr>
          <w:t>}</w:t>
        </w:r>
      </w:ins>
    </w:p>
    <w:p w14:paraId="7992F9E4" w14:textId="77777777" w:rsidR="00BB1805" w:rsidRDefault="00BB1805" w:rsidP="00BB1805">
      <w:pPr>
        <w:pStyle w:val="PL"/>
        <w:rPr>
          <w:ins w:id="854" w:author="Nokia (rapporteur)" w:date="2020-04-02T13:04:00Z"/>
        </w:rPr>
      </w:pPr>
    </w:p>
    <w:p w14:paraId="168998EA" w14:textId="77777777" w:rsidR="00BB1805" w:rsidRDefault="00BB1805" w:rsidP="00BB1805">
      <w:pPr>
        <w:pStyle w:val="PL"/>
        <w:rPr>
          <w:ins w:id="855" w:author="Nokia (rapporteur)" w:date="2020-04-02T13:04:00Z"/>
        </w:rPr>
      </w:pPr>
    </w:p>
    <w:p w14:paraId="37BC10DD" w14:textId="64AEFDAB" w:rsidR="00BB1805" w:rsidRPr="007E6716" w:rsidRDefault="00BB1805" w:rsidP="00BB1805">
      <w:pPr>
        <w:pStyle w:val="PL"/>
        <w:rPr>
          <w:ins w:id="856" w:author="Nokia (rapporteur)" w:date="2020-04-02T13:04:00Z"/>
          <w:snapToGrid w:val="0"/>
        </w:rPr>
      </w:pPr>
      <w:ins w:id="857" w:author="Nokia (rapporteur)" w:date="2020-04-02T13:04:00Z">
        <w:r>
          <w:rPr>
            <w:snapToGrid w:val="0"/>
          </w:rPr>
          <w:t>DRBsSubjectToEarly</w:t>
        </w:r>
        <w:del w:id="858" w:author="Nokia" w:date="2020-06-10T11:49:00Z">
          <w:r w:rsidDel="00BB1805">
            <w:rPr>
              <w:snapToGrid w:val="0"/>
            </w:rPr>
            <w:delText>Forwarding</w:delText>
          </w:r>
        </w:del>
      </w:ins>
      <w:ins w:id="859" w:author="Nokia" w:date="2020-06-10T11:49:00Z">
        <w:r>
          <w:rPr>
            <w:snapToGrid w:val="0"/>
          </w:rPr>
          <w:t>Status</w:t>
        </w:r>
      </w:ins>
      <w:ins w:id="860" w:author="Nokia (rapporteur)" w:date="2020-04-02T13:04:00Z">
        <w:r>
          <w:rPr>
            <w:snapToGrid w:val="0"/>
          </w:rPr>
          <w:t>Transfer-List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DRBsSubjectToEarly</w:t>
        </w:r>
        <w:del w:id="861" w:author="Nokia" w:date="2020-06-10T11:49:00Z">
          <w:r w:rsidDel="00BB1805">
            <w:rPr>
              <w:snapToGrid w:val="0"/>
            </w:rPr>
            <w:delText>Forwarding</w:delText>
          </w:r>
        </w:del>
      </w:ins>
      <w:ins w:id="862" w:author="Nokia" w:date="2020-06-10T11:49:00Z">
        <w:r>
          <w:rPr>
            <w:snapToGrid w:val="0"/>
          </w:rPr>
          <w:t>Status</w:t>
        </w:r>
      </w:ins>
      <w:ins w:id="863" w:author="Nokia (rapporteur)" w:date="2020-04-02T13:04:00Z">
        <w:r>
          <w:rPr>
            <w:snapToGrid w:val="0"/>
          </w:rPr>
          <w:t>Transfer-Item</w:t>
        </w:r>
      </w:ins>
    </w:p>
    <w:p w14:paraId="44DFCF8B" w14:textId="77777777" w:rsidR="00BB1805" w:rsidRPr="007E6716" w:rsidRDefault="00BB1805" w:rsidP="00BB1805">
      <w:pPr>
        <w:pStyle w:val="PL"/>
        <w:rPr>
          <w:ins w:id="864" w:author="Nokia (rapporteur)" w:date="2020-04-02T13:04:00Z"/>
        </w:rPr>
      </w:pPr>
    </w:p>
    <w:p w14:paraId="5929D87E" w14:textId="78CBB08A" w:rsidR="00BB1805" w:rsidRPr="007E6716" w:rsidRDefault="00BB1805" w:rsidP="00BB1805">
      <w:pPr>
        <w:pStyle w:val="PL"/>
        <w:rPr>
          <w:ins w:id="865" w:author="Nokia (rapporteur)" w:date="2020-04-02T13:04:00Z"/>
          <w:noProof w:val="0"/>
        </w:rPr>
      </w:pPr>
      <w:ins w:id="866" w:author="Nokia (rapporteur)" w:date="2020-04-02T13:04:00Z">
        <w:r>
          <w:rPr>
            <w:snapToGrid w:val="0"/>
          </w:rPr>
          <w:t>DRBsSubjectToEarly</w:t>
        </w:r>
        <w:del w:id="867" w:author="Nokia" w:date="2020-06-10T11:49:00Z">
          <w:r w:rsidDel="00BB1805">
            <w:rPr>
              <w:snapToGrid w:val="0"/>
            </w:rPr>
            <w:delText>Forwarding</w:delText>
          </w:r>
        </w:del>
      </w:ins>
      <w:ins w:id="868" w:author="Nokia" w:date="2020-06-10T11:49:00Z">
        <w:r>
          <w:rPr>
            <w:snapToGrid w:val="0"/>
          </w:rPr>
          <w:t>Status</w:t>
        </w:r>
      </w:ins>
      <w:ins w:id="869" w:author="Nokia (rapporteur)" w:date="2020-04-02T13:04:00Z">
        <w:r>
          <w:rPr>
            <w:snapToGrid w:val="0"/>
          </w:rPr>
          <w:t>Transfer-Item</w:t>
        </w:r>
        <w:r w:rsidRPr="007E6716">
          <w:rPr>
            <w:noProof w:val="0"/>
          </w:rPr>
          <w:t xml:space="preserve"> ::= SEQUENCE {</w:t>
        </w:r>
      </w:ins>
    </w:p>
    <w:p w14:paraId="3563412D" w14:textId="77777777" w:rsidR="00BB1805" w:rsidRDefault="00BB1805" w:rsidP="00BB1805">
      <w:pPr>
        <w:pStyle w:val="PL"/>
        <w:rPr>
          <w:ins w:id="870" w:author="Nokia (rapporteur)" w:date="2020-04-02T13:04:00Z"/>
          <w:noProof w:val="0"/>
        </w:rPr>
      </w:pPr>
      <w:ins w:id="871" w:author="Nokia (rapporteur)" w:date="2020-04-02T13:04:00Z">
        <w:r w:rsidRPr="007E6716">
          <w:rPr>
            <w:noProof w:val="0"/>
          </w:rPr>
          <w:tab/>
        </w:r>
        <w:proofErr w:type="spellStart"/>
        <w:r w:rsidRPr="007E6716">
          <w:rPr>
            <w:noProof w:val="0"/>
          </w:rPr>
          <w:t>drbID</w:t>
        </w:r>
        <w:proofErr w:type="spell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14:paraId="3BC8284D" w14:textId="77777777" w:rsidR="00BB1805" w:rsidRPr="007E6716" w:rsidRDefault="00BB1805" w:rsidP="00BB1805">
      <w:pPr>
        <w:pStyle w:val="PL"/>
        <w:rPr>
          <w:ins w:id="872" w:author="Nokia (rapporteur)" w:date="2020-04-02T13:04:00Z"/>
          <w:noProof w:val="0"/>
        </w:rPr>
      </w:pPr>
      <w:ins w:id="873" w:author="Nokia (rapporteur)" w:date="2020-04-02T13:04:00Z">
        <w:r>
          <w:rPr>
            <w:noProof w:val="0"/>
          </w:rPr>
          <w:tab/>
        </w:r>
        <w:proofErr w:type="spellStart"/>
        <w:r>
          <w:rPr>
            <w:noProof w:val="0"/>
          </w:rPr>
          <w:t>dlCount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14:paraId="08BEDA5B" w14:textId="4CCF19D4" w:rsidR="00BB1805" w:rsidRPr="007E6716" w:rsidRDefault="00BB1805" w:rsidP="00BB1805">
      <w:pPr>
        <w:pStyle w:val="PL"/>
        <w:rPr>
          <w:ins w:id="874" w:author="Nokia (rapporteur)" w:date="2020-04-02T13:04:00Z"/>
        </w:rPr>
      </w:pPr>
      <w:ins w:id="875" w:author="Nokia (rapporteur)" w:date="2020-04-02T13:04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DRBsSubjectToEarly</w:t>
        </w:r>
        <w:del w:id="876" w:author="Nokia" w:date="2020-06-10T11:50:00Z">
          <w:r w:rsidDel="00BB1805">
            <w:rPr>
              <w:snapToGrid w:val="0"/>
            </w:rPr>
            <w:delText>Forwarding</w:delText>
          </w:r>
        </w:del>
      </w:ins>
      <w:ins w:id="877" w:author="Nokia" w:date="2020-06-10T11:50:00Z">
        <w:r>
          <w:rPr>
            <w:snapToGrid w:val="0"/>
          </w:rPr>
          <w:t>Status</w:t>
        </w:r>
      </w:ins>
      <w:ins w:id="878" w:author="Nokia (rapporteur)" w:date="2020-04-02T13:04:00Z">
        <w:r>
          <w:rPr>
            <w:snapToGrid w:val="0"/>
          </w:rPr>
          <w:t>Transfer-Item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1CCB9A5F" w14:textId="77777777" w:rsidR="00BB1805" w:rsidRPr="007E6716" w:rsidRDefault="00BB1805" w:rsidP="00BB1805">
      <w:pPr>
        <w:pStyle w:val="PL"/>
        <w:rPr>
          <w:ins w:id="879" w:author="Nokia (rapporteur)" w:date="2020-04-02T13:04:00Z"/>
        </w:rPr>
      </w:pPr>
      <w:ins w:id="880" w:author="Nokia (rapporteur)" w:date="2020-04-02T13:04:00Z">
        <w:r w:rsidRPr="007E6716">
          <w:tab/>
          <w:t>...</w:t>
        </w:r>
      </w:ins>
    </w:p>
    <w:p w14:paraId="49EDE2A9" w14:textId="77777777" w:rsidR="00BB1805" w:rsidRPr="007E6716" w:rsidRDefault="00BB1805" w:rsidP="00BB1805">
      <w:pPr>
        <w:pStyle w:val="PL"/>
        <w:rPr>
          <w:ins w:id="881" w:author="Nokia (rapporteur)" w:date="2020-04-02T13:04:00Z"/>
        </w:rPr>
      </w:pPr>
      <w:ins w:id="882" w:author="Nokia (rapporteur)" w:date="2020-04-02T13:04:00Z">
        <w:r w:rsidRPr="007E6716">
          <w:t>}</w:t>
        </w:r>
      </w:ins>
    </w:p>
    <w:p w14:paraId="461D576B" w14:textId="77777777" w:rsidR="00BB1805" w:rsidRPr="007E6716" w:rsidRDefault="00BB1805" w:rsidP="00BB1805">
      <w:pPr>
        <w:pStyle w:val="PL"/>
        <w:rPr>
          <w:ins w:id="883" w:author="Nokia (rapporteur)" w:date="2020-04-02T13:04:00Z"/>
        </w:rPr>
      </w:pPr>
    </w:p>
    <w:p w14:paraId="6EAF7E88" w14:textId="3B31CDB7" w:rsidR="00BB1805" w:rsidRPr="007E6716" w:rsidRDefault="00BB1805" w:rsidP="00BB1805">
      <w:pPr>
        <w:pStyle w:val="PL"/>
        <w:rPr>
          <w:ins w:id="884" w:author="Nokia (rapporteur)" w:date="2020-04-02T13:04:00Z"/>
          <w:noProof w:val="0"/>
          <w:snapToGrid w:val="0"/>
          <w:lang w:eastAsia="zh-CN"/>
        </w:rPr>
      </w:pPr>
      <w:ins w:id="885" w:author="Nokia (rapporteur)" w:date="2020-04-02T13:04:00Z">
        <w:r>
          <w:rPr>
            <w:snapToGrid w:val="0"/>
          </w:rPr>
          <w:t>DRBsSubjectToEarly</w:t>
        </w:r>
        <w:del w:id="886" w:author="Nokia" w:date="2020-06-10T11:50:00Z">
          <w:r w:rsidDel="00BB1805">
            <w:rPr>
              <w:snapToGrid w:val="0"/>
            </w:rPr>
            <w:delText>Forwarding</w:delText>
          </w:r>
        </w:del>
      </w:ins>
      <w:ins w:id="887" w:author="Nokia" w:date="2020-06-10T11:50:00Z">
        <w:r>
          <w:rPr>
            <w:snapToGrid w:val="0"/>
          </w:rPr>
          <w:t>Status</w:t>
        </w:r>
      </w:ins>
      <w:ins w:id="888" w:author="Nokia (rapporteur)" w:date="2020-04-02T13:04:00Z">
        <w:r>
          <w:rPr>
            <w:snapToGrid w:val="0"/>
          </w:rPr>
          <w:t>Transfer-Item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XNAP-PROTOCOL-EXTENSION ::= {</w:t>
        </w:r>
      </w:ins>
    </w:p>
    <w:p w14:paraId="5D961F5D" w14:textId="77777777" w:rsidR="00BB1805" w:rsidRPr="007E6716" w:rsidRDefault="00BB1805" w:rsidP="00BB1805">
      <w:pPr>
        <w:pStyle w:val="PL"/>
        <w:rPr>
          <w:ins w:id="889" w:author="Nokia (rapporteur)" w:date="2020-04-02T13:04:00Z"/>
          <w:noProof w:val="0"/>
          <w:snapToGrid w:val="0"/>
          <w:lang w:eastAsia="zh-CN"/>
        </w:rPr>
      </w:pPr>
      <w:ins w:id="890" w:author="Nokia (rapporteur)" w:date="2020-04-02T13:04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633E2BA5" w14:textId="77777777" w:rsidR="00BB1805" w:rsidRPr="007E6716" w:rsidRDefault="00BB1805" w:rsidP="00BB1805">
      <w:pPr>
        <w:pStyle w:val="PL"/>
        <w:rPr>
          <w:ins w:id="891" w:author="Nokia (rapporteur)" w:date="2020-04-02T13:04:00Z"/>
          <w:noProof w:val="0"/>
          <w:snapToGrid w:val="0"/>
          <w:lang w:eastAsia="zh-CN"/>
        </w:rPr>
      </w:pPr>
      <w:ins w:id="892" w:author="Nokia (rapporteur)" w:date="2020-04-02T13:04:00Z">
        <w:r w:rsidRPr="007E6716">
          <w:rPr>
            <w:noProof w:val="0"/>
            <w:snapToGrid w:val="0"/>
            <w:lang w:eastAsia="zh-CN"/>
          </w:rPr>
          <w:t>}</w:t>
        </w:r>
      </w:ins>
    </w:p>
    <w:p w14:paraId="631D3241" w14:textId="77777777" w:rsidR="00BB1805" w:rsidRPr="007E6716" w:rsidRDefault="00BB1805" w:rsidP="00BB1805">
      <w:pPr>
        <w:pStyle w:val="PL"/>
        <w:rPr>
          <w:ins w:id="893" w:author="Nokia (rapporteur)" w:date="2020-04-02T13:04:00Z"/>
        </w:rPr>
      </w:pPr>
    </w:p>
    <w:p w14:paraId="721DD53B" w14:textId="77777777" w:rsidR="00BB1805" w:rsidRDefault="00BB1805" w:rsidP="00BB1805">
      <w:pPr>
        <w:pStyle w:val="PL"/>
        <w:rPr>
          <w:ins w:id="894" w:author="Nokia (rapporteur)" w:date="2020-04-02T13:04:00Z"/>
          <w:snapToGrid w:val="0"/>
        </w:rPr>
      </w:pPr>
    </w:p>
    <w:p w14:paraId="7D8A2EA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832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392D483D" w14:textId="77777777" w:rsidR="00BB1805" w:rsidRPr="00FD0425" w:rsidRDefault="00BB1805" w:rsidP="00BB1805">
      <w:pPr>
        <w:pStyle w:val="PL"/>
      </w:pPr>
    </w:p>
    <w:p w14:paraId="19391837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E62B778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2546FD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-UL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6D21544A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-DL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32AB88CE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9AC0C4B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586081B2" w14:textId="77777777" w:rsidR="00BB1805" w:rsidRPr="00FD0425" w:rsidRDefault="00BB1805" w:rsidP="00BB1805">
      <w:pPr>
        <w:pStyle w:val="PL"/>
      </w:pPr>
      <w:r w:rsidRPr="00FD0425">
        <w:t>}</w:t>
      </w:r>
    </w:p>
    <w:p w14:paraId="095C6B99" w14:textId="77777777" w:rsidR="00BB1805" w:rsidRPr="00FD0425" w:rsidRDefault="00BB1805" w:rsidP="00BB1805">
      <w:pPr>
        <w:pStyle w:val="PL"/>
      </w:pPr>
    </w:p>
    <w:p w14:paraId="39988F9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C8965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proofErr w:type="spellStart"/>
      <w:r w:rsidRPr="00FD0425">
        <w:rPr>
          <w:noProof w:val="0"/>
          <w:snapToGrid w:val="0"/>
        </w:rPr>
        <w:t>QoSFlowMap-ULendmarkerexpected</w:t>
      </w:r>
      <w:proofErr w:type="spellEnd"/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263CCB0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454DD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C90953" w14:textId="77777777" w:rsidR="00BB1805" w:rsidRPr="00FD0425" w:rsidRDefault="00BB1805" w:rsidP="00BB1805">
      <w:pPr>
        <w:pStyle w:val="PL"/>
      </w:pPr>
    </w:p>
    <w:p w14:paraId="1177A087" w14:textId="77777777" w:rsidR="00BB1805" w:rsidRPr="00FD0425" w:rsidRDefault="00BB1805" w:rsidP="00BB1805">
      <w:pPr>
        <w:pStyle w:val="PL"/>
      </w:pPr>
    </w:p>
    <w:p w14:paraId="355619AF" w14:textId="77777777" w:rsidR="00BB1805" w:rsidRPr="00FD0425" w:rsidRDefault="00BB1805" w:rsidP="00BB1805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 xml:space="preserve"> ::= CHOICE {</w:t>
      </w:r>
    </w:p>
    <w:p w14:paraId="432422B8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5C54C602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3B3D1A6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</w:p>
    <w:p w14:paraId="322B064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9C0332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77335A3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081A0ED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AB8DE0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12A4653" w14:textId="77777777" w:rsidR="00BB1805" w:rsidRPr="00FD0425" w:rsidRDefault="00BB1805" w:rsidP="00BB1805">
      <w:pPr>
        <w:pStyle w:val="PL"/>
      </w:pPr>
    </w:p>
    <w:p w14:paraId="5DD8B631" w14:textId="77777777" w:rsidR="00BB1805" w:rsidRPr="00FD0425" w:rsidRDefault="00BB1805" w:rsidP="00BB1805">
      <w:pPr>
        <w:pStyle w:val="PL"/>
      </w:pPr>
    </w:p>
    <w:p w14:paraId="5DD2600C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6ABB9BED" w14:textId="77777777" w:rsidR="00BB1805" w:rsidRPr="00FD0425" w:rsidRDefault="00BB1805" w:rsidP="00BB1805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59BEB2" w14:textId="77777777" w:rsidR="00BB1805" w:rsidRPr="00FD0425" w:rsidRDefault="00BB1805" w:rsidP="00BB180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1FF58636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2A8D66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07F5C57" w14:textId="77777777" w:rsidR="00BB1805" w:rsidRPr="00FD0425" w:rsidRDefault="00BB1805" w:rsidP="00BB1805">
      <w:pPr>
        <w:pStyle w:val="PL"/>
      </w:pPr>
      <w:r w:rsidRPr="00FD0425">
        <w:t>}</w:t>
      </w:r>
    </w:p>
    <w:p w14:paraId="11067117" w14:textId="77777777" w:rsidR="00BB1805" w:rsidRPr="00FD0425" w:rsidRDefault="00BB1805" w:rsidP="00BB1805">
      <w:pPr>
        <w:pStyle w:val="PL"/>
      </w:pPr>
    </w:p>
    <w:p w14:paraId="3F2D400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5FDD04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2C83D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CBC573" w14:textId="77777777" w:rsidR="00BB1805" w:rsidRPr="00FD0425" w:rsidRDefault="00BB1805" w:rsidP="00BB1805">
      <w:pPr>
        <w:pStyle w:val="PL"/>
      </w:pPr>
    </w:p>
    <w:p w14:paraId="2F629289" w14:textId="77777777" w:rsidR="00BB1805" w:rsidRPr="00FD0425" w:rsidRDefault="00BB1805" w:rsidP="00BB1805">
      <w:pPr>
        <w:pStyle w:val="PL"/>
      </w:pPr>
    </w:p>
    <w:p w14:paraId="739C6FBA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53772A3B" w14:textId="77777777" w:rsidR="00BB1805" w:rsidRPr="00FD0425" w:rsidRDefault="00BB1805" w:rsidP="00BB1805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9BF66C" w14:textId="77777777" w:rsidR="00BB1805" w:rsidRPr="00FD0425" w:rsidRDefault="00BB1805" w:rsidP="00BB180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034950AD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EA89C3E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57ED47D" w14:textId="77777777" w:rsidR="00BB1805" w:rsidRPr="00FD0425" w:rsidRDefault="00BB1805" w:rsidP="00BB1805">
      <w:pPr>
        <w:pStyle w:val="PL"/>
      </w:pPr>
      <w:r w:rsidRPr="00FD0425">
        <w:t>}</w:t>
      </w:r>
    </w:p>
    <w:p w14:paraId="3DAA8159" w14:textId="77777777" w:rsidR="00BB1805" w:rsidRPr="00FD0425" w:rsidRDefault="00BB1805" w:rsidP="00BB1805">
      <w:pPr>
        <w:pStyle w:val="PL"/>
      </w:pPr>
    </w:p>
    <w:p w14:paraId="5131072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0ED2D0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E4492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D7CD3E" w14:textId="77777777" w:rsidR="00BB1805" w:rsidRPr="00FD0425" w:rsidRDefault="00BB1805" w:rsidP="00BB1805">
      <w:pPr>
        <w:pStyle w:val="PL"/>
      </w:pPr>
    </w:p>
    <w:p w14:paraId="6EE97619" w14:textId="77777777" w:rsidR="00BB1805" w:rsidRPr="00FD0425" w:rsidRDefault="00BB1805" w:rsidP="00BB1805">
      <w:pPr>
        <w:pStyle w:val="PL"/>
      </w:pPr>
    </w:p>
    <w:p w14:paraId="0D648E3A" w14:textId="77777777" w:rsidR="00BB1805" w:rsidRPr="00FD0425" w:rsidRDefault="00BB1805" w:rsidP="00BB1805">
      <w:pPr>
        <w:pStyle w:val="PL"/>
        <w:rPr>
          <w:snapToGrid w:val="0"/>
        </w:rPr>
      </w:pPr>
      <w:bookmarkStart w:id="895" w:name="_Hlk513995038"/>
      <w:r w:rsidRPr="00FD0425">
        <w:rPr>
          <w:snapToGrid w:val="0"/>
        </w:rPr>
        <w:t>DRBToQoSFlowMapping-List</w:t>
      </w:r>
      <w:bookmarkEnd w:id="895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65B10555" w14:textId="77777777" w:rsidR="00BB1805" w:rsidRPr="00FD0425" w:rsidRDefault="00BB1805" w:rsidP="00BB1805">
      <w:pPr>
        <w:pStyle w:val="PL"/>
      </w:pPr>
    </w:p>
    <w:p w14:paraId="53268BE8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08D2310E" w14:textId="77777777" w:rsidR="00BB1805" w:rsidRPr="00FD0425" w:rsidRDefault="00BB1805" w:rsidP="00BB180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02B09D89" w14:textId="77777777" w:rsidR="00BB1805" w:rsidRPr="00FD0425" w:rsidRDefault="00BB1805" w:rsidP="00BB1805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4C985421" w14:textId="77777777" w:rsidR="00BB1805" w:rsidRPr="00FD0425" w:rsidRDefault="00BB1805" w:rsidP="00BB1805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AE05B26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C156D29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D09AC1D" w14:textId="77777777" w:rsidR="00BB1805" w:rsidRPr="00FD0425" w:rsidRDefault="00BB1805" w:rsidP="00BB1805">
      <w:pPr>
        <w:pStyle w:val="PL"/>
      </w:pPr>
      <w:r w:rsidRPr="00FD0425">
        <w:t>}</w:t>
      </w:r>
    </w:p>
    <w:p w14:paraId="371CB5CB" w14:textId="77777777" w:rsidR="00BB1805" w:rsidRPr="00FD0425" w:rsidRDefault="00BB1805" w:rsidP="00BB1805">
      <w:pPr>
        <w:pStyle w:val="PL"/>
      </w:pPr>
    </w:p>
    <w:p w14:paraId="6376FDB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6F1496C" w14:textId="77777777" w:rsidR="00BB1805" w:rsidRDefault="00BB1805" w:rsidP="00BB1805">
      <w:pPr>
        <w:pStyle w:val="PL"/>
        <w:rPr>
          <w:ins w:id="896" w:author="Nokia (rapporteur)" w:date="2020-04-02T13:04:00Z"/>
          <w:snapToGrid w:val="0"/>
          <w:lang w:eastAsia="zh-CN"/>
        </w:rPr>
      </w:pPr>
      <w:ins w:id="897" w:author="Nokia (rapporteur)" w:date="2020-04-02T13:04:00Z">
        <w:r>
          <w:rPr>
            <w:snapToGrid w:val="0"/>
            <w:lang w:eastAsia="zh-CN"/>
          </w:rPr>
          <w:tab/>
        </w:r>
        <w:r w:rsidRPr="00630931">
          <w:rPr>
            <w:snapToGrid w:val="0"/>
            <w:lang w:eastAsia="zh-CN"/>
          </w:rPr>
          <w:t xml:space="preserve">{ ID </w:t>
        </w:r>
        <w:r w:rsidRPr="00DF7459">
          <w:rPr>
            <w:snapToGrid w:val="0"/>
          </w:rPr>
          <w:t>id-</w:t>
        </w:r>
        <w:r w:rsidRPr="00DF7459">
          <w:rPr>
            <w:lang w:eastAsia="ja-JP"/>
          </w:rPr>
          <w:t>DAPS</w:t>
        </w:r>
      </w:ins>
      <w:ins w:id="898" w:author="Nokia (rapporteur)" w:date="2020-05-06T16:00:00Z">
        <w:r>
          <w:rPr>
            <w:lang w:eastAsia="ja-JP"/>
          </w:rPr>
          <w:t>Request</w:t>
        </w:r>
      </w:ins>
      <w:ins w:id="899" w:author="Nokia (rapporteur)" w:date="2020-04-02T13:04:00Z">
        <w:r w:rsidRPr="00DF7459">
          <w:rPr>
            <w:lang w:eastAsia="ja-JP"/>
          </w:rPr>
          <w:t>Info</w:t>
        </w:r>
        <w:r w:rsidRPr="00630931">
          <w:rPr>
            <w:lang w:eastAsia="ja-JP"/>
          </w:rPr>
          <w:tab/>
        </w:r>
      </w:ins>
      <w:ins w:id="900" w:author="Nokia (rapporteur)" w:date="2020-05-06T16:01:00Z">
        <w:r>
          <w:rPr>
            <w:lang w:eastAsia="ja-JP"/>
          </w:rPr>
          <w:tab/>
        </w:r>
      </w:ins>
      <w:ins w:id="901" w:author="Nokia (rapporteur)" w:date="2020-04-02T13:04:00Z">
        <w:r w:rsidRPr="003B6C85">
          <w:rPr>
            <w:snapToGrid w:val="0"/>
            <w:lang w:eastAsia="zh-CN"/>
          </w:rPr>
          <w:t>CRITICALITY ignore</w:t>
        </w:r>
        <w:r w:rsidRPr="003B6C85">
          <w:rPr>
            <w:snapToGrid w:val="0"/>
            <w:lang w:eastAsia="zh-CN"/>
          </w:rPr>
          <w:tab/>
        </w:r>
      </w:ins>
      <w:ins w:id="902" w:author="Nokia (rapporteur)" w:date="2020-05-06T16:01:00Z">
        <w:r>
          <w:rPr>
            <w:snapToGrid w:val="0"/>
            <w:lang w:eastAsia="zh-CN"/>
          </w:rPr>
          <w:tab/>
        </w:r>
      </w:ins>
      <w:ins w:id="903" w:author="Nokia (rapporteur)" w:date="2020-04-02T13:04:00Z">
        <w:r w:rsidRPr="003B6C85">
          <w:rPr>
            <w:snapToGrid w:val="0"/>
            <w:lang w:eastAsia="zh-CN"/>
          </w:rPr>
          <w:t>EXTENSION</w:t>
        </w:r>
        <w:r w:rsidRPr="00DF7459">
          <w:rPr>
            <w:lang w:eastAsia="ja-JP"/>
          </w:rPr>
          <w:t xml:space="preserve"> DAPS</w:t>
        </w:r>
      </w:ins>
      <w:ins w:id="904" w:author="Nokia (rapporteur)" w:date="2020-05-06T16:00:00Z">
        <w:r>
          <w:rPr>
            <w:lang w:eastAsia="ja-JP"/>
          </w:rPr>
          <w:t>Reque</w:t>
        </w:r>
      </w:ins>
      <w:ins w:id="905" w:author="Nokia (rapporteur)" w:date="2020-05-06T16:01:00Z">
        <w:r>
          <w:rPr>
            <w:lang w:eastAsia="ja-JP"/>
          </w:rPr>
          <w:t>st</w:t>
        </w:r>
      </w:ins>
      <w:ins w:id="906" w:author="Nokia (rapporteur)" w:date="2020-04-02T13:04:00Z">
        <w:r w:rsidRPr="00DF7459">
          <w:rPr>
            <w:lang w:eastAsia="ja-JP"/>
          </w:rPr>
          <w:t>Info</w:t>
        </w:r>
        <w:r w:rsidRPr="00DF7459">
          <w:rPr>
            <w:snapToGrid w:val="0"/>
          </w:rPr>
          <w:tab/>
        </w:r>
      </w:ins>
      <w:ins w:id="907" w:author="Nokia (rapporteur)" w:date="2020-05-06T16:01:00Z">
        <w:r>
          <w:rPr>
            <w:snapToGrid w:val="0"/>
          </w:rPr>
          <w:tab/>
        </w:r>
      </w:ins>
      <w:ins w:id="908" w:author="Nokia (rapporteur)" w:date="2020-04-02T13:04:00Z">
        <w:r w:rsidRPr="00DF7459">
          <w:rPr>
            <w:snapToGrid w:val="0"/>
          </w:rPr>
          <w:t>PRESENCE optional</w:t>
        </w:r>
        <w:r w:rsidRPr="00630931">
          <w:rPr>
            <w:snapToGrid w:val="0"/>
          </w:rPr>
          <w:t xml:space="preserve"> </w:t>
        </w:r>
        <w:r w:rsidRPr="003B6C85">
          <w:rPr>
            <w:snapToGrid w:val="0"/>
            <w:lang w:eastAsia="zh-CN"/>
          </w:rPr>
          <w:t xml:space="preserve"> </w:t>
        </w:r>
        <w:r w:rsidRPr="00B35591">
          <w:rPr>
            <w:snapToGrid w:val="0"/>
            <w:lang w:eastAsia="zh-CN"/>
          </w:rPr>
          <w:t>},</w:t>
        </w:r>
      </w:ins>
    </w:p>
    <w:p w14:paraId="519AA78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1A949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C3C39E" w14:textId="77777777" w:rsidR="00BB1805" w:rsidRPr="00FD0425" w:rsidRDefault="00BB1805" w:rsidP="00BB1805">
      <w:pPr>
        <w:pStyle w:val="PL"/>
      </w:pPr>
    </w:p>
    <w:p w14:paraId="0C345EEA" w14:textId="77777777" w:rsidR="00BB1805" w:rsidRPr="00FD0425" w:rsidRDefault="00BB1805" w:rsidP="00BB1805">
      <w:pPr>
        <w:pStyle w:val="PL"/>
      </w:pPr>
    </w:p>
    <w:p w14:paraId="5029FAAB" w14:textId="77777777" w:rsidR="00BB1805" w:rsidRPr="00FD0425" w:rsidRDefault="00BB1805" w:rsidP="00BB1805">
      <w:pPr>
        <w:pStyle w:val="PL"/>
      </w:pPr>
      <w:r w:rsidRPr="00FD0425">
        <w:t>DuplicationActivation ::= ENUMERATED {active, inactive, ...}</w:t>
      </w:r>
    </w:p>
    <w:p w14:paraId="75824CC8" w14:textId="77777777" w:rsidR="00BB1805" w:rsidRPr="00FD0425" w:rsidRDefault="00BB1805" w:rsidP="00BB1805">
      <w:pPr>
        <w:pStyle w:val="PL"/>
      </w:pPr>
    </w:p>
    <w:p w14:paraId="22C88C9E" w14:textId="77777777" w:rsidR="00BB1805" w:rsidRPr="00FD0425" w:rsidRDefault="00BB1805" w:rsidP="00BB1805">
      <w:pPr>
        <w:pStyle w:val="PL"/>
      </w:pPr>
    </w:p>
    <w:p w14:paraId="02C75BE6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351D3982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3D33F77C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0DAA36ED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5609E4A2" w14:textId="77777777" w:rsidR="00BB1805" w:rsidRPr="00FD0425" w:rsidRDefault="00BB1805" w:rsidP="00BB1805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950014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7330E850" w14:textId="77777777" w:rsidR="00BB1805" w:rsidRPr="00FD0425" w:rsidRDefault="00BB1805" w:rsidP="00BB180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64D383A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B72E9F4" w14:textId="77777777" w:rsidR="00BB1805" w:rsidRPr="00FD0425" w:rsidRDefault="00BB1805" w:rsidP="00BB180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12860A2A" w14:textId="77777777" w:rsidR="00BB1805" w:rsidRPr="00FD0425" w:rsidRDefault="00BB1805" w:rsidP="00BB180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909" w:name="_Hlk515425381"/>
      <w:r w:rsidRPr="00FD0425">
        <w:t>MaximumDataBurstVolume</w:t>
      </w:r>
      <w:bookmarkEnd w:id="909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3B409C8A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8C22536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0B1A629C" w14:textId="77777777" w:rsidR="00BB1805" w:rsidRPr="00FD0425" w:rsidRDefault="00BB1805" w:rsidP="00BB1805">
      <w:pPr>
        <w:pStyle w:val="PL"/>
      </w:pPr>
      <w:r w:rsidRPr="00FD0425">
        <w:t>}</w:t>
      </w:r>
    </w:p>
    <w:p w14:paraId="0E45B3EC" w14:textId="77777777" w:rsidR="00BB1805" w:rsidRPr="00FD0425" w:rsidRDefault="00BB1805" w:rsidP="00BB1805">
      <w:pPr>
        <w:pStyle w:val="PL"/>
      </w:pPr>
    </w:p>
    <w:p w14:paraId="23140F8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3A4304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DD71F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698D23" w14:textId="77777777" w:rsidR="00BB1805" w:rsidRPr="00FD0425" w:rsidRDefault="00BB1805" w:rsidP="00BB1805">
      <w:pPr>
        <w:pStyle w:val="PL"/>
      </w:pPr>
    </w:p>
    <w:p w14:paraId="0A5835FC" w14:textId="77777777" w:rsidR="00BB1805" w:rsidRPr="00FD0425" w:rsidRDefault="00BB1805" w:rsidP="00BB1805">
      <w:pPr>
        <w:pStyle w:val="PL"/>
      </w:pPr>
    </w:p>
    <w:p w14:paraId="751BB5D9" w14:textId="77777777" w:rsidR="00BB1805" w:rsidRPr="00FD0425" w:rsidRDefault="00BB1805" w:rsidP="00BB1805">
      <w:pPr>
        <w:pStyle w:val="PL"/>
        <w:outlineLvl w:val="3"/>
      </w:pPr>
      <w:r w:rsidRPr="00FD0425">
        <w:t>-- E</w:t>
      </w:r>
    </w:p>
    <w:p w14:paraId="431C339A" w14:textId="77777777" w:rsidR="00BB1805" w:rsidRPr="00FD0425" w:rsidRDefault="00BB1805" w:rsidP="00BB1805">
      <w:pPr>
        <w:pStyle w:val="PL"/>
      </w:pPr>
    </w:p>
    <w:p w14:paraId="2BF478D5" w14:textId="77777777" w:rsidR="00BB1805" w:rsidRPr="00FD0425" w:rsidRDefault="00BB1805" w:rsidP="00BB1805">
      <w:pPr>
        <w:pStyle w:val="PL"/>
      </w:pPr>
    </w:p>
    <w:p w14:paraId="5CCC4DB5" w14:textId="77777777" w:rsidR="00BB1805" w:rsidRPr="00FD0425" w:rsidRDefault="00BB1805" w:rsidP="00BB1805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24CDF9CA" w14:textId="77777777" w:rsidR="00BB1805" w:rsidRPr="00FD0425" w:rsidRDefault="00BB1805" w:rsidP="00BB1805">
      <w:pPr>
        <w:pStyle w:val="PL"/>
      </w:pPr>
    </w:p>
    <w:p w14:paraId="0CF4767B" w14:textId="77777777" w:rsidR="00BB1805" w:rsidRPr="00FD0425" w:rsidRDefault="00BB1805" w:rsidP="00BB1805">
      <w:pPr>
        <w:pStyle w:val="PL"/>
      </w:pPr>
    </w:p>
    <w:p w14:paraId="1971F3B9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439FCC09" w14:textId="77777777" w:rsidR="00BB1805" w:rsidRPr="00FD0425" w:rsidRDefault="00BB1805" w:rsidP="00BB1805">
      <w:pPr>
        <w:pStyle w:val="PL"/>
      </w:pPr>
    </w:p>
    <w:p w14:paraId="64634837" w14:textId="77777777" w:rsidR="00BB1805" w:rsidRPr="00FD0425" w:rsidRDefault="00BB1805" w:rsidP="00BB1805">
      <w:pPr>
        <w:pStyle w:val="PL"/>
      </w:pPr>
    </w:p>
    <w:p w14:paraId="4FD642BE" w14:textId="77777777" w:rsidR="00BB1805" w:rsidRPr="00FD0425" w:rsidRDefault="00BB1805" w:rsidP="00BB1805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69CB47EA" w14:textId="77777777" w:rsidR="00BB1805" w:rsidRPr="00FD0425" w:rsidRDefault="00BB1805" w:rsidP="00BB1805">
      <w:pPr>
        <w:pStyle w:val="PL"/>
      </w:pPr>
    </w:p>
    <w:p w14:paraId="3692D47E" w14:textId="77777777" w:rsidR="00BB1805" w:rsidRPr="00FD0425" w:rsidRDefault="00BB1805" w:rsidP="00BB1805">
      <w:pPr>
        <w:pStyle w:val="PL"/>
      </w:pPr>
    </w:p>
    <w:p w14:paraId="39EEC29C" w14:textId="77777777" w:rsidR="00BB1805" w:rsidRPr="00FD0425" w:rsidRDefault="00BB1805" w:rsidP="00BB1805">
      <w:pPr>
        <w:pStyle w:val="PL"/>
      </w:pPr>
      <w:bookmarkStart w:id="910" w:name="_Hlk513540919"/>
      <w:r w:rsidRPr="00FD0425">
        <w:t xml:space="preserve">E-UTRA-CGI </w:t>
      </w:r>
      <w:bookmarkEnd w:id="910"/>
      <w:r w:rsidRPr="00FD0425">
        <w:t>::= SEQUENCE {</w:t>
      </w:r>
    </w:p>
    <w:p w14:paraId="17ACB689" w14:textId="77777777" w:rsidR="00BB1805" w:rsidRPr="00FD0425" w:rsidRDefault="00BB1805" w:rsidP="00BB180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57E373C5" w14:textId="77777777" w:rsidR="00BB1805" w:rsidRPr="005C4F5C" w:rsidRDefault="00BB1805" w:rsidP="00BB1805">
      <w:pPr>
        <w:pStyle w:val="PL"/>
        <w:rPr>
          <w:lang w:val="pl-PL"/>
        </w:rPr>
      </w:pPr>
      <w:r w:rsidRPr="00FD0425">
        <w:tab/>
      </w:r>
      <w:r w:rsidRPr="005C4F5C">
        <w:rPr>
          <w:lang w:val="pl-PL"/>
        </w:rPr>
        <w:t>e-utra-CI</w:t>
      </w:r>
      <w:r w:rsidRPr="005C4F5C">
        <w:rPr>
          <w:lang w:val="pl-PL"/>
        </w:rPr>
        <w:tab/>
      </w:r>
      <w:r w:rsidRPr="005C4F5C">
        <w:rPr>
          <w:lang w:val="pl-PL"/>
        </w:rPr>
        <w:tab/>
      </w:r>
      <w:r w:rsidRPr="005C4F5C">
        <w:rPr>
          <w:lang w:val="pl-PL"/>
        </w:rPr>
        <w:tab/>
        <w:t>E-UTRA-Cell-Identity,</w:t>
      </w:r>
    </w:p>
    <w:p w14:paraId="4BDD29C7" w14:textId="77777777" w:rsidR="00BB1805" w:rsidRPr="00FD0425" w:rsidRDefault="00BB1805" w:rsidP="00BB1805">
      <w:pPr>
        <w:pStyle w:val="PL"/>
      </w:pPr>
      <w:r w:rsidRPr="005C4F5C">
        <w:rPr>
          <w:lang w:val="pl-PL"/>
        </w:rPr>
        <w:tab/>
      </w:r>
      <w:r w:rsidRPr="00FD0425"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E-UTRA-CGI-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988FA1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DCB199C" w14:textId="77777777" w:rsidR="00BB1805" w:rsidRPr="00FD0425" w:rsidRDefault="00BB1805" w:rsidP="00BB1805">
      <w:pPr>
        <w:pStyle w:val="PL"/>
      </w:pPr>
      <w:r w:rsidRPr="00FD0425">
        <w:t>}</w:t>
      </w:r>
    </w:p>
    <w:p w14:paraId="33A254E8" w14:textId="77777777" w:rsidR="00BB1805" w:rsidRPr="00FD0425" w:rsidRDefault="00BB1805" w:rsidP="00BB1805">
      <w:pPr>
        <w:pStyle w:val="PL"/>
      </w:pPr>
    </w:p>
    <w:p w14:paraId="75A01CF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A8379D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E6AFD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F46015" w14:textId="77777777" w:rsidR="00BB1805" w:rsidRPr="00FD0425" w:rsidRDefault="00BB1805" w:rsidP="00BB1805">
      <w:pPr>
        <w:pStyle w:val="PL"/>
      </w:pPr>
    </w:p>
    <w:p w14:paraId="7617006F" w14:textId="77777777" w:rsidR="00BB1805" w:rsidRPr="00FD0425" w:rsidRDefault="00BB1805" w:rsidP="00BB1805">
      <w:pPr>
        <w:pStyle w:val="PL"/>
      </w:pPr>
    </w:p>
    <w:p w14:paraId="6B78976F" w14:textId="77777777" w:rsidR="00BB1805" w:rsidRPr="00FD0425" w:rsidRDefault="00BB1805" w:rsidP="00BB1805">
      <w:pPr>
        <w:pStyle w:val="PL"/>
      </w:pPr>
      <w:r w:rsidRPr="00FD0425">
        <w:t>E-UTRAFrequencyBandIndicator ::= INTEGER (1..256, ...)</w:t>
      </w:r>
    </w:p>
    <w:p w14:paraId="0C5679EF" w14:textId="77777777" w:rsidR="00BB1805" w:rsidRPr="00FD0425" w:rsidRDefault="00BB1805" w:rsidP="00BB1805">
      <w:pPr>
        <w:pStyle w:val="PL"/>
      </w:pPr>
    </w:p>
    <w:p w14:paraId="6C907BFF" w14:textId="77777777" w:rsidR="00BB1805" w:rsidRPr="00FD0425" w:rsidRDefault="00BB1805" w:rsidP="00BB1805">
      <w:pPr>
        <w:pStyle w:val="PL"/>
      </w:pPr>
    </w:p>
    <w:p w14:paraId="7DF1CBFC" w14:textId="77777777" w:rsidR="00BB1805" w:rsidRPr="00FD0425" w:rsidRDefault="00BB1805" w:rsidP="00BB1805">
      <w:pPr>
        <w:pStyle w:val="PL"/>
      </w:pPr>
      <w:r w:rsidRPr="00FD0425">
        <w:t>E-UTRAMultibandInfoList ::= SEQUENCE (SIZE(1..maxnoofEUTRABands)) OF E-UTRAFrequencyBandIndicator</w:t>
      </w:r>
    </w:p>
    <w:p w14:paraId="402B878B" w14:textId="77777777" w:rsidR="00BB1805" w:rsidRPr="00FD0425" w:rsidRDefault="00BB1805" w:rsidP="00BB1805">
      <w:pPr>
        <w:pStyle w:val="PL"/>
      </w:pPr>
    </w:p>
    <w:p w14:paraId="60FBC938" w14:textId="77777777" w:rsidR="00BB1805" w:rsidRPr="00FD0425" w:rsidRDefault="00BB1805" w:rsidP="00BB1805">
      <w:pPr>
        <w:pStyle w:val="PL"/>
      </w:pPr>
    </w:p>
    <w:p w14:paraId="36634E7F" w14:textId="77777777" w:rsidR="00BB1805" w:rsidRPr="00FD0425" w:rsidRDefault="00BB1805" w:rsidP="00BB1805">
      <w:pPr>
        <w:pStyle w:val="PL"/>
      </w:pPr>
      <w:r w:rsidRPr="00FD0425">
        <w:t>E-UTRAPCI ::= INTEGER (0..503, ...)</w:t>
      </w:r>
    </w:p>
    <w:p w14:paraId="1AC74038" w14:textId="77777777" w:rsidR="00BB1805" w:rsidRPr="00FD0425" w:rsidRDefault="00BB1805" w:rsidP="00BB1805">
      <w:pPr>
        <w:pStyle w:val="PL"/>
      </w:pPr>
    </w:p>
    <w:p w14:paraId="68F77544" w14:textId="77777777" w:rsidR="00BB1805" w:rsidRPr="00FD0425" w:rsidRDefault="00BB1805" w:rsidP="00BB1805">
      <w:pPr>
        <w:pStyle w:val="PL"/>
      </w:pPr>
    </w:p>
    <w:p w14:paraId="785A9222" w14:textId="77777777" w:rsidR="00BB1805" w:rsidRPr="00FD0425" w:rsidRDefault="00BB1805" w:rsidP="00BB1805">
      <w:pPr>
        <w:pStyle w:val="PL"/>
      </w:pPr>
      <w:bookmarkStart w:id="911" w:name="_Hlk515373647"/>
      <w:r w:rsidRPr="00FD0425">
        <w:t>E-UTRAPRACHConfiguration</w:t>
      </w:r>
      <w:bookmarkEnd w:id="911"/>
      <w:r w:rsidRPr="00FD0425">
        <w:t xml:space="preserve"> ::= SEQUENCE {</w:t>
      </w:r>
    </w:p>
    <w:p w14:paraId="45A519C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rootSequenceIndex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69DB228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zeroCorrelationIndex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16C8DEE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  <w:t>ENUMERATED {true, false, ...},</w:t>
      </w:r>
    </w:p>
    <w:p w14:paraId="331C046F" w14:textId="77777777" w:rsidR="00BB1805" w:rsidRPr="00FD0425" w:rsidRDefault="00BB1805" w:rsidP="00BB1805">
      <w:pPr>
        <w:pStyle w:val="PL"/>
        <w:rPr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(0..94)</w:t>
      </w:r>
      <w:r w:rsidRPr="00FD0425">
        <w:rPr>
          <w:bCs/>
          <w:lang w:eastAsia="zh-CN"/>
        </w:rPr>
        <w:t>,</w:t>
      </w:r>
    </w:p>
    <w:p w14:paraId="54E2D8D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prach-ConfigIndex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OPTIONAL, </w:t>
      </w:r>
    </w:p>
    <w:p w14:paraId="1DA6552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proofErr w:type="spellStart"/>
      <w:r w:rsidRPr="00FD0425">
        <w:t>ifTDD</w:t>
      </w:r>
      <w:proofErr w:type="spellEnd"/>
      <w:r w:rsidRPr="00FD0425">
        <w:rPr>
          <w:noProof w:val="0"/>
          <w:snapToGrid w:val="0"/>
        </w:rPr>
        <w:t xml:space="preserve">: This IE shall be </w:t>
      </w:r>
      <w:r w:rsidRPr="00FD0425">
        <w:rPr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rPr>
          <w:noProof w:val="0"/>
          <w:snapToGrid w:val="0"/>
          <w:lang w:eastAsia="zh-CN"/>
        </w:rPr>
        <w:t>“TDD” --</w:t>
      </w:r>
    </w:p>
    <w:p w14:paraId="111D7BD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r w:rsidRPr="00FD0425">
        <w:t>E-</w:t>
      </w:r>
      <w:proofErr w:type="spellStart"/>
      <w:r w:rsidRPr="00FD0425">
        <w:t>UTRAPRACHConfiguration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3254D5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15A33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23DBF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10BB2C5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E-</w:t>
      </w:r>
      <w:proofErr w:type="spellStart"/>
      <w:r w:rsidRPr="00FD0425">
        <w:rPr>
          <w:noProof w:val="0"/>
          <w:snapToGrid w:val="0"/>
          <w:lang w:eastAsia="zh-CN"/>
        </w:rPr>
        <w:t>UTRAPRACHConfiguration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79FC3C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472613B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CF2155" w14:textId="77777777" w:rsidR="00BB1805" w:rsidRPr="00FD0425" w:rsidRDefault="00BB1805" w:rsidP="00BB1805">
      <w:pPr>
        <w:pStyle w:val="PL"/>
      </w:pPr>
    </w:p>
    <w:p w14:paraId="173E8928" w14:textId="77777777" w:rsidR="00BB1805" w:rsidRPr="00FD0425" w:rsidRDefault="00BB1805" w:rsidP="00BB1805">
      <w:pPr>
        <w:pStyle w:val="PL"/>
      </w:pPr>
    </w:p>
    <w:p w14:paraId="55207DC0" w14:textId="77777777" w:rsidR="00BB1805" w:rsidRPr="00FD0425" w:rsidRDefault="00BB1805" w:rsidP="00BB1805">
      <w:pPr>
        <w:pStyle w:val="PL"/>
      </w:pPr>
      <w:bookmarkStart w:id="912" w:name="_Hlk515385528"/>
      <w:r w:rsidRPr="00FD0425">
        <w:t>E-UTRATransmissionBandwidth</w:t>
      </w:r>
      <w:bookmarkEnd w:id="912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5A850DC2" w14:textId="77777777" w:rsidR="00BB1805" w:rsidRPr="00FD0425" w:rsidRDefault="00BB1805" w:rsidP="00BB1805">
      <w:pPr>
        <w:pStyle w:val="PL"/>
      </w:pPr>
    </w:p>
    <w:p w14:paraId="3D6DB19B" w14:textId="77777777" w:rsidR="00BB1805" w:rsidRPr="00FD0425" w:rsidRDefault="00BB1805" w:rsidP="00BB1805">
      <w:pPr>
        <w:pStyle w:val="PL"/>
      </w:pPr>
      <w:r w:rsidRPr="00FD0425">
        <w:t>EndpointIPAddressAndPort ::=SEQUENCE {</w:t>
      </w:r>
    </w:p>
    <w:p w14:paraId="344350E4" w14:textId="77777777" w:rsidR="00BB1805" w:rsidRPr="00FD0425" w:rsidRDefault="00BB1805" w:rsidP="00BB1805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582FC8B" w14:textId="77777777" w:rsidR="00BB1805" w:rsidRPr="00FD0425" w:rsidRDefault="00BB1805" w:rsidP="00BB1805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5D1F1F6F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0E05D558" w14:textId="77777777" w:rsidR="00BB1805" w:rsidRPr="00FD0425" w:rsidRDefault="00BB1805" w:rsidP="00BB1805">
      <w:pPr>
        <w:pStyle w:val="PL"/>
      </w:pPr>
      <w:r w:rsidRPr="00FD0425">
        <w:t>}</w:t>
      </w:r>
    </w:p>
    <w:p w14:paraId="10D659A7" w14:textId="77777777" w:rsidR="00BB1805" w:rsidRPr="00FD0425" w:rsidRDefault="00BB1805" w:rsidP="00BB1805">
      <w:pPr>
        <w:pStyle w:val="PL"/>
      </w:pPr>
    </w:p>
    <w:p w14:paraId="0A3A167E" w14:textId="77777777" w:rsidR="00BB1805" w:rsidRPr="00FD0425" w:rsidRDefault="00BB1805" w:rsidP="00BB1805">
      <w:pPr>
        <w:pStyle w:val="PL"/>
      </w:pPr>
      <w:r w:rsidRPr="00FD0425">
        <w:t>EndpointIPAddressAndPort-ExtIEs XNAP-PROTOCOL-EXTENSION ::= {</w:t>
      </w:r>
    </w:p>
    <w:p w14:paraId="717D8370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7284B35" w14:textId="77777777" w:rsidR="00BB1805" w:rsidRPr="00FD0425" w:rsidRDefault="00BB1805" w:rsidP="00BB1805">
      <w:pPr>
        <w:pStyle w:val="PL"/>
      </w:pPr>
      <w:r w:rsidRPr="00FD0425">
        <w:t>}</w:t>
      </w:r>
    </w:p>
    <w:p w14:paraId="5FDA2344" w14:textId="77777777" w:rsidR="00BB1805" w:rsidRPr="00FD0425" w:rsidRDefault="00BB1805" w:rsidP="00BB1805">
      <w:pPr>
        <w:pStyle w:val="PL"/>
      </w:pPr>
    </w:p>
    <w:p w14:paraId="4E87E10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4DD00CD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4189DC17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60CD307A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AC99528" w14:textId="77777777" w:rsidR="00BB1805" w:rsidRPr="00FD0425" w:rsidRDefault="00BB1805" w:rsidP="00BB1805">
      <w:pPr>
        <w:pStyle w:val="PL"/>
      </w:pPr>
      <w:r w:rsidRPr="00FD0425">
        <w:t>}</w:t>
      </w:r>
    </w:p>
    <w:p w14:paraId="626BFB64" w14:textId="77777777" w:rsidR="00BB1805" w:rsidRPr="00FD0425" w:rsidRDefault="00BB1805" w:rsidP="00BB1805">
      <w:pPr>
        <w:pStyle w:val="PL"/>
      </w:pPr>
    </w:p>
    <w:p w14:paraId="63981FB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 xml:space="preserve"> ::= INTEGER (1..30|40|50|60|80|100|120|150|180|181, ...)</w:t>
      </w:r>
    </w:p>
    <w:p w14:paraId="5E04A683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7374C7E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6226D53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06CEA49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08C966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C7403E7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39C69E1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 xml:space="preserve"> ::= INTEGER (1..30|40|50|60|80|100|120|150|180|181, ...)</w:t>
      </w:r>
    </w:p>
    <w:p w14:paraId="13ACBFA4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6540A8C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7C97CEF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6EB5FB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ExpectedIdlePeriod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EC42A6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69C78D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6BD53AB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3A00C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23DAA97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52C62EE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ExpectedUEActivityBehaviour-ExtIEs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1802622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E7B82C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353D5C4" w14:textId="77777777" w:rsidR="00BB1805" w:rsidRPr="00FD0425" w:rsidRDefault="00BB1805" w:rsidP="00BB1805">
      <w:pPr>
        <w:pStyle w:val="PL"/>
      </w:pPr>
    </w:p>
    <w:p w14:paraId="523CAE1F" w14:textId="77777777" w:rsidR="00BB1805" w:rsidRPr="00FD0425" w:rsidRDefault="00BB1805" w:rsidP="00BB1805">
      <w:pPr>
        <w:pStyle w:val="PL"/>
      </w:pPr>
      <w:r w:rsidRPr="00FD0425">
        <w:t>ExpectedUEBehaviour</w:t>
      </w:r>
      <w:r w:rsidRPr="00FD0425">
        <w:tab/>
        <w:t>::= SEQUENCE {</w:t>
      </w:r>
    </w:p>
    <w:p w14:paraId="7CF0C70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C0F793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ExpectedHOInterval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8A9CC3B" w14:textId="77777777" w:rsidR="00BB1805" w:rsidRPr="00FD0425" w:rsidRDefault="00BB1805" w:rsidP="00BB180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650CD570" w14:textId="77777777" w:rsidR="00BB1805" w:rsidRPr="00FD0425" w:rsidRDefault="00BB1805" w:rsidP="00BB180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8651A0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9A37CE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FC141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49AC210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7013E39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ExpectedUEBehaviour-ExtIEs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60FC4F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051EB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D780F2C" w14:textId="77777777" w:rsidR="00BB1805" w:rsidRPr="00FD0425" w:rsidRDefault="00BB1805" w:rsidP="00BB1805">
      <w:pPr>
        <w:pStyle w:val="PL"/>
        <w:ind w:left="800" w:hanging="400"/>
        <w:rPr>
          <w:noProof w:val="0"/>
          <w:snapToGrid w:val="0"/>
        </w:rPr>
      </w:pPr>
    </w:p>
    <w:p w14:paraId="31EAE9C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ExpectedUEMobility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1C16FBD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38C92A3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1864A2F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7CDDA8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44D789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6F0D9DF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</w:t>
      </w:r>
      <w:proofErr w:type="spellStart"/>
      <w:r w:rsidRPr="00FD0425">
        <w:rPr>
          <w:noProof w:val="0"/>
          <w:snapToGrid w:val="0"/>
        </w:rPr>
        <w:t>ExpectedUEMovingTrajectoryItem</w:t>
      </w:r>
      <w:proofErr w:type="spellEnd"/>
    </w:p>
    <w:p w14:paraId="787164CA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3134A0C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ExpectedUEMovingTrajectoryItem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4B08D4D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nGRAN</w:t>
      </w:r>
      <w:proofErr w:type="spellEnd"/>
      <w:r w:rsidRPr="00FD0425">
        <w:rPr>
          <w:noProof w:val="0"/>
          <w:snapToGrid w:val="0"/>
        </w:rPr>
        <w:t>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2CD9770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timeStayedInCell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DB7E8E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036E1FC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C63B4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9DC39A0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109BA97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ExpectedUEMovingTrajectoryItem-ExtIEs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EC1C55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ABCD63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9734251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45C3EFB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SourceOfUEActivityBehaviourInformation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08CF6A7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18331E4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7C1E8B7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AD890F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13D698F" w14:textId="77777777" w:rsidR="00BB1805" w:rsidRDefault="00BB1805" w:rsidP="00BB1805">
      <w:pPr>
        <w:pStyle w:val="PL"/>
      </w:pPr>
    </w:p>
    <w:p w14:paraId="4C075E07" w14:textId="77777777" w:rsidR="00BB1805" w:rsidRDefault="00BB1805" w:rsidP="00BB1805">
      <w:pPr>
        <w:pStyle w:val="PL"/>
      </w:pPr>
      <w:r>
        <w:t>ExtendedRATRestrictionInformation ::= SEQUENCE {</w:t>
      </w:r>
    </w:p>
    <w:p w14:paraId="51AF0C88" w14:textId="77777777" w:rsidR="00BB1805" w:rsidRDefault="00BB1805" w:rsidP="00BB1805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43809D04" w14:textId="77777777" w:rsidR="00BB1805" w:rsidRDefault="00BB1805" w:rsidP="00BB1805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3814739A" w14:textId="77777777" w:rsidR="00BB1805" w:rsidRDefault="00BB1805" w:rsidP="00BB1805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03A3A9EC" w14:textId="77777777" w:rsidR="00BB1805" w:rsidRDefault="00BB1805" w:rsidP="00BB1805">
      <w:pPr>
        <w:pStyle w:val="PL"/>
      </w:pPr>
      <w:r>
        <w:tab/>
        <w:t>...</w:t>
      </w:r>
    </w:p>
    <w:p w14:paraId="38BA8772" w14:textId="77777777" w:rsidR="00BB1805" w:rsidRDefault="00BB1805" w:rsidP="00BB1805">
      <w:pPr>
        <w:pStyle w:val="PL"/>
      </w:pPr>
      <w:r>
        <w:t>}</w:t>
      </w:r>
    </w:p>
    <w:p w14:paraId="66EAE98B" w14:textId="77777777" w:rsidR="00BB1805" w:rsidRDefault="00BB1805" w:rsidP="00BB1805">
      <w:pPr>
        <w:pStyle w:val="PL"/>
      </w:pPr>
    </w:p>
    <w:p w14:paraId="5D0E5E20" w14:textId="77777777" w:rsidR="00BB1805" w:rsidRDefault="00BB1805" w:rsidP="00BB1805">
      <w:pPr>
        <w:pStyle w:val="PL"/>
      </w:pPr>
      <w:r>
        <w:t>ExtendedRATRestrictionInformation-ExtIEs XNAP-PROTOCOL-EXTENSION ::= {</w:t>
      </w:r>
    </w:p>
    <w:p w14:paraId="0B3DC94B" w14:textId="77777777" w:rsidR="00BB1805" w:rsidRDefault="00BB1805" w:rsidP="00BB1805">
      <w:pPr>
        <w:pStyle w:val="PL"/>
      </w:pPr>
      <w:r>
        <w:tab/>
        <w:t>...</w:t>
      </w:r>
    </w:p>
    <w:p w14:paraId="5C6009A7" w14:textId="77777777" w:rsidR="00BB1805" w:rsidRDefault="00BB1805" w:rsidP="00BB1805">
      <w:pPr>
        <w:pStyle w:val="PL"/>
      </w:pPr>
      <w:r>
        <w:t>}</w:t>
      </w:r>
    </w:p>
    <w:p w14:paraId="6B5F297A" w14:textId="77777777" w:rsidR="00BB1805" w:rsidRPr="00FD0425" w:rsidRDefault="00BB1805" w:rsidP="00BB1805">
      <w:pPr>
        <w:pStyle w:val="PL"/>
      </w:pPr>
    </w:p>
    <w:p w14:paraId="3CC7170B" w14:textId="77777777" w:rsidR="00BB1805" w:rsidRPr="00FD0425" w:rsidRDefault="00BB1805" w:rsidP="00BB1805">
      <w:pPr>
        <w:pStyle w:val="PL"/>
      </w:pPr>
      <w:r w:rsidRPr="00FD0425">
        <w:t>ExtTLAs ::= SEQUENCE (SIZE(1..maxnoofExtTLAs)) OF ExtTLA-Item</w:t>
      </w:r>
    </w:p>
    <w:p w14:paraId="3CCBE63A" w14:textId="77777777" w:rsidR="00BB1805" w:rsidRPr="00FD0425" w:rsidRDefault="00BB1805" w:rsidP="00BB1805">
      <w:pPr>
        <w:pStyle w:val="PL"/>
      </w:pPr>
    </w:p>
    <w:p w14:paraId="754C01C1" w14:textId="77777777" w:rsidR="00BB1805" w:rsidRPr="00FD0425" w:rsidRDefault="00BB1805" w:rsidP="00BB1805">
      <w:pPr>
        <w:pStyle w:val="PL"/>
      </w:pPr>
      <w:r w:rsidRPr="00FD0425">
        <w:t>ExtTLA-Item ::= SEQUENCE {</w:t>
      </w:r>
    </w:p>
    <w:p w14:paraId="7FEC3C46" w14:textId="77777777" w:rsidR="00BB1805" w:rsidRPr="00FD0425" w:rsidRDefault="00BB1805" w:rsidP="00BB1805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24D150AD" w14:textId="77777777" w:rsidR="00BB1805" w:rsidRPr="00FD0425" w:rsidRDefault="00BB1805" w:rsidP="00BB1805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10D172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593FB8A9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C9C18B6" w14:textId="77777777" w:rsidR="00BB1805" w:rsidRPr="00FD0425" w:rsidRDefault="00BB1805" w:rsidP="00BB1805">
      <w:pPr>
        <w:pStyle w:val="PL"/>
      </w:pPr>
      <w:r w:rsidRPr="00FD0425">
        <w:t>}</w:t>
      </w:r>
    </w:p>
    <w:p w14:paraId="0B6CFED9" w14:textId="77777777" w:rsidR="00BB1805" w:rsidRPr="00FD0425" w:rsidRDefault="00BB1805" w:rsidP="00BB1805">
      <w:pPr>
        <w:pStyle w:val="PL"/>
      </w:pPr>
    </w:p>
    <w:p w14:paraId="6F7980B4" w14:textId="77777777" w:rsidR="00BB1805" w:rsidRPr="00FD0425" w:rsidRDefault="00BB1805" w:rsidP="00BB1805">
      <w:pPr>
        <w:pStyle w:val="PL"/>
      </w:pPr>
      <w:r w:rsidRPr="00FD0425">
        <w:t>ExtTLA-Item-ExtIEs XNAP-PROTOCOL-EXTENSION ::= {</w:t>
      </w:r>
    </w:p>
    <w:p w14:paraId="234B6A3C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F37488E" w14:textId="77777777" w:rsidR="00BB1805" w:rsidRPr="00FD0425" w:rsidRDefault="00BB1805" w:rsidP="00BB1805">
      <w:pPr>
        <w:pStyle w:val="PL"/>
      </w:pPr>
      <w:r w:rsidRPr="00FD0425">
        <w:t>}</w:t>
      </w:r>
    </w:p>
    <w:p w14:paraId="26E73160" w14:textId="77777777" w:rsidR="00BB1805" w:rsidRPr="00FD0425" w:rsidRDefault="00BB1805" w:rsidP="00BB1805">
      <w:pPr>
        <w:pStyle w:val="PL"/>
      </w:pPr>
    </w:p>
    <w:p w14:paraId="0E5DF5C9" w14:textId="77777777" w:rsidR="00BB1805" w:rsidRPr="00FD0425" w:rsidRDefault="00BB1805" w:rsidP="00BB1805">
      <w:pPr>
        <w:pStyle w:val="PL"/>
      </w:pPr>
    </w:p>
    <w:p w14:paraId="45AAE58E" w14:textId="77777777" w:rsidR="00BB1805" w:rsidRPr="00FD0425" w:rsidRDefault="00BB1805" w:rsidP="00BB1805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483541A4" w14:textId="77777777" w:rsidR="00BB1805" w:rsidRPr="00FD0425" w:rsidRDefault="00BB1805" w:rsidP="00BB1805">
      <w:pPr>
        <w:pStyle w:val="PL"/>
      </w:pPr>
    </w:p>
    <w:p w14:paraId="3E240E3D" w14:textId="77777777" w:rsidR="00BB1805" w:rsidRPr="00FD0425" w:rsidRDefault="00BB1805" w:rsidP="00BB1805">
      <w:pPr>
        <w:pStyle w:val="PL"/>
      </w:pPr>
    </w:p>
    <w:p w14:paraId="084315F3" w14:textId="77777777" w:rsidR="00BB1805" w:rsidRPr="00FD0425" w:rsidRDefault="00BB1805" w:rsidP="00BB1805">
      <w:pPr>
        <w:pStyle w:val="PL"/>
      </w:pPr>
      <w:r w:rsidRPr="00FD0425">
        <w:t>GTPTLA-Item</w:t>
      </w:r>
      <w:r w:rsidRPr="00FD0425">
        <w:tab/>
        <w:t>::= SEQUENCE {</w:t>
      </w:r>
    </w:p>
    <w:p w14:paraId="10ADD250" w14:textId="77777777" w:rsidR="00BB1805" w:rsidRPr="00FD0425" w:rsidRDefault="00BB1805" w:rsidP="00BB1805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776A0207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38DCC4DF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08798272" w14:textId="77777777" w:rsidR="00BB1805" w:rsidRPr="00FD0425" w:rsidRDefault="00BB1805" w:rsidP="00BB1805">
      <w:pPr>
        <w:pStyle w:val="PL"/>
      </w:pPr>
      <w:r w:rsidRPr="00FD0425">
        <w:t>}</w:t>
      </w:r>
    </w:p>
    <w:p w14:paraId="388E0450" w14:textId="77777777" w:rsidR="00BB1805" w:rsidRPr="00FD0425" w:rsidRDefault="00BB1805" w:rsidP="00BB1805">
      <w:pPr>
        <w:pStyle w:val="PL"/>
      </w:pPr>
    </w:p>
    <w:p w14:paraId="3B48540B" w14:textId="77777777" w:rsidR="00BB1805" w:rsidRPr="00FD0425" w:rsidRDefault="00BB1805" w:rsidP="00BB1805">
      <w:pPr>
        <w:pStyle w:val="PL"/>
      </w:pPr>
      <w:r w:rsidRPr="00FD0425">
        <w:t>GTPTLA-Item-ExtIEs XNAP-PROTOCOL-EXTENSION ::= {</w:t>
      </w:r>
    </w:p>
    <w:p w14:paraId="60CD01CF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3CB5DE8" w14:textId="77777777" w:rsidR="00BB1805" w:rsidRPr="00FD0425" w:rsidRDefault="00BB1805" w:rsidP="00BB1805">
      <w:pPr>
        <w:pStyle w:val="PL"/>
      </w:pPr>
      <w:r w:rsidRPr="00FD0425">
        <w:t>}</w:t>
      </w:r>
    </w:p>
    <w:p w14:paraId="1BDE62DA" w14:textId="77777777" w:rsidR="00BB1805" w:rsidRPr="00FD0425" w:rsidRDefault="00BB1805" w:rsidP="00BB1805">
      <w:pPr>
        <w:pStyle w:val="PL"/>
      </w:pPr>
    </w:p>
    <w:p w14:paraId="3D83094E" w14:textId="77777777" w:rsidR="00BB1805" w:rsidRPr="00FD0425" w:rsidRDefault="00BB1805" w:rsidP="00BB1805">
      <w:pPr>
        <w:pStyle w:val="PL"/>
        <w:outlineLvl w:val="3"/>
      </w:pPr>
      <w:r w:rsidRPr="00FD0425">
        <w:t>-- F</w:t>
      </w:r>
    </w:p>
    <w:p w14:paraId="6708D372" w14:textId="77777777" w:rsidR="00BB1805" w:rsidRDefault="00BB1805" w:rsidP="00BB1805">
      <w:pPr>
        <w:pStyle w:val="PL"/>
      </w:pPr>
    </w:p>
    <w:p w14:paraId="58A49BA6" w14:textId="77777777" w:rsidR="00BB1805" w:rsidRDefault="00BB1805" w:rsidP="00BB1805">
      <w:pPr>
        <w:pStyle w:val="PL"/>
      </w:pPr>
      <w:r>
        <w:t>FiveGCMobilityRestrictionListContainer ::= OCTET STRING</w:t>
      </w:r>
    </w:p>
    <w:p w14:paraId="3DF403F9" w14:textId="77777777" w:rsidR="00BB1805" w:rsidRDefault="00BB1805" w:rsidP="00BB1805">
      <w:pPr>
        <w:pStyle w:val="PL"/>
      </w:pPr>
      <w:r>
        <w:t>-- This octets of the OCTET STRING contain the Mobility Restriction List IE as specified in TS 38.413 [5]. --</w:t>
      </w:r>
    </w:p>
    <w:p w14:paraId="55494B09" w14:textId="77777777" w:rsidR="00BB1805" w:rsidRPr="00FD0425" w:rsidRDefault="00BB1805" w:rsidP="00BB1805">
      <w:pPr>
        <w:pStyle w:val="PL"/>
      </w:pPr>
    </w:p>
    <w:p w14:paraId="77D08177" w14:textId="77777777" w:rsidR="00BB1805" w:rsidRPr="00FD0425" w:rsidRDefault="00BB1805" w:rsidP="00BB1805">
      <w:pPr>
        <w:pStyle w:val="PL"/>
      </w:pPr>
      <w:r w:rsidRPr="00FD0425">
        <w:t>FiveQI ::= INTEGER (0..255, ...)</w:t>
      </w:r>
    </w:p>
    <w:p w14:paraId="1503B356" w14:textId="77777777" w:rsidR="00BB1805" w:rsidRPr="00FD0425" w:rsidRDefault="00BB1805" w:rsidP="00BB1805">
      <w:pPr>
        <w:pStyle w:val="PL"/>
      </w:pPr>
    </w:p>
    <w:p w14:paraId="4A039C85" w14:textId="77777777" w:rsidR="00BB1805" w:rsidRPr="00FD0425" w:rsidRDefault="00BB1805" w:rsidP="00BB1805">
      <w:pPr>
        <w:pStyle w:val="PL"/>
        <w:outlineLvl w:val="3"/>
      </w:pPr>
      <w:r w:rsidRPr="00FD0425">
        <w:t>-- G</w:t>
      </w:r>
    </w:p>
    <w:p w14:paraId="07986F97" w14:textId="77777777" w:rsidR="00BB1805" w:rsidRPr="00FD0425" w:rsidRDefault="00BB1805" w:rsidP="00BB1805">
      <w:pPr>
        <w:pStyle w:val="PL"/>
      </w:pPr>
    </w:p>
    <w:p w14:paraId="7DFD9C17" w14:textId="77777777" w:rsidR="00BB1805" w:rsidRPr="00FD0425" w:rsidRDefault="00BB1805" w:rsidP="00BB1805">
      <w:pPr>
        <w:pStyle w:val="PL"/>
      </w:pPr>
    </w:p>
    <w:p w14:paraId="055A0CF4" w14:textId="77777777" w:rsidR="00BB1805" w:rsidRPr="00FD0425" w:rsidRDefault="00BB1805" w:rsidP="00BB1805">
      <w:pPr>
        <w:pStyle w:val="PL"/>
      </w:pPr>
      <w:bookmarkStart w:id="913" w:name="_Hlk513547189"/>
      <w:r w:rsidRPr="00FD0425">
        <w:t>GBRQoSFlowInfo</w:t>
      </w:r>
      <w:bookmarkEnd w:id="913"/>
      <w:r w:rsidRPr="00FD0425">
        <w:t xml:space="preserve"> ::= SEQUENCE {</w:t>
      </w:r>
    </w:p>
    <w:p w14:paraId="6AAFA403" w14:textId="77777777" w:rsidR="00BB1805" w:rsidRPr="00FD0425" w:rsidRDefault="00BB1805" w:rsidP="00BB1805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6F33E9D8" w14:textId="77777777" w:rsidR="00BB1805" w:rsidRPr="00FD0425" w:rsidRDefault="00BB1805" w:rsidP="00BB1805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359EECBE" w14:textId="77777777" w:rsidR="00BB1805" w:rsidRPr="00FD0425" w:rsidRDefault="00BB1805" w:rsidP="00BB1805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2CED16CE" w14:textId="77777777" w:rsidR="00BB1805" w:rsidRPr="00FD0425" w:rsidRDefault="00BB1805" w:rsidP="00BB1805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1E90B840" w14:textId="77777777" w:rsidR="00BB1805" w:rsidRPr="00FD0425" w:rsidRDefault="00BB1805" w:rsidP="00BB1805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F939CE" w14:textId="77777777" w:rsidR="00BB1805" w:rsidRPr="00FD0425" w:rsidRDefault="00BB1805" w:rsidP="00BB1805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2B6368" w14:textId="77777777" w:rsidR="00BB1805" w:rsidRPr="00FD0425" w:rsidRDefault="00BB1805" w:rsidP="00BB1805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91893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GBRQoSFlowInfo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3D4AB7A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6759C3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8F63263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37F7BC2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35F938B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01D8E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2EB5C55" w14:textId="77777777" w:rsidR="00BB1805" w:rsidRPr="00FD0425" w:rsidRDefault="00BB1805" w:rsidP="00BB1805">
      <w:pPr>
        <w:pStyle w:val="PL"/>
      </w:pPr>
    </w:p>
    <w:p w14:paraId="3A41DBC2" w14:textId="77777777" w:rsidR="00BB1805" w:rsidRPr="00FD0425" w:rsidRDefault="00BB1805" w:rsidP="00BB1805">
      <w:pPr>
        <w:pStyle w:val="PL"/>
      </w:pPr>
      <w:bookmarkStart w:id="914" w:name="_Hlk513550868"/>
      <w:r w:rsidRPr="00FD0425">
        <w:t>GlobalgNB-ID</w:t>
      </w:r>
      <w:bookmarkEnd w:id="914"/>
      <w:r w:rsidRPr="00FD0425">
        <w:tab/>
        <w:t>::= SEQUENCE {</w:t>
      </w:r>
    </w:p>
    <w:p w14:paraId="0B9861C5" w14:textId="77777777" w:rsidR="00BB1805" w:rsidRPr="00FD0425" w:rsidRDefault="00BB1805" w:rsidP="00BB180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6FEB7032" w14:textId="77777777" w:rsidR="00BB1805" w:rsidRPr="00FD0425" w:rsidRDefault="00BB1805" w:rsidP="00BB180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363C1FC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GlobalgNB</w:t>
      </w:r>
      <w:proofErr w:type="spellEnd"/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3B9B170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7CFB20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5EC7BE7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5C59EE7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011EF34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B67914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F3E451C" w14:textId="77777777" w:rsidR="00BB1805" w:rsidRPr="00FD0425" w:rsidRDefault="00BB1805" w:rsidP="00BB1805">
      <w:pPr>
        <w:pStyle w:val="PL"/>
      </w:pPr>
    </w:p>
    <w:p w14:paraId="42EE3E77" w14:textId="77777777" w:rsidR="00BB1805" w:rsidRPr="00FD0425" w:rsidRDefault="00BB1805" w:rsidP="00BB1805">
      <w:pPr>
        <w:pStyle w:val="PL"/>
      </w:pPr>
    </w:p>
    <w:p w14:paraId="48DF440E" w14:textId="77777777" w:rsidR="00BB1805" w:rsidRPr="00FD0425" w:rsidRDefault="00BB1805" w:rsidP="00BB1805">
      <w:pPr>
        <w:pStyle w:val="PL"/>
      </w:pPr>
      <w:r w:rsidRPr="00FD0425">
        <w:t>GNB-ID-Choice ::= CHOICE {</w:t>
      </w:r>
    </w:p>
    <w:p w14:paraId="3842AB59" w14:textId="77777777" w:rsidR="00BB1805" w:rsidRPr="00FD0425" w:rsidRDefault="00BB1805" w:rsidP="00BB180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70B43C2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4D73FD8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D12230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731993F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374DF60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4E4EE5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D978FF7" w14:textId="77777777" w:rsidR="00BB1805" w:rsidRPr="00FD0425" w:rsidRDefault="00BB1805" w:rsidP="00BB1805">
      <w:pPr>
        <w:pStyle w:val="PL"/>
      </w:pPr>
    </w:p>
    <w:p w14:paraId="5A7AB7D8" w14:textId="77777777" w:rsidR="00BB1805" w:rsidRPr="00FD0425" w:rsidRDefault="00BB1805" w:rsidP="00BB1805">
      <w:pPr>
        <w:pStyle w:val="PL"/>
      </w:pPr>
    </w:p>
    <w:p w14:paraId="30EBAD64" w14:textId="77777777" w:rsidR="00BB1805" w:rsidRPr="00FD0425" w:rsidRDefault="00BB1805" w:rsidP="00BB1805">
      <w:pPr>
        <w:pStyle w:val="PL"/>
      </w:pPr>
      <w:bookmarkStart w:id="915" w:name="_Hlk513553924"/>
      <w:r w:rsidRPr="00FD0425">
        <w:t>GlobalngeNB-ID</w:t>
      </w:r>
      <w:bookmarkEnd w:id="915"/>
      <w:r w:rsidRPr="00FD0425">
        <w:tab/>
        <w:t>::= SEQUENCE {</w:t>
      </w:r>
    </w:p>
    <w:p w14:paraId="5C679996" w14:textId="77777777" w:rsidR="00BB1805" w:rsidRPr="00FD0425" w:rsidRDefault="00BB1805" w:rsidP="00BB180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0D7BFB8B" w14:textId="77777777" w:rsidR="00BB1805" w:rsidRPr="00FD0425" w:rsidRDefault="00BB1805" w:rsidP="00BB1805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686DB41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GlobaleNB</w:t>
      </w:r>
      <w:proofErr w:type="spellEnd"/>
      <w:r w:rsidRPr="00FD0425">
        <w:t>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53A4050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662538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2B6EC3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3E44E6F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45D471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7CB0B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F935BD3" w14:textId="77777777" w:rsidR="00BB1805" w:rsidRPr="00FD0425" w:rsidRDefault="00BB1805" w:rsidP="00BB1805">
      <w:pPr>
        <w:pStyle w:val="PL"/>
      </w:pPr>
    </w:p>
    <w:p w14:paraId="5336B293" w14:textId="77777777" w:rsidR="00BB1805" w:rsidRPr="00FD0425" w:rsidRDefault="00BB1805" w:rsidP="00BB1805">
      <w:pPr>
        <w:pStyle w:val="PL"/>
      </w:pPr>
    </w:p>
    <w:p w14:paraId="746D943B" w14:textId="77777777" w:rsidR="00BB1805" w:rsidRPr="00FD0425" w:rsidRDefault="00BB1805" w:rsidP="00BB1805">
      <w:pPr>
        <w:pStyle w:val="PL"/>
      </w:pPr>
      <w:r w:rsidRPr="00FD0425">
        <w:t>ENB-ID-Choice ::= CHOICE {</w:t>
      </w:r>
    </w:p>
    <w:p w14:paraId="2ADC8BAE" w14:textId="77777777" w:rsidR="00BB1805" w:rsidRPr="00FD0425" w:rsidRDefault="00BB1805" w:rsidP="00BB1805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69E74995" w14:textId="77777777" w:rsidR="00BB1805" w:rsidRPr="00FD0425" w:rsidRDefault="00BB1805" w:rsidP="00BB1805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68FEBBE2" w14:textId="77777777" w:rsidR="00BB1805" w:rsidRPr="00FD0425" w:rsidRDefault="00BB1805" w:rsidP="00BB1805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0F7AB66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71B3629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D9C294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020A502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60B1BE5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DDFBEB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BA52CCE" w14:textId="77777777" w:rsidR="00BB1805" w:rsidRPr="00FD0425" w:rsidRDefault="00BB1805" w:rsidP="00BB1805">
      <w:pPr>
        <w:pStyle w:val="PL"/>
      </w:pPr>
    </w:p>
    <w:p w14:paraId="7AB4B3FF" w14:textId="77777777" w:rsidR="00BB1805" w:rsidRPr="00FD0425" w:rsidRDefault="00BB1805" w:rsidP="00BB1805">
      <w:pPr>
        <w:pStyle w:val="PL"/>
      </w:pPr>
    </w:p>
    <w:p w14:paraId="016A43B0" w14:textId="77777777" w:rsidR="00BB1805" w:rsidRPr="00FD0425" w:rsidRDefault="00BB1805" w:rsidP="00BB1805">
      <w:pPr>
        <w:pStyle w:val="PL"/>
      </w:pPr>
      <w:bookmarkStart w:id="916" w:name="_Hlk513554437"/>
      <w:r w:rsidRPr="00FD0425">
        <w:t>GlobalNG-RANCell-ID</w:t>
      </w:r>
      <w:r w:rsidRPr="00FD0425">
        <w:tab/>
        <w:t>::= SEQUENCE {</w:t>
      </w:r>
    </w:p>
    <w:p w14:paraId="64B368C3" w14:textId="77777777" w:rsidR="00BB1805" w:rsidRPr="00FD0425" w:rsidRDefault="00BB1805" w:rsidP="00BB180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1C6F906" w14:textId="77777777" w:rsidR="00BB1805" w:rsidRPr="00FD0425" w:rsidRDefault="00BB1805" w:rsidP="00BB1805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594C4DF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5F58076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F219C6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7798038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6B38C0A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B43BE7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0EF393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473E128" w14:textId="77777777" w:rsidR="00BB1805" w:rsidRPr="00FD0425" w:rsidRDefault="00BB1805" w:rsidP="00BB1805">
      <w:pPr>
        <w:pStyle w:val="PL"/>
      </w:pPr>
    </w:p>
    <w:p w14:paraId="0C918916" w14:textId="77777777" w:rsidR="00BB1805" w:rsidRPr="00FD0425" w:rsidRDefault="00BB1805" w:rsidP="00BB1805">
      <w:pPr>
        <w:pStyle w:val="PL"/>
      </w:pPr>
    </w:p>
    <w:p w14:paraId="4644C465" w14:textId="77777777" w:rsidR="00BB1805" w:rsidRPr="00FD0425" w:rsidRDefault="00BB1805" w:rsidP="00BB1805">
      <w:pPr>
        <w:pStyle w:val="PL"/>
      </w:pPr>
      <w:r w:rsidRPr="00FD0425">
        <w:t>GlobalNG-RANNode-ID</w:t>
      </w:r>
      <w:bookmarkEnd w:id="916"/>
      <w:r w:rsidRPr="00FD0425">
        <w:t xml:space="preserve"> ::= CHOICE {</w:t>
      </w:r>
    </w:p>
    <w:p w14:paraId="572F2165" w14:textId="77777777" w:rsidR="00BB1805" w:rsidRPr="00FD0425" w:rsidRDefault="00BB1805" w:rsidP="00BB1805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4620FD34" w14:textId="77777777" w:rsidR="00BB1805" w:rsidRPr="00FD0425" w:rsidRDefault="00BB1805" w:rsidP="00BB1805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917" w:name="_Hlk515433696"/>
      <w:r w:rsidRPr="00FD0425">
        <w:t>GlobalngeNB-ID</w:t>
      </w:r>
      <w:bookmarkEnd w:id="917"/>
      <w:r w:rsidRPr="00FD0425">
        <w:t>,</w:t>
      </w:r>
    </w:p>
    <w:p w14:paraId="7A9E81B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2DE4254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477B558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1F74B78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5BB27A1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034E8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EE76588" w14:textId="77777777" w:rsidR="00BB1805" w:rsidRPr="00FD0425" w:rsidRDefault="00BB1805" w:rsidP="00BB1805">
      <w:pPr>
        <w:pStyle w:val="PL"/>
      </w:pPr>
    </w:p>
    <w:p w14:paraId="4E2EF4DD" w14:textId="77777777" w:rsidR="00BB1805" w:rsidRPr="00FD0425" w:rsidRDefault="00BB1805" w:rsidP="00BB1805">
      <w:pPr>
        <w:pStyle w:val="PL"/>
      </w:pPr>
    </w:p>
    <w:p w14:paraId="7A748FAF" w14:textId="77777777" w:rsidR="00BB1805" w:rsidRPr="00FD0425" w:rsidRDefault="00BB1805" w:rsidP="00BB1805">
      <w:pPr>
        <w:pStyle w:val="PL"/>
      </w:pPr>
      <w:r w:rsidRPr="00FD0425">
        <w:t>GTP-TEID</w:t>
      </w:r>
      <w:r w:rsidRPr="00FD0425">
        <w:tab/>
        <w:t>::= OCTET STRING (SIZE(4))</w:t>
      </w:r>
    </w:p>
    <w:p w14:paraId="64B91EC3" w14:textId="77777777" w:rsidR="00BB1805" w:rsidRPr="00FD0425" w:rsidRDefault="00BB1805" w:rsidP="00BB1805">
      <w:pPr>
        <w:pStyle w:val="PL"/>
      </w:pPr>
    </w:p>
    <w:p w14:paraId="2CDE1826" w14:textId="77777777" w:rsidR="00BB1805" w:rsidRPr="00FD0425" w:rsidRDefault="00BB1805" w:rsidP="00BB1805">
      <w:pPr>
        <w:pStyle w:val="PL"/>
      </w:pPr>
    </w:p>
    <w:p w14:paraId="5F514690" w14:textId="77777777" w:rsidR="00BB1805" w:rsidRPr="00FD0425" w:rsidRDefault="00BB1805" w:rsidP="00BB1805">
      <w:pPr>
        <w:pStyle w:val="PL"/>
      </w:pPr>
      <w:r w:rsidRPr="00FD0425">
        <w:t>GTPtunnelTransportLayerInformation ::= SEQUENCE {</w:t>
      </w:r>
    </w:p>
    <w:p w14:paraId="4C0CFD92" w14:textId="77777777" w:rsidR="00BB1805" w:rsidRPr="00FD0425" w:rsidRDefault="00BB1805" w:rsidP="00BB1805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29689C2A" w14:textId="77777777" w:rsidR="00BB1805" w:rsidRPr="00FD0425" w:rsidRDefault="00BB1805" w:rsidP="00BB1805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2D3BADB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GTPtunnelTransportLayerInformation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 OPTIONAL,</w:t>
      </w:r>
    </w:p>
    <w:p w14:paraId="6584BAC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FEF21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29AF962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6E5DFCF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26BD895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0497AE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DFDF77F" w14:textId="77777777" w:rsidR="00BB1805" w:rsidRPr="00FD0425" w:rsidRDefault="00BB1805" w:rsidP="00BB1805">
      <w:pPr>
        <w:pStyle w:val="PL"/>
      </w:pPr>
    </w:p>
    <w:p w14:paraId="030C805B" w14:textId="77777777" w:rsidR="00BB1805" w:rsidRPr="00FD0425" w:rsidRDefault="00BB1805" w:rsidP="00BB1805">
      <w:pPr>
        <w:pStyle w:val="PL"/>
      </w:pPr>
    </w:p>
    <w:p w14:paraId="11A4E5E6" w14:textId="77777777" w:rsidR="00BB1805" w:rsidRPr="00FD0425" w:rsidRDefault="00BB1805" w:rsidP="00BB1805">
      <w:pPr>
        <w:pStyle w:val="PL"/>
      </w:pPr>
      <w:r w:rsidRPr="00FD0425">
        <w:t>GUAMI ::= SEQUENCE {</w:t>
      </w:r>
    </w:p>
    <w:p w14:paraId="7E145CEE" w14:textId="77777777" w:rsidR="00BB1805" w:rsidRPr="00FD0425" w:rsidRDefault="00BB1805" w:rsidP="00BB180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6E3E060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5C7A263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5518E69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375239A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{GUAMI-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687B2BA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846EAB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3A7D6D6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48E98D7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2E59B4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D8396D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C3F7779" w14:textId="77777777" w:rsidR="00BB1805" w:rsidRPr="00FD0425" w:rsidRDefault="00BB1805" w:rsidP="00BB1805">
      <w:pPr>
        <w:pStyle w:val="PL"/>
      </w:pPr>
    </w:p>
    <w:p w14:paraId="69D7390B" w14:textId="77777777" w:rsidR="00BB1805" w:rsidRPr="00FD0425" w:rsidRDefault="00BB1805" w:rsidP="00BB1805">
      <w:pPr>
        <w:pStyle w:val="PL"/>
        <w:outlineLvl w:val="3"/>
      </w:pPr>
      <w:r w:rsidRPr="00FD0425">
        <w:t>-- H</w:t>
      </w:r>
    </w:p>
    <w:p w14:paraId="00B43DE8" w14:textId="77777777" w:rsidR="00BB1805" w:rsidRPr="00FD0425" w:rsidRDefault="00BB1805" w:rsidP="00BB1805">
      <w:pPr>
        <w:pStyle w:val="PL"/>
      </w:pPr>
    </w:p>
    <w:p w14:paraId="1DB797C5" w14:textId="77777777" w:rsidR="00BB1805" w:rsidRPr="00FD0425" w:rsidRDefault="00BB1805" w:rsidP="00BB1805">
      <w:pPr>
        <w:pStyle w:val="PL"/>
      </w:pPr>
    </w:p>
    <w:p w14:paraId="274613AC" w14:textId="77777777" w:rsidR="00BB1805" w:rsidRPr="00FD0425" w:rsidRDefault="00BB1805" w:rsidP="00BB1805">
      <w:pPr>
        <w:pStyle w:val="PL"/>
        <w:outlineLvl w:val="3"/>
      </w:pPr>
      <w:r w:rsidRPr="00FD0425">
        <w:t>-- I</w:t>
      </w:r>
    </w:p>
    <w:p w14:paraId="466D67D1" w14:textId="77777777" w:rsidR="00BB1805" w:rsidRPr="00FD0425" w:rsidRDefault="00BB1805" w:rsidP="00BB1805">
      <w:pPr>
        <w:pStyle w:val="PL"/>
      </w:pPr>
    </w:p>
    <w:p w14:paraId="6E349334" w14:textId="77777777" w:rsidR="00BB1805" w:rsidRPr="00FD0425" w:rsidRDefault="00BB1805" w:rsidP="00BB1805">
      <w:pPr>
        <w:pStyle w:val="PL"/>
      </w:pPr>
      <w:r w:rsidRPr="00FD0425">
        <w:t>IntendedTDD-DL-ULConfiguration-NR ::= SEQUENCE {</w:t>
      </w:r>
    </w:p>
    <w:p w14:paraId="720024FA" w14:textId="77777777" w:rsidR="00BB1805" w:rsidRPr="00FD0425" w:rsidRDefault="00BB1805" w:rsidP="00BB1805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0A978B07" w14:textId="77777777" w:rsidR="00BB1805" w:rsidRPr="00FD0425" w:rsidRDefault="00BB1805" w:rsidP="00BB1805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72BD36EC" w14:textId="77777777" w:rsidR="00BB1805" w:rsidRPr="00FD0425" w:rsidRDefault="00BB1805" w:rsidP="00BB1805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5FF10274" w14:textId="77777777" w:rsidR="00BB1805" w:rsidRPr="00FD0425" w:rsidRDefault="00BB1805" w:rsidP="00BB1805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3BF80CC2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360E488B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5D01BCB5" w14:textId="77777777" w:rsidR="00BB1805" w:rsidRPr="00FD0425" w:rsidRDefault="00BB1805" w:rsidP="00BB1805">
      <w:pPr>
        <w:pStyle w:val="PL"/>
      </w:pPr>
      <w:r w:rsidRPr="00FD0425">
        <w:t>}</w:t>
      </w:r>
    </w:p>
    <w:p w14:paraId="26B15F25" w14:textId="77777777" w:rsidR="00BB1805" w:rsidRPr="00FD0425" w:rsidRDefault="00BB1805" w:rsidP="00BB1805">
      <w:pPr>
        <w:pStyle w:val="PL"/>
      </w:pPr>
    </w:p>
    <w:p w14:paraId="7D9BDDC9" w14:textId="77777777" w:rsidR="00BB1805" w:rsidRPr="00FD0425" w:rsidRDefault="00BB1805" w:rsidP="00BB1805">
      <w:pPr>
        <w:pStyle w:val="PL"/>
      </w:pPr>
      <w:r w:rsidRPr="00FD0425">
        <w:t>IntendedTDD-DL-ULConfiguration-NR-ExtIEs XNAP-PROTOCOL-EXTENSION ::= {</w:t>
      </w:r>
    </w:p>
    <w:p w14:paraId="5F9875EF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6F12CDC" w14:textId="77777777" w:rsidR="00BB1805" w:rsidRPr="00FD0425" w:rsidRDefault="00BB1805" w:rsidP="00BB1805">
      <w:pPr>
        <w:pStyle w:val="PL"/>
      </w:pPr>
      <w:r w:rsidRPr="00FD0425">
        <w:t>}</w:t>
      </w:r>
    </w:p>
    <w:p w14:paraId="1D52E85D" w14:textId="77777777" w:rsidR="00BB1805" w:rsidRPr="00FD0425" w:rsidRDefault="00BB1805" w:rsidP="00BB1805">
      <w:pPr>
        <w:pStyle w:val="PL"/>
      </w:pPr>
    </w:p>
    <w:p w14:paraId="10A8F5C1" w14:textId="77777777" w:rsidR="00BB1805" w:rsidRPr="00FD0425" w:rsidRDefault="00BB1805" w:rsidP="00BB1805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</w:rPr>
        <w:t>INTEGER (0..255, ...)</w:t>
      </w:r>
    </w:p>
    <w:p w14:paraId="3CE8A8E8" w14:textId="77777777" w:rsidR="00BB1805" w:rsidRPr="00FD0425" w:rsidRDefault="00BB1805" w:rsidP="00BB1805">
      <w:pPr>
        <w:pStyle w:val="PL"/>
      </w:pPr>
    </w:p>
    <w:p w14:paraId="44A4A42C" w14:textId="77777777" w:rsidR="00BB1805" w:rsidRPr="00FD0425" w:rsidRDefault="00BB1805" w:rsidP="00BB1805">
      <w:pPr>
        <w:pStyle w:val="PL"/>
      </w:pPr>
      <w:r w:rsidRPr="00FD0425">
        <w:t>I-RNTI ::= CHOICE {</w:t>
      </w:r>
    </w:p>
    <w:p w14:paraId="7B3B084B" w14:textId="77777777" w:rsidR="00BB1805" w:rsidRPr="00FD0425" w:rsidRDefault="00BB1805" w:rsidP="00BB1805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22BA1D0F" w14:textId="77777777" w:rsidR="00BB1805" w:rsidRPr="00FD0425" w:rsidRDefault="00BB1805" w:rsidP="00BB1805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58F98D02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8A36748" w14:textId="77777777" w:rsidR="00BB1805" w:rsidRPr="00FD0425" w:rsidRDefault="00BB1805" w:rsidP="00BB1805">
      <w:pPr>
        <w:pStyle w:val="PL"/>
      </w:pPr>
      <w:r w:rsidRPr="00FD0425">
        <w:t>}</w:t>
      </w:r>
    </w:p>
    <w:p w14:paraId="2FBE2207" w14:textId="77777777" w:rsidR="00BB1805" w:rsidRPr="00FD0425" w:rsidRDefault="00BB1805" w:rsidP="00BB1805">
      <w:pPr>
        <w:pStyle w:val="PL"/>
      </w:pPr>
    </w:p>
    <w:p w14:paraId="2C2C3D8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3841863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C5BBF9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0C925CE" w14:textId="77777777" w:rsidR="00BB1805" w:rsidRPr="00FD0425" w:rsidRDefault="00BB1805" w:rsidP="00BB1805">
      <w:pPr>
        <w:pStyle w:val="PL"/>
      </w:pPr>
    </w:p>
    <w:p w14:paraId="6FBC54AE" w14:textId="77777777" w:rsidR="00BB1805" w:rsidRPr="00FD0425" w:rsidRDefault="00BB1805" w:rsidP="00BB1805">
      <w:pPr>
        <w:pStyle w:val="PL"/>
      </w:pPr>
    </w:p>
    <w:p w14:paraId="2709995D" w14:textId="77777777" w:rsidR="00BB1805" w:rsidRPr="00FD0425" w:rsidRDefault="00BB1805" w:rsidP="00BB1805">
      <w:pPr>
        <w:pStyle w:val="PL"/>
        <w:outlineLvl w:val="3"/>
      </w:pPr>
      <w:r w:rsidRPr="00FD0425">
        <w:t>-- J</w:t>
      </w:r>
    </w:p>
    <w:p w14:paraId="364D4BE5" w14:textId="77777777" w:rsidR="00BB1805" w:rsidRPr="00FD0425" w:rsidRDefault="00BB1805" w:rsidP="00BB1805">
      <w:pPr>
        <w:pStyle w:val="PL"/>
      </w:pPr>
    </w:p>
    <w:p w14:paraId="4E655221" w14:textId="77777777" w:rsidR="00BB1805" w:rsidRPr="00FD0425" w:rsidRDefault="00BB1805" w:rsidP="00BB1805">
      <w:pPr>
        <w:pStyle w:val="PL"/>
      </w:pPr>
    </w:p>
    <w:p w14:paraId="200C8FD6" w14:textId="77777777" w:rsidR="00BB1805" w:rsidRPr="00FD0425" w:rsidRDefault="00BB1805" w:rsidP="00BB1805">
      <w:pPr>
        <w:pStyle w:val="PL"/>
        <w:outlineLvl w:val="3"/>
      </w:pPr>
      <w:r w:rsidRPr="00FD0425">
        <w:t>-- K</w:t>
      </w:r>
    </w:p>
    <w:p w14:paraId="1CF6C209" w14:textId="77777777" w:rsidR="00BB1805" w:rsidRPr="00FD0425" w:rsidRDefault="00BB1805" w:rsidP="00BB1805">
      <w:pPr>
        <w:pStyle w:val="PL"/>
      </w:pPr>
    </w:p>
    <w:p w14:paraId="417E9D13" w14:textId="77777777" w:rsidR="00BB1805" w:rsidRPr="00FD0425" w:rsidRDefault="00BB1805" w:rsidP="00BB1805">
      <w:pPr>
        <w:pStyle w:val="PL"/>
      </w:pPr>
    </w:p>
    <w:p w14:paraId="315CB885" w14:textId="77777777" w:rsidR="00BB1805" w:rsidRPr="00FD0425" w:rsidRDefault="00BB1805" w:rsidP="00BB1805">
      <w:pPr>
        <w:pStyle w:val="PL"/>
        <w:outlineLvl w:val="3"/>
      </w:pPr>
      <w:r w:rsidRPr="00FD0425">
        <w:t>-- L</w:t>
      </w:r>
    </w:p>
    <w:p w14:paraId="4D1F9F41" w14:textId="77777777" w:rsidR="00BB1805" w:rsidRPr="00FD0425" w:rsidRDefault="00BB1805" w:rsidP="00BB1805">
      <w:pPr>
        <w:pStyle w:val="PL"/>
      </w:pPr>
    </w:p>
    <w:p w14:paraId="512D71C1" w14:textId="77777777" w:rsidR="00BB1805" w:rsidRPr="00FD0425" w:rsidRDefault="00BB1805" w:rsidP="00BB1805">
      <w:pPr>
        <w:pStyle w:val="PL"/>
        <w:rPr>
          <w:snapToGrid w:val="0"/>
        </w:rPr>
      </w:pPr>
    </w:p>
    <w:p w14:paraId="5771DD9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 ::= CHOICE {</w:t>
      </w:r>
    </w:p>
    <w:p w14:paraId="464ED9F3" w14:textId="77777777" w:rsidR="00BB1805" w:rsidRPr="00FD0425" w:rsidRDefault="00BB1805" w:rsidP="00BB180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nG</w:t>
      </w:r>
      <w:proofErr w:type="spellEnd"/>
      <w:r w:rsidRPr="00FD0425">
        <w:rPr>
          <w:noProof w:val="0"/>
        </w:rPr>
        <w:t>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>,</w:t>
      </w:r>
    </w:p>
    <w:p w14:paraId="5A0C0EE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LastVisitedEUTRANCellInformation</w:t>
      </w:r>
      <w:proofErr w:type="spellEnd"/>
      <w:r w:rsidRPr="00FD0425">
        <w:rPr>
          <w:noProof w:val="0"/>
          <w:snapToGrid w:val="0"/>
        </w:rPr>
        <w:t>,</w:t>
      </w:r>
    </w:p>
    <w:p w14:paraId="1BA5772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uTRAN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LastVisitedUTRANCellInformation</w:t>
      </w:r>
      <w:proofErr w:type="spellEnd"/>
      <w:r w:rsidRPr="00FD0425">
        <w:rPr>
          <w:noProof w:val="0"/>
          <w:snapToGrid w:val="0"/>
        </w:rPr>
        <w:t>,</w:t>
      </w:r>
    </w:p>
    <w:p w14:paraId="35D92A4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gERAN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r w:rsidRPr="00FD0425">
        <w:rPr>
          <w:noProof w:val="0"/>
          <w:snapToGrid w:val="0"/>
        </w:rPr>
        <w:t>,</w:t>
      </w:r>
    </w:p>
    <w:p w14:paraId="67388D9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</w:t>
      </w: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7F9D780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711B280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5CF9C751" w14:textId="77777777" w:rsidR="00BB1805" w:rsidRPr="00FD0425" w:rsidRDefault="00BB1805" w:rsidP="00BB180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7560611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789F9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8E6826" w14:textId="77777777" w:rsidR="00BB1805" w:rsidRPr="00FD0425" w:rsidRDefault="00BB1805" w:rsidP="00BB1805">
      <w:pPr>
        <w:pStyle w:val="PL"/>
      </w:pPr>
    </w:p>
    <w:p w14:paraId="5D3E57EA" w14:textId="77777777" w:rsidR="00BB1805" w:rsidRPr="00FD0425" w:rsidRDefault="00BB1805" w:rsidP="00BB1805">
      <w:pPr>
        <w:pStyle w:val="PL"/>
        <w:spacing w:line="0" w:lineRule="atLeast"/>
        <w:rPr>
          <w:noProof w:val="0"/>
        </w:rPr>
      </w:pPr>
      <w:proofErr w:type="spellStart"/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 xml:space="preserve"> ::= OCTET STRING</w:t>
      </w:r>
    </w:p>
    <w:p w14:paraId="3BBF8B3E" w14:textId="77777777" w:rsidR="00BB1805" w:rsidRPr="00FD0425" w:rsidRDefault="00BB1805" w:rsidP="00BB1805">
      <w:pPr>
        <w:pStyle w:val="PL"/>
      </w:pPr>
    </w:p>
    <w:p w14:paraId="3E4D9E3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r w:rsidRPr="00FD0425">
        <w:rPr>
          <w:noProof w:val="0"/>
          <w:snapToGrid w:val="0"/>
        </w:rPr>
        <w:tab/>
        <w:t>::= OCTET STRING</w:t>
      </w:r>
    </w:p>
    <w:p w14:paraId="42BAA161" w14:textId="77777777" w:rsidR="00BB1805" w:rsidRPr="00FD0425" w:rsidRDefault="00BB1805" w:rsidP="00BB1805">
      <w:pPr>
        <w:pStyle w:val="PL"/>
        <w:rPr>
          <w:noProof w:val="0"/>
        </w:rPr>
      </w:pPr>
    </w:p>
    <w:p w14:paraId="0CCDEF71" w14:textId="77777777" w:rsidR="00BB1805" w:rsidRPr="00FD0425" w:rsidRDefault="00BB1805" w:rsidP="00BB1805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ab/>
        <w:t>::= OCTET STRING</w:t>
      </w:r>
    </w:p>
    <w:p w14:paraId="5367766D" w14:textId="77777777" w:rsidR="00BB1805" w:rsidRPr="00FD0425" w:rsidRDefault="00BB1805" w:rsidP="00BB1805">
      <w:pPr>
        <w:pStyle w:val="PL"/>
        <w:spacing w:line="0" w:lineRule="atLeast"/>
        <w:rPr>
          <w:noProof w:val="0"/>
        </w:rPr>
      </w:pPr>
    </w:p>
    <w:p w14:paraId="43370C2A" w14:textId="77777777" w:rsidR="00BB1805" w:rsidRPr="00FD0425" w:rsidRDefault="00BB1805" w:rsidP="00BB180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ab/>
        <w:t>::= OCTET STRING</w:t>
      </w:r>
    </w:p>
    <w:p w14:paraId="31DA758F" w14:textId="77777777" w:rsidR="00BB1805" w:rsidRPr="00FD0425" w:rsidRDefault="00BB1805" w:rsidP="00BB1805">
      <w:pPr>
        <w:pStyle w:val="PL"/>
        <w:spacing w:line="0" w:lineRule="atLeast"/>
        <w:rPr>
          <w:noProof w:val="0"/>
          <w:snapToGrid w:val="0"/>
        </w:rPr>
      </w:pPr>
    </w:p>
    <w:p w14:paraId="24DCC1AC" w14:textId="77777777" w:rsidR="00BB1805" w:rsidRPr="00FD0425" w:rsidRDefault="00BB1805" w:rsidP="00BB1805">
      <w:pPr>
        <w:pStyle w:val="PL"/>
        <w:spacing w:line="0" w:lineRule="atLeast"/>
        <w:rPr>
          <w:noProof w:val="0"/>
          <w:snapToGrid w:val="0"/>
        </w:rPr>
      </w:pPr>
    </w:p>
    <w:p w14:paraId="43FEAB57" w14:textId="77777777" w:rsidR="00BB1805" w:rsidRPr="00FD0425" w:rsidRDefault="00BB1805" w:rsidP="00BB180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(1..32, ...)</w:t>
      </w:r>
    </w:p>
    <w:p w14:paraId="1C0009DD" w14:textId="77777777" w:rsidR="00BB1805" w:rsidRPr="00FD0425" w:rsidRDefault="00BB1805" w:rsidP="00BB1805">
      <w:pPr>
        <w:pStyle w:val="PL"/>
        <w:spacing w:line="0" w:lineRule="atLeast"/>
        <w:rPr>
          <w:noProof w:val="0"/>
          <w:snapToGrid w:val="0"/>
        </w:rPr>
      </w:pPr>
    </w:p>
    <w:p w14:paraId="48873448" w14:textId="77777777" w:rsidR="00BB1805" w:rsidRPr="00FD0425" w:rsidRDefault="00BB1805" w:rsidP="00BB1805">
      <w:pPr>
        <w:pStyle w:val="PL"/>
        <w:spacing w:line="0" w:lineRule="atLeast"/>
        <w:rPr>
          <w:noProof w:val="0"/>
          <w:snapToGrid w:val="0"/>
        </w:rPr>
      </w:pPr>
    </w:p>
    <w:p w14:paraId="05ED959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68F5BE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44C5754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631D04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201034A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28C16E2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1FAB5C1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BF9496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81ED3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75B63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2DD0D9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560168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4C1DD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22B7A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7ED1C2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5E5DC66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ListOfRANNodesinAoI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4E914D2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7490AE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083371C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</w:t>
      </w:r>
      <w:proofErr w:type="spellEnd"/>
      <w:r w:rsidRPr="00FD0425">
        <w:rPr>
          <w:noProof w:val="0"/>
          <w:snapToGrid w:val="0"/>
          <w:lang w:eastAsia="zh-CN"/>
        </w:rPr>
        <w:t>-ID,</w:t>
      </w:r>
    </w:p>
    <w:p w14:paraId="38A05B1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AD3A15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E0E5C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DC3AF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CCE111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87325A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795B3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ACAF4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1CE463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5169522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ListOfTAIsinAoI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(SIZE(1..maxnoofTAIsinAoI)) OF 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50815A4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D71A49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5BC441A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13173C6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D74C64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3E79EF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C9FEE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46002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578180A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E31A3B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6298E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9054D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214B42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LocationInformationSNReporting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</w:t>
      </w:r>
    </w:p>
    <w:p w14:paraId="5F50C8A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pSCell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92DE81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2D69C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401D0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54A6B40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bookmarkStart w:id="918" w:name="_Hlk515439494"/>
      <w:proofErr w:type="spellStart"/>
      <w:r w:rsidRPr="00FD0425">
        <w:rPr>
          <w:noProof w:val="0"/>
          <w:snapToGrid w:val="0"/>
        </w:rPr>
        <w:t>LocationReportingInformation</w:t>
      </w:r>
      <w:bookmarkEnd w:id="918"/>
      <w:proofErr w:type="spellEnd"/>
      <w:r w:rsidRPr="00FD0425">
        <w:rPr>
          <w:noProof w:val="0"/>
          <w:snapToGrid w:val="0"/>
        </w:rPr>
        <w:t xml:space="preserve"> ::= SEQUENCE {</w:t>
      </w:r>
    </w:p>
    <w:p w14:paraId="1A54DDD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>,</w:t>
      </w:r>
    </w:p>
    <w:p w14:paraId="44CE3EA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>,</w:t>
      </w:r>
    </w:p>
    <w:p w14:paraId="3746F24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37C849B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>} } OPTIONAL,</w:t>
      </w:r>
    </w:p>
    <w:p w14:paraId="19C0710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6BD164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0D4C03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5C29BFD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LocationReportingInformation-ExtIEs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48B28B0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48B79A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C70921" w14:textId="77777777" w:rsidR="00BB1805" w:rsidRPr="00FD0425" w:rsidRDefault="00BB1805" w:rsidP="00BB1805">
      <w:pPr>
        <w:pStyle w:val="PL"/>
        <w:rPr>
          <w:snapToGrid w:val="0"/>
        </w:rPr>
      </w:pPr>
    </w:p>
    <w:p w14:paraId="6FB634CA" w14:textId="77777777" w:rsidR="00BB1805" w:rsidRPr="00FD0425" w:rsidRDefault="00BB1805" w:rsidP="00BB1805">
      <w:pPr>
        <w:pStyle w:val="PL"/>
      </w:pPr>
    </w:p>
    <w:p w14:paraId="3C1428B0" w14:textId="77777777" w:rsidR="00BB1805" w:rsidRPr="00FD0425" w:rsidRDefault="00BB1805" w:rsidP="00BB1805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6C69B2CA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2DFCDAD5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5863E323" w14:textId="77777777" w:rsidR="00BB1805" w:rsidRPr="00FD0425" w:rsidRDefault="00BB1805" w:rsidP="00BB1805">
      <w:pPr>
        <w:pStyle w:val="PL"/>
      </w:pPr>
      <w:r w:rsidRPr="00FD0425">
        <w:tab/>
        <w:t>...,</w:t>
      </w:r>
    </w:p>
    <w:p w14:paraId="0B0D93AE" w14:textId="77777777" w:rsidR="00BB1805" w:rsidRPr="00FD0425" w:rsidRDefault="00BB1805" w:rsidP="00BB1805">
      <w:pPr>
        <w:pStyle w:val="PL"/>
      </w:pPr>
      <w:r w:rsidRPr="00FD0425">
        <w:tab/>
        <w:t xml:space="preserve">suspend-lower-layers, </w:t>
      </w:r>
    </w:p>
    <w:p w14:paraId="22E72526" w14:textId="77777777" w:rsidR="00BB1805" w:rsidRPr="00FD0425" w:rsidRDefault="00BB1805" w:rsidP="00BB1805">
      <w:pPr>
        <w:pStyle w:val="PL"/>
      </w:pPr>
      <w:r w:rsidRPr="00FD0425">
        <w:tab/>
        <w:t>resume-lower-layers</w:t>
      </w:r>
    </w:p>
    <w:p w14:paraId="1888D95B" w14:textId="77777777" w:rsidR="00BB1805" w:rsidRPr="00FD0425" w:rsidRDefault="00BB1805" w:rsidP="00BB1805">
      <w:pPr>
        <w:pStyle w:val="PL"/>
      </w:pPr>
      <w:r w:rsidRPr="00FD0425">
        <w:t>}</w:t>
      </w:r>
    </w:p>
    <w:p w14:paraId="55073486" w14:textId="77777777" w:rsidR="00BB1805" w:rsidRPr="00FD0425" w:rsidRDefault="00BB1805" w:rsidP="00BB1805">
      <w:pPr>
        <w:pStyle w:val="PL"/>
      </w:pPr>
    </w:p>
    <w:p w14:paraId="1076E8ED" w14:textId="77777777" w:rsidR="00BB1805" w:rsidRPr="00FD0425" w:rsidRDefault="00BB1805" w:rsidP="00BB1805">
      <w:pPr>
        <w:pStyle w:val="PL"/>
      </w:pPr>
    </w:p>
    <w:p w14:paraId="3CD28352" w14:textId="77777777" w:rsidR="00BB1805" w:rsidRPr="00FD0425" w:rsidRDefault="00BB1805" w:rsidP="00BB1805">
      <w:pPr>
        <w:pStyle w:val="PL"/>
        <w:outlineLvl w:val="3"/>
      </w:pPr>
      <w:r w:rsidRPr="00FD0425">
        <w:t>-- M</w:t>
      </w:r>
    </w:p>
    <w:p w14:paraId="7304B59B" w14:textId="77777777" w:rsidR="00BB1805" w:rsidRPr="00FD0425" w:rsidRDefault="00BB1805" w:rsidP="00BB1805">
      <w:pPr>
        <w:pStyle w:val="PL"/>
      </w:pPr>
    </w:p>
    <w:p w14:paraId="16B7ECD4" w14:textId="77777777" w:rsidR="00BB1805" w:rsidRPr="00FD0425" w:rsidRDefault="00BB1805" w:rsidP="00BB1805">
      <w:pPr>
        <w:pStyle w:val="PL"/>
      </w:pPr>
    </w:p>
    <w:p w14:paraId="29053BB0" w14:textId="77777777" w:rsidR="00BB1805" w:rsidRPr="00FD0425" w:rsidRDefault="00BB1805" w:rsidP="00BB1805">
      <w:pPr>
        <w:pStyle w:val="PL"/>
      </w:pPr>
      <w:r w:rsidRPr="00FD0425">
        <w:t>MAC-I ::= BIT STRING (SIZE(16))</w:t>
      </w:r>
    </w:p>
    <w:p w14:paraId="48CF8B08" w14:textId="77777777" w:rsidR="00BB1805" w:rsidRPr="00FD0425" w:rsidRDefault="00BB1805" w:rsidP="00BB1805">
      <w:pPr>
        <w:pStyle w:val="PL"/>
      </w:pPr>
    </w:p>
    <w:p w14:paraId="5D157F4E" w14:textId="77777777" w:rsidR="00BB1805" w:rsidRPr="00FD0425" w:rsidRDefault="00BB1805" w:rsidP="00BB1805">
      <w:pPr>
        <w:pStyle w:val="PL"/>
      </w:pPr>
    </w:p>
    <w:p w14:paraId="1CC1C587" w14:textId="77777777" w:rsidR="00BB1805" w:rsidRPr="00FD0425" w:rsidRDefault="00BB1805" w:rsidP="00BB1805">
      <w:pPr>
        <w:pStyle w:val="PL"/>
      </w:pPr>
      <w:bookmarkStart w:id="919" w:name="_Hlk513539650"/>
      <w:r w:rsidRPr="00FD0425">
        <w:t>MaskedIMEISV</w:t>
      </w:r>
      <w:bookmarkEnd w:id="919"/>
      <w:r w:rsidRPr="00FD0425">
        <w:tab/>
        <w:t>::= BIT STRING (SIZE(64))</w:t>
      </w:r>
    </w:p>
    <w:p w14:paraId="50C39EFD" w14:textId="77777777" w:rsidR="00BB1805" w:rsidRPr="00FD0425" w:rsidRDefault="00BB1805" w:rsidP="00BB1805">
      <w:pPr>
        <w:pStyle w:val="PL"/>
      </w:pPr>
    </w:p>
    <w:p w14:paraId="7BB72CAB" w14:textId="77777777" w:rsidR="00BB1805" w:rsidRPr="00FD0425" w:rsidRDefault="00BB1805" w:rsidP="00BB1805">
      <w:pPr>
        <w:pStyle w:val="PL"/>
      </w:pPr>
    </w:p>
    <w:p w14:paraId="3D399761" w14:textId="77777777" w:rsidR="00BB1805" w:rsidRDefault="00BB1805" w:rsidP="00BB1805">
      <w:pPr>
        <w:pStyle w:val="PL"/>
        <w:rPr>
          <w:ins w:id="920" w:author="Nokia (rapporteur)" w:date="2020-04-02T13:05:00Z"/>
          <w:rStyle w:val="PLChar"/>
        </w:rPr>
      </w:pPr>
      <w:bookmarkStart w:id="921" w:name="_Hlk20825864"/>
      <w:ins w:id="922" w:author="Nokia (rapporteur)" w:date="2020-04-02T13:05:00Z">
        <w:r>
          <w:rPr>
            <w:snapToGrid w:val="0"/>
          </w:rPr>
          <w:t>MaxCHOpreparations</w:t>
        </w:r>
        <w:r w:rsidRPr="00B22C47">
          <w:rPr>
            <w:rStyle w:val="PLChar"/>
          </w:rPr>
          <w:t xml:space="preserve"> </w:t>
        </w:r>
        <w:r>
          <w:rPr>
            <w:rStyle w:val="PLChar"/>
          </w:rPr>
          <w:t xml:space="preserve">::= </w:t>
        </w:r>
        <w:r w:rsidRPr="00B22C47">
          <w:rPr>
            <w:rStyle w:val="PLChar"/>
          </w:rPr>
          <w:t>INTEGER (</w:t>
        </w:r>
        <w:r>
          <w:rPr>
            <w:rStyle w:val="PLChar"/>
          </w:rPr>
          <w:t>1</w:t>
        </w:r>
        <w:r w:rsidRPr="00B22C47">
          <w:rPr>
            <w:rStyle w:val="PLChar"/>
          </w:rPr>
          <w:t>..</w:t>
        </w:r>
      </w:ins>
      <w:ins w:id="923" w:author="Nokia (rapporteur)" w:date="2020-05-06T15:47:00Z">
        <w:r>
          <w:rPr>
            <w:rStyle w:val="PLChar"/>
          </w:rPr>
          <w:t>8</w:t>
        </w:r>
      </w:ins>
      <w:ins w:id="924" w:author="Nokia (rapporteur)" w:date="2020-04-02T13:05:00Z">
        <w:r w:rsidRPr="00B22C47">
          <w:rPr>
            <w:rStyle w:val="PLChar"/>
          </w:rPr>
          <w:t>, ...)</w:t>
        </w:r>
      </w:ins>
    </w:p>
    <w:p w14:paraId="6571366F" w14:textId="77777777" w:rsidR="00BB1805" w:rsidRDefault="00BB1805" w:rsidP="00BB1805">
      <w:pPr>
        <w:pStyle w:val="PL"/>
        <w:rPr>
          <w:ins w:id="925" w:author="Nokia (rapporteur)" w:date="2020-04-02T13:05:00Z"/>
          <w:rStyle w:val="PLChar"/>
        </w:rPr>
      </w:pPr>
    </w:p>
    <w:bookmarkEnd w:id="921"/>
    <w:p w14:paraId="43422421" w14:textId="77777777" w:rsidR="00BB1805" w:rsidRDefault="00BB1805" w:rsidP="00BB1805">
      <w:pPr>
        <w:pStyle w:val="PL"/>
        <w:rPr>
          <w:ins w:id="926" w:author="Nokia (rapporteur)" w:date="2020-04-02T13:05:00Z"/>
          <w:rStyle w:val="PLChar"/>
        </w:rPr>
      </w:pPr>
    </w:p>
    <w:p w14:paraId="5B70DDBA" w14:textId="77777777" w:rsidR="00BB1805" w:rsidRPr="00FD0425" w:rsidRDefault="00BB1805" w:rsidP="00BB1805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13F71D50" w14:textId="77777777" w:rsidR="00BB1805" w:rsidRPr="00FD0425" w:rsidRDefault="00BB1805" w:rsidP="00BB1805">
      <w:pPr>
        <w:pStyle w:val="PL"/>
      </w:pPr>
    </w:p>
    <w:p w14:paraId="0A2C3964" w14:textId="77777777" w:rsidR="00BB1805" w:rsidRPr="00FD0425" w:rsidRDefault="00BB1805" w:rsidP="00BB1805">
      <w:pPr>
        <w:pStyle w:val="PL"/>
      </w:pPr>
    </w:p>
    <w:p w14:paraId="5DA27510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3C71C872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74238AE3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12941FA1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578E0C06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7F702648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</w:p>
    <w:p w14:paraId="0C798BC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MaximumIPdatarate-ExtIEs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2DF3E8E6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013A7B5A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B9ADD39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F25B005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</w:p>
    <w:p w14:paraId="23DE8CBB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2BC99E67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70CE9F4B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41C20432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4B27C70F" w14:textId="77777777" w:rsidR="00BB1805" w:rsidRPr="00FD0425" w:rsidRDefault="00BB1805" w:rsidP="00BB180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500C5C9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54829E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C7B523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620EBC2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A554E1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5A23A2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 xml:space="preserve">-E-UTRA ::= </w:t>
      </w:r>
      <w:r w:rsidRPr="00FD0425">
        <w:rPr>
          <w:noProof w:val="0"/>
          <w:snapToGrid w:val="0"/>
        </w:rPr>
        <w:t>CHOICE {</w:t>
      </w:r>
    </w:p>
    <w:p w14:paraId="1B9DA39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oneframe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0998AA6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fourframes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40CDD1C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32F5F7D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31DB8F" w14:textId="77777777" w:rsidR="00BB1805" w:rsidRPr="00FD0425" w:rsidRDefault="00BB1805" w:rsidP="00BB1805">
      <w:pPr>
        <w:pStyle w:val="PL"/>
        <w:rPr>
          <w:snapToGrid w:val="0"/>
        </w:rPr>
      </w:pPr>
    </w:p>
    <w:p w14:paraId="10C0B85F" w14:textId="77777777" w:rsidR="00BB1805" w:rsidRPr="00FD0425" w:rsidRDefault="00BB1805" w:rsidP="00BB180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MBSFNSubframeAllocation</w:t>
      </w:r>
      <w:proofErr w:type="spellEnd"/>
      <w:r w:rsidRPr="00FD0425">
        <w:rPr>
          <w:noProof w:val="0"/>
          <w:snapToGrid w:val="0"/>
          <w:lang w:eastAsia="zh-CN"/>
        </w:rPr>
        <w:t>-E-UTRA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4C6DC9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DA63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360B3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F595FCE" w14:textId="77777777" w:rsidR="00BB1805" w:rsidRPr="00FD0425" w:rsidRDefault="00BB1805" w:rsidP="00BB1805">
      <w:pPr>
        <w:pStyle w:val="PL"/>
      </w:pPr>
    </w:p>
    <w:p w14:paraId="72BD09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59356343" w14:textId="77777777" w:rsidR="00BB1805" w:rsidRPr="00FD0425" w:rsidRDefault="00BB1805" w:rsidP="00BB1805">
      <w:pPr>
        <w:pStyle w:val="PL"/>
        <w:rPr>
          <w:snapToGrid w:val="0"/>
        </w:rPr>
      </w:pPr>
    </w:p>
    <w:p w14:paraId="702DE345" w14:textId="77777777" w:rsidR="00BB1805" w:rsidRPr="00FD0425" w:rsidRDefault="00BB1805" w:rsidP="00BB1805">
      <w:pPr>
        <w:pStyle w:val="PL"/>
        <w:rPr>
          <w:snapToGrid w:val="0"/>
        </w:rPr>
      </w:pPr>
    </w:p>
    <w:p w14:paraId="2B74B76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37AD465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0D70092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1E1B70E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proofErr w:type="spellStart"/>
      <w:r w:rsidRPr="00FD0425">
        <w:rPr>
          <w:noProof w:val="0"/>
          <w:snapToGrid w:val="0"/>
          <w:lang w:eastAsia="zh-CN"/>
        </w:rPr>
        <w:t>SubframeAllocation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1DC680E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MBSFNSubframeInfo</w:t>
      </w:r>
      <w:proofErr w:type="spellEnd"/>
      <w:r w:rsidRPr="00FD0425">
        <w:rPr>
          <w:snapToGrid w:val="0"/>
        </w:rPr>
        <w:t>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634B8F2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4BFD3A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E28DED4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70F9475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263232F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D9F24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A30E271" w14:textId="77777777" w:rsidR="00BB1805" w:rsidRPr="00FD0425" w:rsidRDefault="00BB1805" w:rsidP="00BB1805">
      <w:pPr>
        <w:pStyle w:val="PL"/>
      </w:pPr>
    </w:p>
    <w:p w14:paraId="006BCFB6" w14:textId="77777777" w:rsidR="00BB1805" w:rsidRPr="00FD0425" w:rsidRDefault="00BB1805" w:rsidP="00BB1805">
      <w:pPr>
        <w:pStyle w:val="PL"/>
      </w:pPr>
    </w:p>
    <w:p w14:paraId="430C379C" w14:textId="77777777" w:rsidR="00BB1805" w:rsidRPr="00FD0425" w:rsidRDefault="00BB1805" w:rsidP="00BB1805">
      <w:pPr>
        <w:pStyle w:val="PL"/>
      </w:pPr>
      <w:r w:rsidRPr="00FD0425">
        <w:t>MobilityRestrictionList ::= SEQUENCE {</w:t>
      </w:r>
    </w:p>
    <w:p w14:paraId="46BE21E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726A19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012B49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</w:t>
      </w:r>
      <w:proofErr w:type="spell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8A6D34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305381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A44D12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MobilityRestrictionList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D17702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7362C2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447F562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679D930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  <w:r w:rsidRPr="00FD0425">
        <w:t xml:space="preserve"> </w:t>
      </w:r>
    </w:p>
    <w:p w14:paraId="231F73D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</w:t>
      </w:r>
      <w:proofErr w:type="spellStart"/>
      <w:r w:rsidRPr="00FD0425">
        <w:rPr>
          <w:noProof w:val="0"/>
          <w:snapToGrid w:val="0"/>
        </w:rPr>
        <w:t>LastE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UTRANPLMNIdentity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08AC3E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52D43F2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33868B6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B9E29D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DB8AF0C" w14:textId="77777777" w:rsidR="00BB1805" w:rsidRPr="00FD0425" w:rsidRDefault="00BB1805" w:rsidP="00BB1805">
      <w:pPr>
        <w:pStyle w:val="PL"/>
        <w:rPr>
          <w:snapToGrid w:val="0"/>
        </w:rPr>
      </w:pPr>
    </w:p>
    <w:p w14:paraId="012015D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46F2683E" w14:textId="77777777" w:rsidR="00BB1805" w:rsidRPr="00FD0425" w:rsidRDefault="00BB1805" w:rsidP="00BB1805">
      <w:pPr>
        <w:pStyle w:val="PL"/>
        <w:rPr>
          <w:snapToGrid w:val="0"/>
        </w:rPr>
      </w:pPr>
    </w:p>
    <w:p w14:paraId="5C95E08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7CD35D5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3B13C6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51664A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C4AB45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F57F5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23119C" w14:textId="77777777" w:rsidR="00BB1805" w:rsidRPr="00FD0425" w:rsidRDefault="00BB1805" w:rsidP="00BB1805">
      <w:pPr>
        <w:pStyle w:val="PL"/>
        <w:rPr>
          <w:snapToGrid w:val="0"/>
        </w:rPr>
      </w:pPr>
    </w:p>
    <w:p w14:paraId="056761D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6A20681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461A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61C9C0" w14:textId="77777777" w:rsidR="00BB1805" w:rsidRPr="00FD0425" w:rsidRDefault="00BB1805" w:rsidP="00BB1805">
      <w:pPr>
        <w:pStyle w:val="PL"/>
        <w:rPr>
          <w:snapToGrid w:val="0"/>
        </w:rPr>
      </w:pPr>
    </w:p>
    <w:p w14:paraId="2685959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6DC920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57EC884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35C2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630D0C" w14:textId="77777777" w:rsidR="00BB1805" w:rsidRPr="00FD0425" w:rsidRDefault="00BB1805" w:rsidP="00BB1805">
      <w:pPr>
        <w:pStyle w:val="PL"/>
        <w:rPr>
          <w:snapToGrid w:val="0"/>
        </w:rPr>
      </w:pPr>
    </w:p>
    <w:p w14:paraId="3FF85D67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RestrictionsList</w:t>
      </w:r>
      <w:proofErr w:type="spellEnd"/>
      <w:r w:rsidRPr="00FD0425">
        <w:rPr>
          <w:noProof w:val="0"/>
          <w:snapToGrid w:val="0"/>
        </w:rPr>
        <w:t xml:space="preserve"> ::= SEQUENCE (SIZE(1..maxnoofPLMNs)) OF 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</w:p>
    <w:p w14:paraId="3623FC4E" w14:textId="77777777" w:rsidR="00BB1805" w:rsidRPr="00FD0425" w:rsidRDefault="00BB1805" w:rsidP="00BB1805">
      <w:pPr>
        <w:pStyle w:val="PL"/>
      </w:pPr>
    </w:p>
    <w:p w14:paraId="1D93058B" w14:textId="77777777" w:rsidR="00BB1805" w:rsidRPr="00FD0425" w:rsidRDefault="00BB1805" w:rsidP="00BB1805">
      <w:pPr>
        <w:pStyle w:val="PL"/>
      </w:pPr>
    </w:p>
    <w:p w14:paraId="2C486AB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71335B7A" w14:textId="77777777" w:rsidR="00BB1805" w:rsidRPr="00FD0425" w:rsidRDefault="00BB1805" w:rsidP="00BB180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A494577" w14:textId="77777777" w:rsidR="00BB1805" w:rsidRPr="00FD0425" w:rsidRDefault="00BB1805" w:rsidP="00BB1805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47FAC0A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79BE432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323F42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5598DA6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379BF637" w14:textId="77777777" w:rsidR="00BB180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</w:t>
      </w:r>
      <w:proofErr w:type="spellStart"/>
      <w:r w:rsidRPr="00FD0425">
        <w:rPr>
          <w:noProof w:val="0"/>
          <w:snapToGrid w:val="0"/>
        </w:rPr>
        <w:t>RestrictionsItem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75417EC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 xml:space="preserve">EXTENSION </w:t>
      </w:r>
      <w:proofErr w:type="spellStart"/>
      <w:r w:rsidRPr="00F26C0D">
        <w:rPr>
          <w:noProof w:val="0"/>
          <w:snapToGrid w:val="0"/>
        </w:rPr>
        <w:t>ExtendedRATRestrictionInformation</w:t>
      </w:r>
      <w:proofErr w:type="spellEnd"/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6CAABB7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CE5BBC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61F0DA" w14:textId="77777777" w:rsidR="00BB1805" w:rsidRPr="00FD0425" w:rsidRDefault="00BB1805" w:rsidP="00BB1805">
      <w:pPr>
        <w:pStyle w:val="PL"/>
      </w:pPr>
    </w:p>
    <w:p w14:paraId="7C61A525" w14:textId="77777777" w:rsidR="00BB1805" w:rsidRPr="00FD0425" w:rsidRDefault="00BB1805" w:rsidP="00BB1805">
      <w:pPr>
        <w:pStyle w:val="PL"/>
      </w:pPr>
    </w:p>
    <w:p w14:paraId="4909875C" w14:textId="77777777" w:rsidR="00BB1805" w:rsidRPr="00FD0425" w:rsidRDefault="00BB1805" w:rsidP="00BB1805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0D9AA546" w14:textId="77777777" w:rsidR="00BB1805" w:rsidRPr="00FD0425" w:rsidRDefault="00BB1805" w:rsidP="00BB1805">
      <w:pPr>
        <w:pStyle w:val="PL"/>
      </w:pPr>
    </w:p>
    <w:p w14:paraId="00C32189" w14:textId="77777777" w:rsidR="00BB1805" w:rsidRPr="00FD0425" w:rsidRDefault="00BB1805" w:rsidP="00BB1805">
      <w:pPr>
        <w:pStyle w:val="PL"/>
      </w:pPr>
    </w:p>
    <w:p w14:paraId="58EA339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ForbiddenAreaList</w:t>
      </w:r>
      <w:proofErr w:type="spellEnd"/>
      <w:r w:rsidRPr="00FD0425">
        <w:rPr>
          <w:noProof w:val="0"/>
          <w:snapToGrid w:val="0"/>
        </w:rPr>
        <w:t xml:space="preserve"> ::= SEQUENCE (SIZE(1..maxnoofPLMNs)) OF </w:t>
      </w:r>
      <w:proofErr w:type="spellStart"/>
      <w:r w:rsidRPr="00FD0425">
        <w:rPr>
          <w:noProof w:val="0"/>
          <w:snapToGrid w:val="0"/>
        </w:rPr>
        <w:t>ForbiddenAreaItem</w:t>
      </w:r>
      <w:proofErr w:type="spellEnd"/>
    </w:p>
    <w:p w14:paraId="2BCA6294" w14:textId="77777777" w:rsidR="00BB1805" w:rsidRPr="00FD0425" w:rsidRDefault="00BB1805" w:rsidP="00BB1805">
      <w:pPr>
        <w:pStyle w:val="PL"/>
      </w:pPr>
    </w:p>
    <w:p w14:paraId="0E349F96" w14:textId="77777777" w:rsidR="00BB1805" w:rsidRPr="00FD0425" w:rsidRDefault="00BB1805" w:rsidP="00BB1805">
      <w:pPr>
        <w:pStyle w:val="PL"/>
      </w:pPr>
    </w:p>
    <w:p w14:paraId="13DAEC7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50AEB386" w14:textId="77777777" w:rsidR="00BB1805" w:rsidRPr="00FD0425" w:rsidRDefault="00BB1805" w:rsidP="00BB1805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592A0627" w14:textId="77777777" w:rsidR="00BB1805" w:rsidRPr="00FD0425" w:rsidRDefault="00BB1805" w:rsidP="00BB1805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3C3AE44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ForbiddenAreaItem-ExtIEs</w:t>
      </w:r>
      <w:proofErr w:type="spellEnd"/>
      <w:r w:rsidRPr="00FD0425">
        <w:rPr>
          <w:noProof w:val="0"/>
          <w:snapToGrid w:val="0"/>
        </w:rPr>
        <w:t>} } OPTIONAL,</w:t>
      </w:r>
    </w:p>
    <w:p w14:paraId="3A54570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09B7C3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7F90732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2795F25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ForbiddenAreaItem-ExtIEs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3E7FB48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43D513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F62AC2F" w14:textId="77777777" w:rsidR="00BB1805" w:rsidRPr="00FD0425" w:rsidRDefault="00BB1805" w:rsidP="00BB1805">
      <w:pPr>
        <w:pStyle w:val="PL"/>
      </w:pPr>
    </w:p>
    <w:p w14:paraId="0774802A" w14:textId="77777777" w:rsidR="00BB1805" w:rsidRPr="00FD0425" w:rsidRDefault="00BB1805" w:rsidP="00BB1805">
      <w:pPr>
        <w:pStyle w:val="PL"/>
      </w:pPr>
    </w:p>
    <w:p w14:paraId="1B656CC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ServiceAreaList</w:t>
      </w:r>
      <w:proofErr w:type="spellEnd"/>
      <w:r w:rsidRPr="00FD0425">
        <w:rPr>
          <w:noProof w:val="0"/>
          <w:snapToGrid w:val="0"/>
        </w:rPr>
        <w:t xml:space="preserve"> ::= SEQUENCE (SIZE(1..maxnoofPLMNs)) OF </w:t>
      </w:r>
      <w:proofErr w:type="spellStart"/>
      <w:r w:rsidRPr="00FD0425">
        <w:rPr>
          <w:noProof w:val="0"/>
          <w:snapToGrid w:val="0"/>
        </w:rPr>
        <w:t>ServiceAreaItem</w:t>
      </w:r>
      <w:proofErr w:type="spellEnd"/>
    </w:p>
    <w:p w14:paraId="1D09E302" w14:textId="77777777" w:rsidR="00BB1805" w:rsidRPr="00FD0425" w:rsidRDefault="00BB1805" w:rsidP="00BB1805">
      <w:pPr>
        <w:pStyle w:val="PL"/>
      </w:pPr>
    </w:p>
    <w:p w14:paraId="1F5694BA" w14:textId="77777777" w:rsidR="00BB1805" w:rsidRPr="00FD0425" w:rsidRDefault="00BB1805" w:rsidP="00BB1805">
      <w:pPr>
        <w:pStyle w:val="PL"/>
      </w:pPr>
    </w:p>
    <w:p w14:paraId="5794649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ServiceAreaItem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72E4819F" w14:textId="77777777" w:rsidR="00BB1805" w:rsidRPr="00FD0425" w:rsidRDefault="00BB1805" w:rsidP="00BB180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34D9F82" w14:textId="77777777" w:rsidR="00BB1805" w:rsidRPr="00FD0425" w:rsidRDefault="00BB1805" w:rsidP="00BB1805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13ED03B0" w14:textId="77777777" w:rsidR="00BB1805" w:rsidRPr="00FD0425" w:rsidRDefault="00BB1805" w:rsidP="00BB1805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06B3390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ServiceAreaItem-ExtIEs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49F7CF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589C4C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4EF735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2D6EA23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ServiceAreaItem-ExtIEs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85107E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7A8AAB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AA161C" w14:textId="77777777" w:rsidR="00BB1805" w:rsidRPr="00FD0425" w:rsidRDefault="00BB1805" w:rsidP="00BB1805">
      <w:pPr>
        <w:pStyle w:val="PL"/>
      </w:pPr>
    </w:p>
    <w:p w14:paraId="741EEBA9" w14:textId="77777777" w:rsidR="00BB1805" w:rsidRPr="00FD0425" w:rsidRDefault="00BB1805" w:rsidP="00BB1805">
      <w:pPr>
        <w:pStyle w:val="PL"/>
      </w:pPr>
      <w:r w:rsidRPr="00FD0425">
        <w:t>MR-DC-ResourceCoordinationInfo ::= SEQUENCE {</w:t>
      </w:r>
    </w:p>
    <w:p w14:paraId="6143BB23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7E6F1A95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075BC36A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...</w:t>
      </w:r>
    </w:p>
    <w:p w14:paraId="66646198" w14:textId="77777777" w:rsidR="00BB1805" w:rsidRPr="00FD0425" w:rsidRDefault="00BB1805" w:rsidP="00BB1805">
      <w:pPr>
        <w:pStyle w:val="PL"/>
      </w:pPr>
      <w:r w:rsidRPr="00FD0425">
        <w:t xml:space="preserve">} </w:t>
      </w:r>
    </w:p>
    <w:p w14:paraId="3400E4E1" w14:textId="77777777" w:rsidR="00BB1805" w:rsidRPr="00FD0425" w:rsidRDefault="00BB1805" w:rsidP="00BB1805">
      <w:pPr>
        <w:pStyle w:val="PL"/>
      </w:pPr>
    </w:p>
    <w:p w14:paraId="21594B5B" w14:textId="77777777" w:rsidR="00BB1805" w:rsidRPr="00FD0425" w:rsidRDefault="00BB1805" w:rsidP="00BB1805">
      <w:pPr>
        <w:pStyle w:val="PL"/>
      </w:pPr>
      <w:r w:rsidRPr="00FD0425">
        <w:t>MR-DC-ResourceCoordinationInfo-ExtIEs XNAP-PROTOCOL-EXTENSION ::= {</w:t>
      </w:r>
    </w:p>
    <w:p w14:paraId="79AC9DB3" w14:textId="77777777" w:rsidR="00BB1805" w:rsidRPr="00FD0425" w:rsidRDefault="00BB1805" w:rsidP="00BB1805">
      <w:pPr>
        <w:pStyle w:val="PL"/>
      </w:pPr>
      <w:r w:rsidRPr="00FD0425">
        <w:t>...</w:t>
      </w:r>
    </w:p>
    <w:p w14:paraId="6E2ACC58" w14:textId="77777777" w:rsidR="00BB1805" w:rsidRPr="00FD0425" w:rsidRDefault="00BB1805" w:rsidP="00BB1805">
      <w:pPr>
        <w:pStyle w:val="PL"/>
      </w:pPr>
      <w:r w:rsidRPr="00FD0425">
        <w:t>}</w:t>
      </w:r>
    </w:p>
    <w:p w14:paraId="7AEE3098" w14:textId="77777777" w:rsidR="00BB1805" w:rsidRPr="00FD0425" w:rsidRDefault="00BB1805" w:rsidP="00BB1805">
      <w:pPr>
        <w:pStyle w:val="PL"/>
      </w:pPr>
    </w:p>
    <w:p w14:paraId="1ECB3553" w14:textId="77777777" w:rsidR="00BB1805" w:rsidRPr="00FD0425" w:rsidRDefault="00BB1805" w:rsidP="00BB1805">
      <w:pPr>
        <w:pStyle w:val="PL"/>
      </w:pPr>
      <w:r w:rsidRPr="00FD0425">
        <w:t>NG-RAN-Node-ResourceCoordinationInfo ::= CHOICE {</w:t>
      </w:r>
    </w:p>
    <w:p w14:paraId="74C97F99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7131179A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03635514" w14:textId="77777777" w:rsidR="00BB1805" w:rsidRPr="00FD0425" w:rsidRDefault="00BB1805" w:rsidP="00BB1805">
      <w:pPr>
        <w:pStyle w:val="PL"/>
      </w:pPr>
      <w:r w:rsidRPr="00FD0425">
        <w:t>}</w:t>
      </w:r>
    </w:p>
    <w:p w14:paraId="14C3838F" w14:textId="77777777" w:rsidR="00BB1805" w:rsidRPr="00FD0425" w:rsidRDefault="00BB1805" w:rsidP="00BB1805">
      <w:pPr>
        <w:pStyle w:val="PL"/>
      </w:pPr>
    </w:p>
    <w:p w14:paraId="2B9ACDA2" w14:textId="77777777" w:rsidR="00BB1805" w:rsidRPr="00FD0425" w:rsidRDefault="00BB1805" w:rsidP="00BB1805">
      <w:pPr>
        <w:pStyle w:val="PL"/>
      </w:pPr>
      <w:r w:rsidRPr="00FD0425">
        <w:t>E-UTRA-ResourceCoordinationInfo ::= SEQUENCE {</w:t>
      </w:r>
    </w:p>
    <w:p w14:paraId="6CCF7AAB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6EA1E283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537BA71C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49C6D030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6B2D944E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4E9F707E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55AB6ADD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C2F7900" w14:textId="77777777" w:rsidR="00BB1805" w:rsidRPr="00FD0425" w:rsidRDefault="00BB1805" w:rsidP="00BB1805">
      <w:pPr>
        <w:pStyle w:val="PL"/>
      </w:pPr>
      <w:r w:rsidRPr="00FD0425">
        <w:t>}</w:t>
      </w:r>
    </w:p>
    <w:p w14:paraId="3441D13D" w14:textId="77777777" w:rsidR="00BB1805" w:rsidRPr="00FD0425" w:rsidRDefault="00BB1805" w:rsidP="00BB1805">
      <w:pPr>
        <w:pStyle w:val="PL"/>
      </w:pPr>
    </w:p>
    <w:p w14:paraId="5C04DBA3" w14:textId="77777777" w:rsidR="00BB1805" w:rsidRPr="00FD0425" w:rsidRDefault="00BB1805" w:rsidP="00BB1805">
      <w:pPr>
        <w:pStyle w:val="PL"/>
      </w:pPr>
      <w:r w:rsidRPr="00FD0425">
        <w:t>E-UTRA-ResourceCoordinationInfo-ExtIEs XNAP-PROTOCOL-EXTENSION ::= {</w:t>
      </w:r>
    </w:p>
    <w:p w14:paraId="416AEB2F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DCD444A" w14:textId="77777777" w:rsidR="00BB1805" w:rsidRPr="00FD0425" w:rsidRDefault="00BB1805" w:rsidP="00BB1805">
      <w:pPr>
        <w:pStyle w:val="PL"/>
      </w:pPr>
      <w:r w:rsidRPr="00FD0425">
        <w:t>}</w:t>
      </w:r>
    </w:p>
    <w:p w14:paraId="06C19909" w14:textId="77777777" w:rsidR="00BB1805" w:rsidRPr="00FD0425" w:rsidRDefault="00BB1805" w:rsidP="00BB1805">
      <w:pPr>
        <w:pStyle w:val="PL"/>
      </w:pPr>
    </w:p>
    <w:p w14:paraId="4C18B30E" w14:textId="77777777" w:rsidR="00BB1805" w:rsidRPr="00FD0425" w:rsidRDefault="00BB1805" w:rsidP="00BB1805">
      <w:pPr>
        <w:pStyle w:val="PL"/>
      </w:pPr>
      <w:r w:rsidRPr="00FD0425">
        <w:t>E-UTRA-CoordinationAssistanceInfo ::= ENUMERATED {coordination-not-required, ...}</w:t>
      </w:r>
    </w:p>
    <w:p w14:paraId="6A99F02F" w14:textId="77777777" w:rsidR="00BB1805" w:rsidRPr="00FD0425" w:rsidRDefault="00BB1805" w:rsidP="00BB1805">
      <w:pPr>
        <w:pStyle w:val="PL"/>
      </w:pPr>
    </w:p>
    <w:p w14:paraId="2EA01B95" w14:textId="77777777" w:rsidR="00BB1805" w:rsidRPr="00FD0425" w:rsidRDefault="00BB1805" w:rsidP="00BB1805">
      <w:pPr>
        <w:pStyle w:val="PL"/>
      </w:pPr>
      <w:r w:rsidRPr="00FD0425">
        <w:t>NR-ResourceCoordinationInfo ::= SEQUENCE {</w:t>
      </w:r>
    </w:p>
    <w:p w14:paraId="4F4EFB2B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24068ADF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2A0A5638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699A6793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63846C4F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6A3C00D7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1AF938C3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6033F98" w14:textId="77777777" w:rsidR="00BB1805" w:rsidRPr="00FD0425" w:rsidRDefault="00BB1805" w:rsidP="00BB1805">
      <w:pPr>
        <w:pStyle w:val="PL"/>
      </w:pPr>
      <w:r w:rsidRPr="00FD0425">
        <w:t>}</w:t>
      </w:r>
    </w:p>
    <w:p w14:paraId="25AB913F" w14:textId="77777777" w:rsidR="00BB1805" w:rsidRPr="00FD0425" w:rsidRDefault="00BB1805" w:rsidP="00BB1805">
      <w:pPr>
        <w:pStyle w:val="PL"/>
      </w:pPr>
    </w:p>
    <w:p w14:paraId="41EFEE5C" w14:textId="77777777" w:rsidR="00BB1805" w:rsidRPr="00FD0425" w:rsidRDefault="00BB1805" w:rsidP="00BB1805">
      <w:pPr>
        <w:pStyle w:val="PL"/>
      </w:pPr>
      <w:r w:rsidRPr="00FD0425">
        <w:t>NR-ResourceCoordinationInfo-ExtIEs XNAP-PROTOCOL-EXTENSION ::= {</w:t>
      </w:r>
    </w:p>
    <w:p w14:paraId="2C981C69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286AB94" w14:textId="77777777" w:rsidR="00BB1805" w:rsidRPr="00FD0425" w:rsidRDefault="00BB1805" w:rsidP="00BB1805">
      <w:pPr>
        <w:pStyle w:val="PL"/>
      </w:pPr>
      <w:r w:rsidRPr="00FD0425">
        <w:t>}</w:t>
      </w:r>
    </w:p>
    <w:p w14:paraId="637138E3" w14:textId="77777777" w:rsidR="00BB1805" w:rsidRPr="00FD0425" w:rsidRDefault="00BB1805" w:rsidP="00BB1805">
      <w:pPr>
        <w:pStyle w:val="PL"/>
      </w:pPr>
    </w:p>
    <w:p w14:paraId="09A03A6E" w14:textId="77777777" w:rsidR="00BB1805" w:rsidRPr="00FD0425" w:rsidRDefault="00BB1805" w:rsidP="00BB1805">
      <w:pPr>
        <w:pStyle w:val="PL"/>
      </w:pPr>
    </w:p>
    <w:p w14:paraId="62EE38E5" w14:textId="77777777" w:rsidR="00BB1805" w:rsidRPr="00FD0425" w:rsidRDefault="00BB1805" w:rsidP="00BB1805">
      <w:pPr>
        <w:pStyle w:val="PL"/>
      </w:pPr>
      <w:r w:rsidRPr="00FD0425">
        <w:t>NR-CoordinationAssistanceInfo ::= ENUMERATED {coordination-not-required, ...}</w:t>
      </w:r>
    </w:p>
    <w:p w14:paraId="6809861A" w14:textId="77777777" w:rsidR="00BB1805" w:rsidRPr="00FD0425" w:rsidRDefault="00BB1805" w:rsidP="00BB1805">
      <w:pPr>
        <w:pStyle w:val="PL"/>
      </w:pPr>
    </w:p>
    <w:p w14:paraId="506A7646" w14:textId="77777777" w:rsidR="00BB1805" w:rsidRPr="00FD0425" w:rsidRDefault="00BB1805" w:rsidP="00BB1805">
      <w:pPr>
        <w:pStyle w:val="PL"/>
      </w:pPr>
      <w:r w:rsidRPr="00FD0425">
        <w:t>MessageOversizeNotification ::= SEQUENCE {</w:t>
      </w:r>
    </w:p>
    <w:p w14:paraId="1F484BAD" w14:textId="77777777" w:rsidR="00BB1805" w:rsidRDefault="00BB1805" w:rsidP="00BB1805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338BE312" w14:textId="77777777" w:rsidR="00BB1805" w:rsidRPr="00FD0425" w:rsidRDefault="00BB1805" w:rsidP="00BB1805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1892FE5C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5A34DA93" w14:textId="77777777" w:rsidR="00BB1805" w:rsidRPr="00FD0425" w:rsidRDefault="00BB1805" w:rsidP="00BB1805">
      <w:pPr>
        <w:pStyle w:val="PL"/>
      </w:pPr>
      <w:r w:rsidRPr="00FD0425">
        <w:t>}</w:t>
      </w:r>
    </w:p>
    <w:p w14:paraId="38B21A5C" w14:textId="77777777" w:rsidR="00BB1805" w:rsidRPr="00FD0425" w:rsidRDefault="00BB1805" w:rsidP="00BB1805">
      <w:pPr>
        <w:pStyle w:val="PL"/>
      </w:pPr>
    </w:p>
    <w:p w14:paraId="23AA16E9" w14:textId="77777777" w:rsidR="00BB1805" w:rsidRPr="00FD0425" w:rsidRDefault="00BB1805" w:rsidP="00BB1805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4F3DBA2A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0E1BCF14" w14:textId="77777777" w:rsidR="00BB1805" w:rsidRPr="00FD0425" w:rsidRDefault="00BB1805" w:rsidP="00BB1805">
      <w:pPr>
        <w:pStyle w:val="PL"/>
      </w:pPr>
      <w:r w:rsidRPr="00FD0425">
        <w:t>}</w:t>
      </w:r>
    </w:p>
    <w:p w14:paraId="5BE3E25E" w14:textId="77777777" w:rsidR="00BB1805" w:rsidRPr="00FD0425" w:rsidRDefault="00BB1805" w:rsidP="00BB1805">
      <w:pPr>
        <w:pStyle w:val="PL"/>
      </w:pPr>
    </w:p>
    <w:p w14:paraId="50702184" w14:textId="77777777" w:rsidR="00BB1805" w:rsidRPr="00FD0425" w:rsidRDefault="00BB1805" w:rsidP="00BB1805">
      <w:pPr>
        <w:pStyle w:val="PL"/>
      </w:pPr>
      <w:r w:rsidRPr="00FD0425">
        <w:t>MaximumCellListSize ::= INTEGER(1..16384, ...)</w:t>
      </w:r>
    </w:p>
    <w:p w14:paraId="78C297F8" w14:textId="77777777" w:rsidR="00BB1805" w:rsidRPr="00FD0425" w:rsidRDefault="00BB1805" w:rsidP="00BB1805">
      <w:pPr>
        <w:pStyle w:val="PL"/>
      </w:pPr>
    </w:p>
    <w:p w14:paraId="5C4D0F2F" w14:textId="77777777" w:rsidR="00BB1805" w:rsidRPr="00FD0425" w:rsidRDefault="00BB1805" w:rsidP="00BB1805">
      <w:pPr>
        <w:pStyle w:val="PL"/>
        <w:outlineLvl w:val="3"/>
      </w:pPr>
      <w:r w:rsidRPr="00FD0425">
        <w:t>-- N</w:t>
      </w:r>
    </w:p>
    <w:p w14:paraId="134C754A" w14:textId="77777777" w:rsidR="00BB1805" w:rsidRPr="00FD0425" w:rsidRDefault="00BB1805" w:rsidP="00BB1805">
      <w:pPr>
        <w:pStyle w:val="PL"/>
      </w:pPr>
    </w:p>
    <w:p w14:paraId="773C4AFB" w14:textId="77777777" w:rsidR="00BB1805" w:rsidRPr="00FD0425" w:rsidRDefault="00BB1805" w:rsidP="00BB1805">
      <w:pPr>
        <w:pStyle w:val="PL"/>
      </w:pPr>
      <w:r w:rsidRPr="00FD0425">
        <w:t>NE-DC-TDM-Pattern ::= SEQUENCE {</w:t>
      </w:r>
    </w:p>
    <w:p w14:paraId="5F157ABD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561292BB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2193E342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41820DDA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  <w:t>...</w:t>
      </w:r>
    </w:p>
    <w:p w14:paraId="355A4AD9" w14:textId="77777777" w:rsidR="00BB1805" w:rsidRPr="00FD0425" w:rsidRDefault="00BB1805" w:rsidP="00BB1805">
      <w:pPr>
        <w:pStyle w:val="PL"/>
      </w:pPr>
      <w:r w:rsidRPr="00FD0425">
        <w:t>}</w:t>
      </w:r>
    </w:p>
    <w:p w14:paraId="63F63AD3" w14:textId="77777777" w:rsidR="00BB1805" w:rsidRPr="00FD0425" w:rsidRDefault="00BB1805" w:rsidP="00BB1805">
      <w:pPr>
        <w:pStyle w:val="PL"/>
      </w:pPr>
    </w:p>
    <w:p w14:paraId="783BA23E" w14:textId="77777777" w:rsidR="00BB1805" w:rsidRPr="00FD0425" w:rsidRDefault="00BB1805" w:rsidP="00BB1805">
      <w:pPr>
        <w:pStyle w:val="PL"/>
      </w:pPr>
      <w:r w:rsidRPr="00FD0425">
        <w:t>NE-DC-TDM-Pattern-ExtIEs XNAP-PROTOCOL-EXTENSION ::= {</w:t>
      </w:r>
    </w:p>
    <w:p w14:paraId="22CC0C73" w14:textId="77777777" w:rsidR="00BB1805" w:rsidRPr="00FD0425" w:rsidRDefault="00BB1805" w:rsidP="00BB1805">
      <w:pPr>
        <w:pStyle w:val="PL"/>
      </w:pPr>
      <w:r w:rsidRPr="00FD0425">
        <w:t>...</w:t>
      </w:r>
    </w:p>
    <w:p w14:paraId="09066F39" w14:textId="77777777" w:rsidR="00BB1805" w:rsidRPr="00FD0425" w:rsidRDefault="00BB1805" w:rsidP="00BB1805">
      <w:pPr>
        <w:pStyle w:val="PL"/>
      </w:pPr>
      <w:r w:rsidRPr="00FD0425">
        <w:t>}</w:t>
      </w:r>
    </w:p>
    <w:p w14:paraId="56E59035" w14:textId="77777777" w:rsidR="00BB1805" w:rsidRPr="00FD0425" w:rsidRDefault="00BB1805" w:rsidP="00BB1805">
      <w:pPr>
        <w:pStyle w:val="PL"/>
      </w:pPr>
    </w:p>
    <w:p w14:paraId="3FDA2B6D" w14:textId="77777777" w:rsidR="00BB1805" w:rsidRPr="00FD0425" w:rsidRDefault="00BB1805" w:rsidP="00BB1805">
      <w:pPr>
        <w:pStyle w:val="PL"/>
      </w:pPr>
      <w:bookmarkStart w:id="927" w:name="_Hlk515377169"/>
      <w:r w:rsidRPr="00FD0425">
        <w:t>NeighbourInformation-E-UTRA</w:t>
      </w:r>
      <w:bookmarkEnd w:id="927"/>
      <w:r w:rsidRPr="00FD0425">
        <w:t xml:space="preserve"> ::= SEQUENCE (SIZE(1..maxnoofNeighbours)) OF NeighbourInformation-E-UTRA-Item</w:t>
      </w:r>
    </w:p>
    <w:p w14:paraId="2FC0DD33" w14:textId="77777777" w:rsidR="00BB1805" w:rsidRPr="00FD0425" w:rsidRDefault="00BB1805" w:rsidP="00BB1805">
      <w:pPr>
        <w:pStyle w:val="PL"/>
      </w:pPr>
    </w:p>
    <w:p w14:paraId="14F2B6E3" w14:textId="77777777" w:rsidR="00BB1805" w:rsidRPr="00FD0425" w:rsidRDefault="00BB1805" w:rsidP="00BB1805">
      <w:pPr>
        <w:pStyle w:val="PL"/>
      </w:pPr>
      <w:r w:rsidRPr="00FD0425">
        <w:t>NeighbourInformation-E-UTRA-Item ::= SEQUENCE {</w:t>
      </w:r>
    </w:p>
    <w:p w14:paraId="3E5ECF46" w14:textId="77777777" w:rsidR="00BB1805" w:rsidRPr="005C4F5C" w:rsidRDefault="00BB1805" w:rsidP="00BB1805">
      <w:pPr>
        <w:pStyle w:val="PL"/>
        <w:rPr>
          <w:noProof w:val="0"/>
          <w:snapToGrid w:val="0"/>
          <w:lang w:val="pl-PL"/>
        </w:rPr>
      </w:pPr>
      <w:r w:rsidRPr="00FD0425">
        <w:rPr>
          <w:noProof w:val="0"/>
          <w:snapToGrid w:val="0"/>
        </w:rPr>
        <w:tab/>
      </w:r>
      <w:r w:rsidRPr="005C4F5C">
        <w:rPr>
          <w:noProof w:val="0"/>
          <w:snapToGrid w:val="0"/>
          <w:lang w:val="pl-PL"/>
        </w:rPr>
        <w:t>e-</w:t>
      </w:r>
      <w:proofErr w:type="spellStart"/>
      <w:r w:rsidRPr="005C4F5C">
        <w:rPr>
          <w:noProof w:val="0"/>
          <w:snapToGrid w:val="0"/>
          <w:lang w:val="pl-PL"/>
        </w:rPr>
        <w:t>utra</w:t>
      </w:r>
      <w:proofErr w:type="spellEnd"/>
      <w:r w:rsidRPr="005C4F5C">
        <w:rPr>
          <w:noProof w:val="0"/>
          <w:snapToGrid w:val="0"/>
          <w:lang w:val="pl-PL"/>
        </w:rPr>
        <w:t>-PCI</w:t>
      </w:r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  <w:t>E-UTRAPCI,</w:t>
      </w:r>
    </w:p>
    <w:p w14:paraId="56427BBB" w14:textId="77777777" w:rsidR="00BB1805" w:rsidRPr="005C4F5C" w:rsidRDefault="00BB1805" w:rsidP="00BB1805">
      <w:pPr>
        <w:pStyle w:val="PL"/>
        <w:rPr>
          <w:noProof w:val="0"/>
          <w:snapToGrid w:val="0"/>
          <w:lang w:val="pl-PL"/>
        </w:rPr>
      </w:pPr>
      <w:r w:rsidRPr="005C4F5C">
        <w:rPr>
          <w:noProof w:val="0"/>
          <w:snapToGrid w:val="0"/>
          <w:lang w:val="pl-PL"/>
        </w:rPr>
        <w:tab/>
        <w:t>e-</w:t>
      </w:r>
      <w:proofErr w:type="spellStart"/>
      <w:r w:rsidRPr="005C4F5C">
        <w:rPr>
          <w:noProof w:val="0"/>
          <w:snapToGrid w:val="0"/>
          <w:lang w:val="pl-PL"/>
        </w:rPr>
        <w:t>utra</w:t>
      </w:r>
      <w:proofErr w:type="spellEnd"/>
      <w:r w:rsidRPr="005C4F5C">
        <w:rPr>
          <w:noProof w:val="0"/>
          <w:snapToGrid w:val="0"/>
          <w:lang w:val="pl-PL"/>
        </w:rPr>
        <w:t>-</w:t>
      </w:r>
      <w:proofErr w:type="spellStart"/>
      <w:r w:rsidRPr="005C4F5C">
        <w:rPr>
          <w:noProof w:val="0"/>
          <w:snapToGrid w:val="0"/>
          <w:lang w:val="pl-PL"/>
        </w:rPr>
        <w:t>cgi</w:t>
      </w:r>
      <w:proofErr w:type="spellEnd"/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  <w:t>E-UTRA-CGI,</w:t>
      </w:r>
    </w:p>
    <w:p w14:paraId="4F91A3D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5C4F5C">
        <w:rPr>
          <w:noProof w:val="0"/>
          <w:snapToGrid w:val="0"/>
          <w:lang w:val="pl-PL"/>
        </w:rPr>
        <w:tab/>
      </w:r>
      <w:proofErr w:type="spellStart"/>
      <w:r w:rsidRPr="00FD0425">
        <w:rPr>
          <w:noProof w:val="0"/>
          <w:snapToGrid w:val="0"/>
        </w:rPr>
        <w:t>earfcn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928" w:name="_Hlk515377005"/>
      <w:r w:rsidRPr="00FD0425">
        <w:rPr>
          <w:noProof w:val="0"/>
          <w:snapToGrid w:val="0"/>
        </w:rPr>
        <w:t>E-UTRAARFCN</w:t>
      </w:r>
      <w:bookmarkEnd w:id="928"/>
      <w:r w:rsidRPr="00FD0425">
        <w:rPr>
          <w:noProof w:val="0"/>
          <w:snapToGrid w:val="0"/>
        </w:rPr>
        <w:t>,</w:t>
      </w:r>
    </w:p>
    <w:p w14:paraId="2146CF4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TAC</w:t>
      </w:r>
      <w:proofErr w:type="spellEnd"/>
      <w:r w:rsidRPr="00FD0425">
        <w:rPr>
          <w:noProof w:val="0"/>
          <w:snapToGrid w:val="0"/>
        </w:rPr>
        <w:t>,</w:t>
      </w:r>
    </w:p>
    <w:p w14:paraId="348A0F9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F85BE7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NeighbourInformation</w:t>
      </w:r>
      <w:proofErr w:type="spellEnd"/>
      <w:r w:rsidRPr="00FD0425">
        <w:t>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38E7EF0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4C9FB0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3AFC4FC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4924CD0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23DADC2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3C0CF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0C97EC7" w14:textId="77777777" w:rsidR="00BB1805" w:rsidRPr="00FD0425" w:rsidRDefault="00BB1805" w:rsidP="00BB1805">
      <w:pPr>
        <w:pStyle w:val="PL"/>
      </w:pPr>
    </w:p>
    <w:p w14:paraId="4D114A1F" w14:textId="77777777" w:rsidR="00BB1805" w:rsidRPr="00FD0425" w:rsidRDefault="00BB1805" w:rsidP="00BB1805">
      <w:pPr>
        <w:pStyle w:val="PL"/>
      </w:pPr>
    </w:p>
    <w:p w14:paraId="2B555916" w14:textId="77777777" w:rsidR="00BB1805" w:rsidRPr="00FD0425" w:rsidRDefault="00BB1805" w:rsidP="00BB1805">
      <w:pPr>
        <w:pStyle w:val="PL"/>
      </w:pPr>
      <w:bookmarkStart w:id="929" w:name="_Hlk515377583"/>
      <w:r w:rsidRPr="00FD0425">
        <w:t xml:space="preserve">NeighbourInformation-NR </w:t>
      </w:r>
      <w:bookmarkEnd w:id="929"/>
      <w:r w:rsidRPr="00FD0425">
        <w:t>::= SEQUENCE (SIZE(1..maxnoofNeighbours)) OF NeighbourInformation-NR-Item</w:t>
      </w:r>
    </w:p>
    <w:p w14:paraId="04476D6C" w14:textId="77777777" w:rsidR="00BB1805" w:rsidRPr="00FD0425" w:rsidRDefault="00BB1805" w:rsidP="00BB1805">
      <w:pPr>
        <w:pStyle w:val="PL"/>
      </w:pPr>
    </w:p>
    <w:p w14:paraId="433D8633" w14:textId="77777777" w:rsidR="00BB1805" w:rsidRPr="00FD0425" w:rsidRDefault="00BB1805" w:rsidP="00BB1805">
      <w:pPr>
        <w:pStyle w:val="PL"/>
      </w:pPr>
      <w:r w:rsidRPr="00FD0425">
        <w:t>NeighbourInformation-NR-Item ::= SEQUENCE {</w:t>
      </w:r>
    </w:p>
    <w:p w14:paraId="2A5234A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2EBBF577" w14:textId="77777777" w:rsidR="00BB1805" w:rsidRPr="005C4F5C" w:rsidRDefault="00BB1805" w:rsidP="00BB1805">
      <w:pPr>
        <w:pStyle w:val="PL"/>
        <w:rPr>
          <w:noProof w:val="0"/>
          <w:snapToGrid w:val="0"/>
          <w:lang w:val="pl-PL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5C4F5C">
        <w:rPr>
          <w:noProof w:val="0"/>
          <w:snapToGrid w:val="0"/>
          <w:lang w:val="pl-PL" w:eastAsia="zh-CN"/>
        </w:rPr>
        <w:t>nr-</w:t>
      </w:r>
      <w:proofErr w:type="spellStart"/>
      <w:r w:rsidRPr="005C4F5C">
        <w:rPr>
          <w:noProof w:val="0"/>
          <w:snapToGrid w:val="0"/>
          <w:lang w:val="pl-PL" w:eastAsia="zh-CN"/>
        </w:rPr>
        <w:t>cgi</w:t>
      </w:r>
      <w:proofErr w:type="spellEnd"/>
      <w:r w:rsidRPr="005C4F5C">
        <w:rPr>
          <w:noProof w:val="0"/>
          <w:snapToGrid w:val="0"/>
          <w:lang w:val="pl-PL" w:eastAsia="zh-CN"/>
        </w:rPr>
        <w:tab/>
      </w:r>
      <w:r w:rsidRPr="005C4F5C">
        <w:rPr>
          <w:noProof w:val="0"/>
          <w:snapToGrid w:val="0"/>
          <w:lang w:val="pl-PL" w:eastAsia="zh-CN"/>
        </w:rPr>
        <w:tab/>
      </w:r>
      <w:r w:rsidRPr="005C4F5C">
        <w:rPr>
          <w:noProof w:val="0"/>
          <w:snapToGrid w:val="0"/>
          <w:lang w:val="pl-PL" w:eastAsia="zh-CN"/>
        </w:rPr>
        <w:tab/>
      </w:r>
      <w:r w:rsidRPr="005C4F5C">
        <w:rPr>
          <w:noProof w:val="0"/>
          <w:snapToGrid w:val="0"/>
          <w:lang w:val="pl-PL" w:eastAsia="zh-CN"/>
        </w:rPr>
        <w:tab/>
      </w:r>
      <w:r w:rsidRPr="005C4F5C">
        <w:rPr>
          <w:noProof w:val="0"/>
          <w:snapToGrid w:val="0"/>
          <w:lang w:val="pl-PL" w:eastAsia="zh-CN"/>
        </w:rPr>
        <w:tab/>
      </w:r>
      <w:r w:rsidRPr="005C4F5C">
        <w:rPr>
          <w:noProof w:val="0"/>
          <w:snapToGrid w:val="0"/>
          <w:lang w:val="pl-PL" w:eastAsia="zh-CN"/>
        </w:rPr>
        <w:tab/>
      </w:r>
      <w:r w:rsidRPr="005C4F5C">
        <w:rPr>
          <w:noProof w:val="0"/>
          <w:snapToGrid w:val="0"/>
          <w:lang w:val="pl-PL" w:eastAsia="zh-CN"/>
        </w:rPr>
        <w:tab/>
      </w:r>
      <w:r w:rsidRPr="005C4F5C">
        <w:rPr>
          <w:noProof w:val="0"/>
          <w:snapToGrid w:val="0"/>
          <w:lang w:val="pl-PL" w:eastAsia="zh-CN"/>
        </w:rPr>
        <w:tab/>
      </w:r>
      <w:r w:rsidRPr="005C4F5C">
        <w:rPr>
          <w:lang w:val="pl-PL"/>
        </w:rPr>
        <w:t>NR-CGI</w:t>
      </w:r>
      <w:r w:rsidRPr="005C4F5C">
        <w:rPr>
          <w:noProof w:val="0"/>
          <w:snapToGrid w:val="0"/>
          <w:lang w:val="pl-PL" w:eastAsia="zh-CN"/>
        </w:rPr>
        <w:t>,</w:t>
      </w:r>
    </w:p>
    <w:p w14:paraId="7BC4B28A" w14:textId="77777777" w:rsidR="00BB1805" w:rsidRPr="005C4F5C" w:rsidRDefault="00BB1805" w:rsidP="00BB1805">
      <w:pPr>
        <w:pStyle w:val="PL"/>
        <w:rPr>
          <w:noProof w:val="0"/>
          <w:snapToGrid w:val="0"/>
          <w:lang w:val="pl-PL"/>
        </w:rPr>
      </w:pPr>
      <w:r w:rsidRPr="005C4F5C">
        <w:rPr>
          <w:noProof w:val="0"/>
          <w:snapToGrid w:val="0"/>
          <w:lang w:val="pl-PL"/>
        </w:rPr>
        <w:tab/>
        <w:t>tac</w:t>
      </w:r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</w:r>
      <w:r w:rsidRPr="005C4F5C">
        <w:rPr>
          <w:noProof w:val="0"/>
          <w:snapToGrid w:val="0"/>
          <w:lang w:val="pl-PL"/>
        </w:rPr>
        <w:tab/>
      </w:r>
      <w:proofErr w:type="spellStart"/>
      <w:r w:rsidRPr="005C4F5C">
        <w:rPr>
          <w:noProof w:val="0"/>
          <w:snapToGrid w:val="0"/>
          <w:lang w:val="pl-PL"/>
        </w:rPr>
        <w:t>TAC</w:t>
      </w:r>
      <w:proofErr w:type="spellEnd"/>
      <w:r w:rsidRPr="005C4F5C">
        <w:rPr>
          <w:noProof w:val="0"/>
          <w:snapToGrid w:val="0"/>
          <w:lang w:val="pl-PL"/>
        </w:rPr>
        <w:t>,</w:t>
      </w:r>
    </w:p>
    <w:p w14:paraId="44024FF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5C4F5C">
        <w:rPr>
          <w:noProof w:val="0"/>
          <w:snapToGrid w:val="0"/>
          <w:lang w:val="pl-PL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7C1BB7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14:paraId="4E41F28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530178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930" w:name="OLE_LINK26"/>
      <w:r w:rsidRPr="00FD0425">
        <w:rPr>
          <w:snapToGrid w:val="0"/>
          <w:lang w:eastAsia="zh-CN"/>
        </w:rPr>
        <w:t>measurementTimingConfiguration</w:t>
      </w:r>
      <w:bookmarkEnd w:id="930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7A771DC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46BE767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3D3BA5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C9FEF19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5EA46FF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6568476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C88DB4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950A228" w14:textId="77777777" w:rsidR="00BB1805" w:rsidRPr="00FD0425" w:rsidRDefault="00BB1805" w:rsidP="00BB1805">
      <w:pPr>
        <w:pStyle w:val="PL"/>
      </w:pPr>
    </w:p>
    <w:p w14:paraId="0569CC73" w14:textId="77777777" w:rsidR="00BB1805" w:rsidRPr="00FD0425" w:rsidRDefault="00BB1805" w:rsidP="00BB1805">
      <w:pPr>
        <w:pStyle w:val="PL"/>
      </w:pPr>
    </w:p>
    <w:p w14:paraId="46D50B2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 xml:space="preserve"> ::= CHOICE {</w:t>
      </w:r>
    </w:p>
    <w:p w14:paraId="761AAE6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,</w:t>
      </w:r>
    </w:p>
    <w:p w14:paraId="78A1F60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,</w:t>
      </w:r>
    </w:p>
    <w:p w14:paraId="7867EBAA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5C8CE78" w14:textId="77777777" w:rsidR="00BB1805" w:rsidRPr="00FD0425" w:rsidRDefault="00BB1805" w:rsidP="00BB1805">
      <w:pPr>
        <w:pStyle w:val="PL"/>
      </w:pPr>
      <w:r w:rsidRPr="00FD0425">
        <w:t>}</w:t>
      </w:r>
    </w:p>
    <w:p w14:paraId="43A5B938" w14:textId="77777777" w:rsidR="00BB1805" w:rsidRPr="00FD0425" w:rsidRDefault="00BB1805" w:rsidP="00BB1805">
      <w:pPr>
        <w:pStyle w:val="PL"/>
      </w:pPr>
    </w:p>
    <w:p w14:paraId="47BF7B3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17E635E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AEF21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89B937" w14:textId="77777777" w:rsidR="00BB1805" w:rsidRPr="00FD0425" w:rsidRDefault="00BB1805" w:rsidP="00BB1805">
      <w:pPr>
        <w:pStyle w:val="PL"/>
      </w:pPr>
    </w:p>
    <w:p w14:paraId="659345A0" w14:textId="77777777" w:rsidR="00BB1805" w:rsidRPr="00FD0425" w:rsidRDefault="00BB1805" w:rsidP="00BB1805">
      <w:pPr>
        <w:pStyle w:val="PL"/>
      </w:pPr>
    </w:p>
    <w:p w14:paraId="5DE2F26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6679324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5289B83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</w:t>
      </w:r>
      <w:proofErr w:type="spellStart"/>
      <w:r w:rsidRPr="00FD0425">
        <w:rPr>
          <w:noProof w:val="0"/>
          <w:snapToGrid w:val="0"/>
        </w:rPr>
        <w:t>FequInfo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086DC0B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75873466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5EF219ED" w14:textId="77777777" w:rsidR="00BB1805" w:rsidRPr="00FD0425" w:rsidRDefault="00BB1805" w:rsidP="00BB1805">
      <w:pPr>
        <w:pStyle w:val="PL"/>
      </w:pPr>
      <w:r w:rsidRPr="00FD0425">
        <w:t>}</w:t>
      </w:r>
    </w:p>
    <w:p w14:paraId="08D97018" w14:textId="77777777" w:rsidR="00BB1805" w:rsidRPr="00FD0425" w:rsidRDefault="00BB1805" w:rsidP="00BB1805">
      <w:pPr>
        <w:pStyle w:val="PL"/>
      </w:pPr>
    </w:p>
    <w:p w14:paraId="18ADF7C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65074377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2B41295" w14:textId="77777777" w:rsidR="00BB1805" w:rsidRPr="00FD0425" w:rsidRDefault="00BB1805" w:rsidP="00BB1805">
      <w:pPr>
        <w:pStyle w:val="PL"/>
      </w:pPr>
      <w:r w:rsidRPr="00FD0425">
        <w:t>}</w:t>
      </w:r>
    </w:p>
    <w:p w14:paraId="3139BC9D" w14:textId="77777777" w:rsidR="00BB1805" w:rsidRPr="00FD0425" w:rsidRDefault="00BB1805" w:rsidP="00BB1805">
      <w:pPr>
        <w:pStyle w:val="PL"/>
      </w:pPr>
    </w:p>
    <w:p w14:paraId="0F05AEC0" w14:textId="77777777" w:rsidR="00BB1805" w:rsidRPr="00FD0425" w:rsidRDefault="00BB1805" w:rsidP="00BB1805">
      <w:pPr>
        <w:pStyle w:val="PL"/>
      </w:pPr>
    </w:p>
    <w:p w14:paraId="680DBBD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bookmarkStart w:id="931" w:name="_Hlk513536763"/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 xml:space="preserve"> ::= SEQUENCE {</w:t>
      </w:r>
    </w:p>
    <w:p w14:paraId="71EB000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</w:t>
      </w:r>
      <w:proofErr w:type="spellStart"/>
      <w:r w:rsidRPr="00FD0425">
        <w:rPr>
          <w:noProof w:val="0"/>
          <w:snapToGrid w:val="0"/>
        </w:rPr>
        <w:t>FreqInfo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5F6C710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5E3999DF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2D0E8E9" w14:textId="77777777" w:rsidR="00BB1805" w:rsidRPr="00FD0425" w:rsidRDefault="00BB1805" w:rsidP="00BB1805">
      <w:pPr>
        <w:pStyle w:val="PL"/>
      </w:pPr>
      <w:r w:rsidRPr="00FD0425">
        <w:t>}</w:t>
      </w:r>
    </w:p>
    <w:p w14:paraId="038417E0" w14:textId="77777777" w:rsidR="00BB1805" w:rsidRPr="00FD0425" w:rsidRDefault="00BB1805" w:rsidP="00BB1805">
      <w:pPr>
        <w:pStyle w:val="PL"/>
      </w:pPr>
    </w:p>
    <w:p w14:paraId="7D94AF0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4C0CC59D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105F8EB" w14:textId="77777777" w:rsidR="00BB1805" w:rsidRPr="00FD0425" w:rsidRDefault="00BB1805" w:rsidP="00BB1805">
      <w:pPr>
        <w:pStyle w:val="PL"/>
      </w:pPr>
      <w:r w:rsidRPr="00FD0425">
        <w:t>}</w:t>
      </w:r>
    </w:p>
    <w:p w14:paraId="7D2B23E3" w14:textId="77777777" w:rsidR="00BB1805" w:rsidRPr="00FD0425" w:rsidRDefault="00BB1805" w:rsidP="00BB1805">
      <w:pPr>
        <w:pStyle w:val="PL"/>
      </w:pPr>
    </w:p>
    <w:p w14:paraId="7B0CB778" w14:textId="77777777" w:rsidR="00BB1805" w:rsidRPr="00FD0425" w:rsidRDefault="00BB1805" w:rsidP="00BB1805">
      <w:pPr>
        <w:pStyle w:val="PL"/>
      </w:pPr>
    </w:p>
    <w:p w14:paraId="31E7681C" w14:textId="77777777" w:rsidR="00BB1805" w:rsidRPr="00FD0425" w:rsidRDefault="00BB1805" w:rsidP="00BB1805">
      <w:pPr>
        <w:pStyle w:val="PL"/>
      </w:pPr>
      <w:r w:rsidRPr="00FD0425">
        <w:t>NG-RAN-Cell-Identity</w:t>
      </w:r>
      <w:bookmarkEnd w:id="931"/>
      <w:r w:rsidRPr="00FD0425">
        <w:t xml:space="preserve"> ::= CHOICE {</w:t>
      </w:r>
    </w:p>
    <w:p w14:paraId="1591DB35" w14:textId="77777777" w:rsidR="00BB1805" w:rsidRPr="00FD0425" w:rsidRDefault="00BB1805" w:rsidP="00BB180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17933C59" w14:textId="77777777" w:rsidR="00BB1805" w:rsidRPr="00FD0425" w:rsidRDefault="00BB1805" w:rsidP="00BB1805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067EEFBD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EBFCB20" w14:textId="77777777" w:rsidR="00BB1805" w:rsidRPr="00FD0425" w:rsidRDefault="00BB1805" w:rsidP="00BB1805">
      <w:pPr>
        <w:pStyle w:val="PL"/>
      </w:pPr>
      <w:r w:rsidRPr="00FD0425">
        <w:t>}</w:t>
      </w:r>
    </w:p>
    <w:p w14:paraId="2EE05D92" w14:textId="77777777" w:rsidR="00BB1805" w:rsidRPr="00FD0425" w:rsidRDefault="00BB1805" w:rsidP="00BB1805">
      <w:pPr>
        <w:pStyle w:val="PL"/>
      </w:pPr>
    </w:p>
    <w:p w14:paraId="707286C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74AA3B5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B4575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87AED9" w14:textId="77777777" w:rsidR="00BB1805" w:rsidRPr="00FD0425" w:rsidRDefault="00BB1805" w:rsidP="00BB1805">
      <w:pPr>
        <w:pStyle w:val="PL"/>
      </w:pPr>
    </w:p>
    <w:p w14:paraId="764B998A" w14:textId="77777777" w:rsidR="00BB1805" w:rsidRPr="00FD0425" w:rsidRDefault="00BB1805" w:rsidP="00BB1805">
      <w:pPr>
        <w:pStyle w:val="PL"/>
      </w:pPr>
    </w:p>
    <w:p w14:paraId="4D4E33C0" w14:textId="77777777" w:rsidR="00BB1805" w:rsidRPr="00FD0425" w:rsidRDefault="00BB1805" w:rsidP="00BB1805">
      <w:pPr>
        <w:pStyle w:val="PL"/>
      </w:pPr>
      <w:r w:rsidRPr="00FD0425">
        <w:t>NG-RAN-CellPCI ::= CHOICE {</w:t>
      </w:r>
    </w:p>
    <w:p w14:paraId="4C2426E3" w14:textId="77777777" w:rsidR="00BB1805" w:rsidRPr="00FD0425" w:rsidRDefault="00BB1805" w:rsidP="00BB180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21F4C003" w14:textId="77777777" w:rsidR="00BB1805" w:rsidRPr="00FD0425" w:rsidRDefault="00BB1805" w:rsidP="00BB1805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  <w:t>E-UTRAPCI,</w:t>
      </w:r>
    </w:p>
    <w:p w14:paraId="4576FB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14:paraId="00AE35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41EE74" w14:textId="77777777" w:rsidR="00BB1805" w:rsidRPr="00FD0425" w:rsidRDefault="00BB1805" w:rsidP="00BB1805">
      <w:pPr>
        <w:pStyle w:val="PL"/>
        <w:rPr>
          <w:snapToGrid w:val="0"/>
        </w:rPr>
      </w:pPr>
    </w:p>
    <w:p w14:paraId="1A659E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14:paraId="477B89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4670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5E51DA" w14:textId="77777777" w:rsidR="00BB1805" w:rsidRPr="00FD0425" w:rsidRDefault="00BB1805" w:rsidP="00BB1805">
      <w:pPr>
        <w:pStyle w:val="PL"/>
      </w:pPr>
    </w:p>
    <w:p w14:paraId="1376F556" w14:textId="77777777" w:rsidR="00BB1805" w:rsidRPr="00FD0425" w:rsidRDefault="00BB1805" w:rsidP="00BB1805">
      <w:pPr>
        <w:pStyle w:val="PL"/>
      </w:pPr>
    </w:p>
    <w:p w14:paraId="55AE8F40" w14:textId="77777777" w:rsidR="00BB1805" w:rsidRPr="00FD0425" w:rsidRDefault="00BB1805" w:rsidP="00BB1805">
      <w:pPr>
        <w:pStyle w:val="PL"/>
      </w:pPr>
      <w:bookmarkStart w:id="932" w:name="_Hlk513550371"/>
      <w:r w:rsidRPr="00FD0425">
        <w:rPr>
          <w:rFonts w:eastAsia="Batang"/>
        </w:rPr>
        <w:t xml:space="preserve">NG-RANnodeUEXnAPID </w:t>
      </w:r>
      <w:bookmarkEnd w:id="932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24BA6E22" w14:textId="77777777" w:rsidR="00BB1805" w:rsidRPr="00FD0425" w:rsidRDefault="00BB1805" w:rsidP="00BB1805">
      <w:pPr>
        <w:pStyle w:val="PL"/>
      </w:pPr>
    </w:p>
    <w:p w14:paraId="1F1FC6B3" w14:textId="77777777" w:rsidR="00BB1805" w:rsidRPr="00FD0425" w:rsidRDefault="00BB1805" w:rsidP="00BB1805">
      <w:pPr>
        <w:pStyle w:val="PL"/>
      </w:pPr>
    </w:p>
    <w:p w14:paraId="21168B49" w14:textId="77777777" w:rsidR="00BB1805" w:rsidRPr="00FD0425" w:rsidRDefault="00BB1805" w:rsidP="00BB1805">
      <w:pPr>
        <w:pStyle w:val="PL"/>
        <w:rPr>
          <w:rStyle w:val="PLChar"/>
        </w:rPr>
      </w:pPr>
      <w:bookmarkStart w:id="933" w:name="_Hlk515425589"/>
      <w:r w:rsidRPr="00FD0425">
        <w:rPr>
          <w:rStyle w:val="PLChar"/>
        </w:rPr>
        <w:t>N</w:t>
      </w:r>
      <w:bookmarkStart w:id="934" w:name="_Hlk513546616"/>
      <w:r w:rsidRPr="00FD0425">
        <w:rPr>
          <w:rStyle w:val="PLChar"/>
        </w:rPr>
        <w:t>onDynamic5QIDescriptor</w:t>
      </w:r>
      <w:bookmarkEnd w:id="933"/>
      <w:bookmarkEnd w:id="934"/>
      <w:r w:rsidRPr="00FD0425">
        <w:rPr>
          <w:rStyle w:val="PLChar"/>
        </w:rPr>
        <w:t xml:space="preserve"> ::= SEQUENCE {</w:t>
      </w:r>
    </w:p>
    <w:p w14:paraId="78EA2338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495601EC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039487D7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42BF30F" w14:textId="77777777" w:rsidR="00BB1805" w:rsidRPr="00FD0425" w:rsidRDefault="00BB1805" w:rsidP="00BB180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551869E1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A2B814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17C9ADB" w14:textId="77777777" w:rsidR="00BB1805" w:rsidRPr="00FD0425" w:rsidRDefault="00BB1805" w:rsidP="00BB1805">
      <w:pPr>
        <w:pStyle w:val="PL"/>
      </w:pPr>
      <w:r w:rsidRPr="00FD0425">
        <w:t>}</w:t>
      </w:r>
    </w:p>
    <w:p w14:paraId="744D70E3" w14:textId="77777777" w:rsidR="00BB1805" w:rsidRPr="00FD0425" w:rsidRDefault="00BB1805" w:rsidP="00BB1805">
      <w:pPr>
        <w:pStyle w:val="PL"/>
      </w:pPr>
    </w:p>
    <w:p w14:paraId="59F0B08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1B1BCE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A8E62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C921FCA" w14:textId="77777777" w:rsidR="00BB1805" w:rsidRPr="00FD0425" w:rsidRDefault="00BB1805" w:rsidP="00BB1805">
      <w:pPr>
        <w:pStyle w:val="PL"/>
      </w:pPr>
    </w:p>
    <w:p w14:paraId="6CDA6D02" w14:textId="77777777" w:rsidR="00BB1805" w:rsidRPr="00FD0425" w:rsidRDefault="00BB1805" w:rsidP="00BB1805">
      <w:pPr>
        <w:pStyle w:val="PL"/>
      </w:pPr>
    </w:p>
    <w:p w14:paraId="1294E3C2" w14:textId="77777777" w:rsidR="00BB1805" w:rsidRPr="00FD0425" w:rsidRDefault="00BB1805" w:rsidP="00BB1805">
      <w:pPr>
        <w:pStyle w:val="PL"/>
      </w:pPr>
      <w:r w:rsidRPr="00FD0425">
        <w:t>NRARFCN</w:t>
      </w:r>
      <w:r w:rsidRPr="00FD0425">
        <w:tab/>
        <w:t>::= INTEGER (0.. maxNRARFCN)</w:t>
      </w:r>
    </w:p>
    <w:p w14:paraId="74F25108" w14:textId="77777777" w:rsidR="00BB1805" w:rsidRPr="00FD0425" w:rsidRDefault="00BB1805" w:rsidP="00BB1805">
      <w:pPr>
        <w:pStyle w:val="PL"/>
      </w:pPr>
    </w:p>
    <w:p w14:paraId="0F1B8BA8" w14:textId="77777777" w:rsidR="00BB1805" w:rsidRPr="00FD0425" w:rsidRDefault="00BB1805" w:rsidP="00BB1805">
      <w:pPr>
        <w:pStyle w:val="PL"/>
      </w:pPr>
    </w:p>
    <w:p w14:paraId="2EC9674D" w14:textId="77777777" w:rsidR="00BB1805" w:rsidRPr="00FD0425" w:rsidRDefault="00BB1805" w:rsidP="00BB1805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7F8CC272" w14:textId="77777777" w:rsidR="00BB1805" w:rsidRPr="00FD0425" w:rsidRDefault="00BB1805" w:rsidP="00BB1805">
      <w:pPr>
        <w:pStyle w:val="PL"/>
      </w:pPr>
    </w:p>
    <w:p w14:paraId="560C8892" w14:textId="77777777" w:rsidR="00BB1805" w:rsidRPr="00FD0425" w:rsidRDefault="00BB1805" w:rsidP="00BB1805">
      <w:pPr>
        <w:pStyle w:val="PL"/>
      </w:pPr>
    </w:p>
    <w:p w14:paraId="39E03E4D" w14:textId="77777777" w:rsidR="00BB1805" w:rsidRPr="00FD0425" w:rsidRDefault="00BB1805" w:rsidP="00BB1805">
      <w:pPr>
        <w:pStyle w:val="PL"/>
      </w:pPr>
      <w:r w:rsidRPr="00FD0425">
        <w:t>NG-RAN-Cell-Identity-ListinRANPagingArea ::= SEQUENCE (SIZE (1..maxnoofCellsinRNA)) OF NG-RAN-Cell-Identity</w:t>
      </w:r>
    </w:p>
    <w:p w14:paraId="6AC2F413" w14:textId="77777777" w:rsidR="00BB1805" w:rsidRPr="00FD0425" w:rsidRDefault="00BB1805" w:rsidP="00BB1805">
      <w:pPr>
        <w:pStyle w:val="PL"/>
      </w:pPr>
      <w:bookmarkStart w:id="935" w:name="_Hlk513540941"/>
    </w:p>
    <w:p w14:paraId="541A7084" w14:textId="77777777" w:rsidR="00BB1805" w:rsidRPr="00FD0425" w:rsidRDefault="00BB1805" w:rsidP="00BB1805">
      <w:pPr>
        <w:pStyle w:val="PL"/>
      </w:pPr>
    </w:p>
    <w:p w14:paraId="155B5C36" w14:textId="77777777" w:rsidR="00BB1805" w:rsidRPr="00FD0425" w:rsidRDefault="00BB1805" w:rsidP="00BB1805">
      <w:pPr>
        <w:pStyle w:val="PL"/>
      </w:pPr>
      <w:r w:rsidRPr="00FD0425">
        <w:t>NR-CGI</w:t>
      </w:r>
      <w:bookmarkEnd w:id="935"/>
      <w:r w:rsidRPr="00FD0425">
        <w:t xml:space="preserve"> ::= SEQUENCE {</w:t>
      </w:r>
    </w:p>
    <w:p w14:paraId="6CED3870" w14:textId="77777777" w:rsidR="00BB1805" w:rsidRPr="00FD0425" w:rsidRDefault="00BB1805" w:rsidP="00BB180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639B2310" w14:textId="77777777" w:rsidR="00BB1805" w:rsidRPr="00FD0425" w:rsidRDefault="00BB1805" w:rsidP="00BB1805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519CF8C0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NR-CGI-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DFFB2B9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57815EF" w14:textId="77777777" w:rsidR="00BB1805" w:rsidRPr="00FD0425" w:rsidRDefault="00BB1805" w:rsidP="00BB1805">
      <w:pPr>
        <w:pStyle w:val="PL"/>
      </w:pPr>
      <w:r w:rsidRPr="00FD0425">
        <w:t>}</w:t>
      </w:r>
    </w:p>
    <w:p w14:paraId="0AEE4A8B" w14:textId="77777777" w:rsidR="00BB1805" w:rsidRPr="00FD0425" w:rsidRDefault="00BB1805" w:rsidP="00BB1805">
      <w:pPr>
        <w:pStyle w:val="PL"/>
      </w:pPr>
    </w:p>
    <w:p w14:paraId="72AE6C5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88042F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96D30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2A9BB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1A3C19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NRCyclicPrefix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n</w:t>
      </w:r>
      <w:r w:rsidRPr="00FD0425">
        <w:rPr>
          <w:noProof w:val="0"/>
          <w:snapToGrid w:val="0"/>
          <w:lang w:eastAsia="zh-CN"/>
        </w:rPr>
        <w:t xml:space="preserve">ormal, </w:t>
      </w:r>
      <w:r>
        <w:rPr>
          <w:noProof w:val="0"/>
          <w:snapToGrid w:val="0"/>
          <w:lang w:eastAsia="zh-CN"/>
        </w:rPr>
        <w:t>e</w:t>
      </w:r>
      <w:r w:rsidRPr="00FD0425">
        <w:rPr>
          <w:noProof w:val="0"/>
          <w:snapToGrid w:val="0"/>
          <w:lang w:eastAsia="zh-CN"/>
        </w:rPr>
        <w:t>xtended, ...}</w:t>
      </w:r>
    </w:p>
    <w:p w14:paraId="7245E9E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F2C653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NRDL-</w:t>
      </w:r>
      <w:proofErr w:type="spellStart"/>
      <w:r w:rsidRPr="00FD0425">
        <w:rPr>
          <w:noProof w:val="0"/>
          <w:snapToGrid w:val="0"/>
          <w:lang w:eastAsia="zh-CN"/>
        </w:rPr>
        <w:t>ULTransmissionPeriodicity</w:t>
      </w:r>
      <w:proofErr w:type="spellEnd"/>
      <w:r w:rsidRPr="00FD0425">
        <w:rPr>
          <w:noProof w:val="0"/>
          <w:snapToGrid w:val="0"/>
          <w:lang w:eastAsia="zh-CN"/>
        </w:rPr>
        <w:t xml:space="preserve"> ::= ENUMERATED {ms0p5, ms0p625, ms1, ms1p25, ms2, ms2p5, ms3, ms4, ms5, ms10, ms20, ms40, ms60, ms80, ms100, ms120, ms140, ms160, ...}</w:t>
      </w:r>
    </w:p>
    <w:p w14:paraId="6534D94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77F9BC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 INTEGER (1..1024, ...)</w:t>
      </w:r>
    </w:p>
    <w:p w14:paraId="35891E1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853C2D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066FA0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3992369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945B95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2E4211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4D5303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1A779CF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0F8CD25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3E2E133" w14:textId="77777777" w:rsidR="00BB1805" w:rsidRPr="00FD0425" w:rsidRDefault="00BB1805" w:rsidP="00BB1805">
      <w:pPr>
        <w:pStyle w:val="PL"/>
      </w:pPr>
      <w:r w:rsidRPr="00FD0425">
        <w:t>}</w:t>
      </w:r>
    </w:p>
    <w:p w14:paraId="61E65CC8" w14:textId="77777777" w:rsidR="00BB1805" w:rsidRPr="00FD0425" w:rsidRDefault="00BB1805" w:rsidP="00BB1805">
      <w:pPr>
        <w:pStyle w:val="PL"/>
      </w:pPr>
    </w:p>
    <w:p w14:paraId="5D825D3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3EEAC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C1F8C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711F4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3CA3A8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034A61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ED5624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bookmarkStart w:id="936" w:name="_Hlk515377712"/>
      <w:proofErr w:type="spellStart"/>
      <w:r w:rsidRPr="00FD0425">
        <w:rPr>
          <w:noProof w:val="0"/>
          <w:snapToGrid w:val="0"/>
          <w:lang w:eastAsia="zh-CN"/>
        </w:rPr>
        <w:t>NRFrequencyInfo</w:t>
      </w:r>
      <w:bookmarkEnd w:id="936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B27288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nrARFCN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784AF03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sul</w:t>
      </w:r>
      <w:proofErr w:type="spellEnd"/>
      <w:r w:rsidRPr="00FD0425">
        <w:rPr>
          <w:noProof w:val="0"/>
          <w:snapToGrid w:val="0"/>
          <w:lang w:eastAsia="zh-CN"/>
        </w:rPr>
        <w:t>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DEDCBF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frequencyBand</w:t>
      </w:r>
      <w:proofErr w:type="spellEnd"/>
      <w:r w:rsidRPr="00FD0425">
        <w:rPr>
          <w:noProof w:val="0"/>
          <w:snapToGrid w:val="0"/>
          <w:lang w:eastAsia="zh-CN"/>
        </w:rPr>
        <w:t>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-List,</w:t>
      </w:r>
    </w:p>
    <w:p w14:paraId="56B68AE3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NRFrequencyInfo-ExtIEs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FAFD4F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ED4872E" w14:textId="77777777" w:rsidR="00BB1805" w:rsidRPr="00FD0425" w:rsidRDefault="00BB1805" w:rsidP="00BB1805">
      <w:pPr>
        <w:pStyle w:val="PL"/>
      </w:pPr>
      <w:r w:rsidRPr="00FD0425">
        <w:t>}</w:t>
      </w:r>
    </w:p>
    <w:p w14:paraId="7A52D47C" w14:textId="77777777" w:rsidR="00BB1805" w:rsidRPr="00FD0425" w:rsidRDefault="00BB1805" w:rsidP="00BB1805">
      <w:pPr>
        <w:pStyle w:val="PL"/>
      </w:pPr>
    </w:p>
    <w:p w14:paraId="56AEA50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4FD499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FE10F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DD69A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D2C40E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25C1DD9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195DD7D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02D6C7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9A67DD3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335DFC4" w14:textId="77777777" w:rsidR="00BB1805" w:rsidRPr="00FD0425" w:rsidRDefault="00BB1805" w:rsidP="00BB1805">
      <w:pPr>
        <w:pStyle w:val="PL"/>
      </w:pPr>
      <w:r w:rsidRPr="00FD0425">
        <w:t>}</w:t>
      </w:r>
    </w:p>
    <w:p w14:paraId="74D6536B" w14:textId="77777777" w:rsidR="00BB1805" w:rsidRPr="00FD0425" w:rsidRDefault="00BB1805" w:rsidP="00BB1805">
      <w:pPr>
        <w:pStyle w:val="PL"/>
      </w:pPr>
    </w:p>
    <w:p w14:paraId="5D4B1B6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2566BE5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A108D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DCF5E6" w14:textId="77777777" w:rsidR="00BB1805" w:rsidRPr="00FD0425" w:rsidRDefault="00BB1805" w:rsidP="00BB1805">
      <w:pPr>
        <w:pStyle w:val="PL"/>
      </w:pPr>
    </w:p>
    <w:p w14:paraId="3CD251A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6B92FFA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166AC4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AEB9D9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C0AAC5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08240CC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NRModeInfoFDD-ExtIEs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FFCBEFA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E377A1A" w14:textId="77777777" w:rsidR="00BB1805" w:rsidRPr="00FD0425" w:rsidRDefault="00BB1805" w:rsidP="00BB1805">
      <w:pPr>
        <w:pStyle w:val="PL"/>
      </w:pPr>
      <w:r w:rsidRPr="00FD0425">
        <w:t>}</w:t>
      </w:r>
    </w:p>
    <w:p w14:paraId="515405E5" w14:textId="77777777" w:rsidR="00BB1805" w:rsidRPr="00FD0425" w:rsidRDefault="00BB1805" w:rsidP="00BB1805">
      <w:pPr>
        <w:pStyle w:val="PL"/>
      </w:pPr>
    </w:p>
    <w:p w14:paraId="1F7302D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A4124D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2DFB3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0AEA3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0C7D7C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DAEF0E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B5C731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4B7CA1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9CFB50E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NRModeInfoTDD-ExtIEs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061D3D8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408E5C1" w14:textId="77777777" w:rsidR="00BB1805" w:rsidRPr="00FD0425" w:rsidRDefault="00BB1805" w:rsidP="00BB1805">
      <w:pPr>
        <w:pStyle w:val="PL"/>
      </w:pPr>
      <w:r w:rsidRPr="00FD0425">
        <w:t>}</w:t>
      </w:r>
    </w:p>
    <w:p w14:paraId="5462E040" w14:textId="77777777" w:rsidR="00BB1805" w:rsidRPr="00FD0425" w:rsidRDefault="00BB1805" w:rsidP="00BB1805">
      <w:pPr>
        <w:pStyle w:val="PL"/>
      </w:pPr>
    </w:p>
    <w:p w14:paraId="7041C77F" w14:textId="77777777" w:rsidR="00BB1805" w:rsidRPr="007C47D0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68F419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7C47D0">
        <w:rPr>
          <w:noProof w:val="0"/>
          <w:snapToGrid w:val="0"/>
          <w:lang w:eastAsia="zh-CN"/>
        </w:rPr>
        <w:tab/>
        <w:t>{ID id-</w:t>
      </w:r>
      <w:proofErr w:type="spellStart"/>
      <w:r w:rsidRPr="007C47D0">
        <w:rPr>
          <w:noProof w:val="0"/>
          <w:snapToGrid w:val="0"/>
          <w:lang w:eastAsia="zh-CN"/>
        </w:rPr>
        <w:t>IntendedTDD</w:t>
      </w:r>
      <w:proofErr w:type="spellEnd"/>
      <w:r w:rsidRPr="007C47D0">
        <w:rPr>
          <w:noProof w:val="0"/>
          <w:snapToGrid w:val="0"/>
          <w:lang w:eastAsia="zh-CN"/>
        </w:rPr>
        <w:t>-DL-</w:t>
      </w:r>
      <w:proofErr w:type="spellStart"/>
      <w:r w:rsidRPr="007C47D0">
        <w:rPr>
          <w:noProof w:val="0"/>
          <w:snapToGrid w:val="0"/>
          <w:lang w:eastAsia="zh-CN"/>
        </w:rPr>
        <w:t>ULConfiguration</w:t>
      </w:r>
      <w:proofErr w:type="spellEnd"/>
      <w:r w:rsidRPr="007C47D0">
        <w:rPr>
          <w:noProof w:val="0"/>
          <w:snapToGrid w:val="0"/>
          <w:lang w:eastAsia="zh-CN"/>
        </w:rPr>
        <w:t>-NR</w:t>
      </w:r>
      <w:r w:rsidRPr="007C47D0">
        <w:rPr>
          <w:noProof w:val="0"/>
          <w:snapToGrid w:val="0"/>
          <w:lang w:eastAsia="zh-CN"/>
        </w:rPr>
        <w:tab/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7C47D0">
        <w:rPr>
          <w:noProof w:val="0"/>
          <w:snapToGrid w:val="0"/>
          <w:lang w:eastAsia="zh-CN"/>
        </w:rPr>
        <w:t>IntendedTDD</w:t>
      </w:r>
      <w:proofErr w:type="spellEnd"/>
      <w:r w:rsidRPr="007C47D0">
        <w:rPr>
          <w:noProof w:val="0"/>
          <w:snapToGrid w:val="0"/>
          <w:lang w:eastAsia="zh-CN"/>
        </w:rPr>
        <w:t>-DL-</w:t>
      </w:r>
      <w:proofErr w:type="spellStart"/>
      <w:r w:rsidRPr="007C47D0">
        <w:rPr>
          <w:noProof w:val="0"/>
          <w:snapToGrid w:val="0"/>
          <w:lang w:eastAsia="zh-CN"/>
        </w:rPr>
        <w:t>ULConfiguration</w:t>
      </w:r>
      <w:proofErr w:type="spellEnd"/>
      <w:r w:rsidRPr="007C47D0">
        <w:rPr>
          <w:noProof w:val="0"/>
          <w:snapToGrid w:val="0"/>
          <w:lang w:eastAsia="zh-CN"/>
        </w:rPr>
        <w:t>-NR</w:t>
      </w:r>
      <w:r w:rsidRPr="007C47D0">
        <w:rPr>
          <w:noProof w:val="0"/>
          <w:snapToGrid w:val="0"/>
          <w:lang w:eastAsia="zh-CN"/>
        </w:rPr>
        <w:tab/>
        <w:t>PRESENCE optional },</w:t>
      </w:r>
    </w:p>
    <w:p w14:paraId="60D3C11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A2EED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B16807" w14:textId="77777777" w:rsidR="00BB1805" w:rsidRPr="00FD0425" w:rsidRDefault="00BB1805" w:rsidP="00BB1805">
      <w:pPr>
        <w:pStyle w:val="PL"/>
      </w:pPr>
    </w:p>
    <w:p w14:paraId="67F097AD" w14:textId="77777777" w:rsidR="00BB1805" w:rsidRPr="00FD0425" w:rsidRDefault="00BB1805" w:rsidP="00BB1805">
      <w:pPr>
        <w:pStyle w:val="PL"/>
      </w:pPr>
    </w:p>
    <w:p w14:paraId="13F7BE76" w14:textId="77777777" w:rsidR="00BB1805" w:rsidRPr="00FD0425" w:rsidRDefault="00BB1805" w:rsidP="00BB1805">
      <w:pPr>
        <w:pStyle w:val="PL"/>
      </w:pPr>
      <w:r w:rsidRPr="00FD0425"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22527CF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5190461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26DD31E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ED02D1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...}</w:t>
      </w:r>
    </w:p>
    <w:p w14:paraId="635E410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1F10DB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7A92352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bookmarkStart w:id="937" w:name="_Hlk513548571"/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bookmarkEnd w:id="937"/>
      <w:proofErr w:type="spellEnd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7EBCA679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264B7E2C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39342E88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proofErr w:type="spellEnd"/>
      <w:r w:rsidRPr="00FD0425">
        <w:rPr>
          <w:rFonts w:eastAsia="DengXian"/>
          <w:snapToGrid w:val="0"/>
          <w:lang w:eastAsia="zh-CN"/>
        </w:rPr>
        <w:t>} } OPTIONAL,</w:t>
      </w:r>
    </w:p>
    <w:p w14:paraId="21E9FB5D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285CDE1A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DC15195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</w:p>
    <w:p w14:paraId="4C637534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1E942EF3" w14:textId="77777777" w:rsidR="00BB1805" w:rsidRPr="00FD0425" w:rsidRDefault="00BB1805" w:rsidP="00BB180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5D9D8B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15B1C41" w14:textId="77777777" w:rsidR="00BB1805" w:rsidRPr="00FD0425" w:rsidRDefault="00BB1805" w:rsidP="00BB1805">
      <w:pPr>
        <w:pStyle w:val="PL"/>
      </w:pPr>
    </w:p>
    <w:p w14:paraId="1F579932" w14:textId="77777777" w:rsidR="00BB1805" w:rsidRPr="00FD0425" w:rsidRDefault="00BB1805" w:rsidP="00BB1805">
      <w:pPr>
        <w:pStyle w:val="PL"/>
      </w:pPr>
    </w:p>
    <w:p w14:paraId="7E9CD3C0" w14:textId="77777777" w:rsidR="00BB1805" w:rsidRPr="00FD0425" w:rsidRDefault="00BB1805" w:rsidP="00BB1805">
      <w:pPr>
        <w:pStyle w:val="PL"/>
      </w:pPr>
      <w:bookmarkStart w:id="938" w:name="_Hlk515385418"/>
      <w:r w:rsidRPr="00FD0425">
        <w:t>NumberOfAntennaPorts-E-UTRA</w:t>
      </w:r>
      <w:bookmarkEnd w:id="938"/>
      <w:r w:rsidRPr="00FD0425">
        <w:t xml:space="preserve"> ::= ENUMERATED {an1, an2, an4, ...}</w:t>
      </w:r>
    </w:p>
    <w:p w14:paraId="6174681E" w14:textId="77777777" w:rsidR="00BB1805" w:rsidRPr="00FD0425" w:rsidRDefault="00BB1805" w:rsidP="00BB1805">
      <w:pPr>
        <w:pStyle w:val="PL"/>
      </w:pPr>
    </w:p>
    <w:p w14:paraId="49CB36C4" w14:textId="77777777" w:rsidR="00BB1805" w:rsidRPr="00FD0425" w:rsidRDefault="00BB1805" w:rsidP="00BB1805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1400DE50" w14:textId="77777777" w:rsidR="00BB1805" w:rsidRPr="00FD0425" w:rsidRDefault="00BB1805" w:rsidP="00BB1805">
      <w:pPr>
        <w:pStyle w:val="PL"/>
      </w:pPr>
    </w:p>
    <w:p w14:paraId="005D6621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1A23A2E8" w14:textId="77777777" w:rsidR="00BB1805" w:rsidRPr="00FD0425" w:rsidRDefault="00BB1805" w:rsidP="00BB1805">
      <w:pPr>
        <w:pStyle w:val="PL"/>
      </w:pPr>
    </w:p>
    <w:p w14:paraId="642D6A7C" w14:textId="77777777" w:rsidR="00BB1805" w:rsidRPr="00FD0425" w:rsidRDefault="00BB1805" w:rsidP="00BB1805">
      <w:pPr>
        <w:pStyle w:val="PL"/>
        <w:outlineLvl w:val="3"/>
      </w:pPr>
      <w:r w:rsidRPr="00FD0425">
        <w:t>-- O</w:t>
      </w:r>
    </w:p>
    <w:p w14:paraId="3D5AF4D7" w14:textId="77777777" w:rsidR="00BB1805" w:rsidRPr="00FD0425" w:rsidRDefault="00BB1805" w:rsidP="00BB1805">
      <w:pPr>
        <w:pStyle w:val="PL"/>
      </w:pPr>
    </w:p>
    <w:p w14:paraId="656FA755" w14:textId="77777777" w:rsidR="00BB1805" w:rsidRPr="00FD0425" w:rsidRDefault="00BB1805" w:rsidP="00BB1805">
      <w:pPr>
        <w:pStyle w:val="PL"/>
      </w:pPr>
    </w:p>
    <w:p w14:paraId="07734FCF" w14:textId="77777777" w:rsidR="00BB1805" w:rsidRPr="00FD0425" w:rsidRDefault="00BB1805" w:rsidP="00BB1805">
      <w:pPr>
        <w:pStyle w:val="PL"/>
        <w:outlineLvl w:val="3"/>
      </w:pPr>
      <w:r w:rsidRPr="00FD0425">
        <w:t>-- P</w:t>
      </w:r>
    </w:p>
    <w:p w14:paraId="6DC96933" w14:textId="77777777" w:rsidR="00BB1805" w:rsidRPr="00FD0425" w:rsidRDefault="00BB1805" w:rsidP="00BB1805">
      <w:pPr>
        <w:pStyle w:val="PL"/>
      </w:pPr>
    </w:p>
    <w:p w14:paraId="62D5C1C9" w14:textId="77777777" w:rsidR="00BB1805" w:rsidRPr="00FD0425" w:rsidRDefault="00BB1805" w:rsidP="00BB1805">
      <w:pPr>
        <w:pStyle w:val="PL"/>
      </w:pPr>
    </w:p>
    <w:p w14:paraId="3D782A64" w14:textId="77777777" w:rsidR="00BB1805" w:rsidRPr="00FD0425" w:rsidRDefault="00BB1805" w:rsidP="00BB1805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45FF0729" w14:textId="77777777" w:rsidR="00BB1805" w:rsidRPr="00FD0425" w:rsidRDefault="00BB1805" w:rsidP="00BB1805">
      <w:pPr>
        <w:pStyle w:val="PL"/>
        <w:rPr>
          <w:rStyle w:val="PLChar"/>
        </w:rPr>
      </w:pPr>
    </w:p>
    <w:p w14:paraId="63C278A6" w14:textId="77777777" w:rsidR="00BB1805" w:rsidRPr="00FD0425" w:rsidRDefault="00BB1805" w:rsidP="00BB1805">
      <w:pPr>
        <w:pStyle w:val="PL"/>
        <w:rPr>
          <w:rStyle w:val="PLChar"/>
        </w:rPr>
      </w:pPr>
    </w:p>
    <w:p w14:paraId="369B607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PacketErrorRate</w:t>
      </w:r>
      <w:bookmarkStart w:id="939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01D02E6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2A915E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25D195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7450086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5E90B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E177CB" w14:textId="77777777" w:rsidR="00BB1805" w:rsidRPr="00FD0425" w:rsidRDefault="00BB1805" w:rsidP="00BB1805">
      <w:pPr>
        <w:pStyle w:val="PL"/>
        <w:rPr>
          <w:snapToGrid w:val="0"/>
        </w:rPr>
      </w:pPr>
    </w:p>
    <w:p w14:paraId="37BD880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7D175F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B7F3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07C68A" w14:textId="77777777" w:rsidR="00BB1805" w:rsidRPr="00FD0425" w:rsidRDefault="00BB1805" w:rsidP="00BB1805">
      <w:pPr>
        <w:pStyle w:val="PL"/>
        <w:rPr>
          <w:snapToGrid w:val="0"/>
        </w:rPr>
      </w:pPr>
    </w:p>
    <w:p w14:paraId="65584CD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07888A22" w14:textId="77777777" w:rsidR="00BB1805" w:rsidRPr="00FD0425" w:rsidRDefault="00BB1805" w:rsidP="00BB1805">
      <w:pPr>
        <w:pStyle w:val="PL"/>
        <w:rPr>
          <w:snapToGrid w:val="0"/>
        </w:rPr>
      </w:pPr>
    </w:p>
    <w:p w14:paraId="1C27EC6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PER-Exponent ::= INTEGER (0..9</w:t>
      </w:r>
      <w:r w:rsidRPr="00FD0425">
        <w:t>, ...</w:t>
      </w:r>
      <w:r w:rsidRPr="00FD0425">
        <w:rPr>
          <w:snapToGrid w:val="0"/>
        </w:rPr>
        <w:t>)</w:t>
      </w:r>
      <w:bookmarkEnd w:id="939"/>
    </w:p>
    <w:p w14:paraId="42A51225" w14:textId="77777777" w:rsidR="00BB1805" w:rsidRPr="00FD0425" w:rsidRDefault="00BB1805" w:rsidP="00BB1805">
      <w:pPr>
        <w:pStyle w:val="PL"/>
      </w:pPr>
    </w:p>
    <w:p w14:paraId="51B5F067" w14:textId="77777777" w:rsidR="00BB1805" w:rsidRPr="00FD0425" w:rsidRDefault="00BB1805" w:rsidP="00BB1805">
      <w:pPr>
        <w:pStyle w:val="PL"/>
      </w:pPr>
    </w:p>
    <w:p w14:paraId="4BD48CE3" w14:textId="77777777" w:rsidR="00BB1805" w:rsidRPr="00FD0425" w:rsidRDefault="00BB1805" w:rsidP="00BB1805">
      <w:pPr>
        <w:pStyle w:val="PL"/>
      </w:pPr>
      <w:r w:rsidRPr="00FD0425">
        <w:rPr>
          <w:rStyle w:val="PLChar"/>
        </w:rPr>
        <w:t>PacketLossRate ::= INTEGER (0..1000, ...)</w:t>
      </w:r>
    </w:p>
    <w:p w14:paraId="342DC8C4" w14:textId="77777777" w:rsidR="00BB1805" w:rsidRPr="00FD0425" w:rsidRDefault="00BB1805" w:rsidP="00BB1805">
      <w:pPr>
        <w:pStyle w:val="PL"/>
      </w:pPr>
    </w:p>
    <w:p w14:paraId="5B7BDB0C" w14:textId="77777777" w:rsidR="00BB1805" w:rsidRPr="00FD0425" w:rsidRDefault="00BB1805" w:rsidP="00BB1805">
      <w:pPr>
        <w:pStyle w:val="PL"/>
      </w:pPr>
    </w:p>
    <w:p w14:paraId="398F3F04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47714642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5FA12898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449F2829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28D477AD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79FFE5F6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6925FE75" w14:textId="77777777" w:rsidR="00BB1805" w:rsidRPr="00FD0425" w:rsidRDefault="00BB1805" w:rsidP="00BB1805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719FC483" w14:textId="77777777" w:rsidR="00BB1805" w:rsidRPr="00FD0425" w:rsidRDefault="00BB1805" w:rsidP="00BB1805">
      <w:pPr>
        <w:pStyle w:val="PL"/>
      </w:pPr>
    </w:p>
    <w:p w14:paraId="1942D904" w14:textId="77777777" w:rsidR="00BB1805" w:rsidRPr="00FD0425" w:rsidRDefault="00BB1805" w:rsidP="00BB1805">
      <w:pPr>
        <w:pStyle w:val="PL"/>
      </w:pPr>
    </w:p>
    <w:p w14:paraId="348C3902" w14:textId="77777777" w:rsidR="00BB1805" w:rsidRPr="00FD0425" w:rsidRDefault="00BB1805" w:rsidP="00BB1805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PagingPriority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</w:rPr>
        <w:t>::= ENUMERATED {</w:t>
      </w:r>
    </w:p>
    <w:p w14:paraId="0273D14E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30314D11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6E6653B3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66A5F8A7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08411DFA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4527A43C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1CD47647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1DCA4B86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74C02353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0A182A95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5C263A51" w14:textId="77777777" w:rsidR="00BB1805" w:rsidRPr="00FD0425" w:rsidRDefault="00BB1805" w:rsidP="00BB1805">
      <w:pPr>
        <w:pStyle w:val="PL"/>
      </w:pPr>
    </w:p>
    <w:p w14:paraId="41982B5D" w14:textId="77777777" w:rsidR="00BB1805" w:rsidRDefault="00BB1805" w:rsidP="00BB1805">
      <w:pPr>
        <w:pStyle w:val="PL"/>
      </w:pPr>
      <w:r w:rsidRPr="006B233E">
        <w:t>PartialListIndicator ::= ENUMERATED {partial, ...}</w:t>
      </w:r>
    </w:p>
    <w:p w14:paraId="05C464E2" w14:textId="77777777" w:rsidR="00BB1805" w:rsidRPr="00FD0425" w:rsidRDefault="00BB1805" w:rsidP="00BB1805">
      <w:pPr>
        <w:pStyle w:val="PL"/>
      </w:pPr>
    </w:p>
    <w:p w14:paraId="5A5EDA4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03E823F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7BB89C9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745C08DF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PDCPChangeIndication-ExtIEs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9CD3FE3" w14:textId="77777777" w:rsidR="00BB1805" w:rsidRPr="00FD0425" w:rsidRDefault="00BB1805" w:rsidP="00BB1805">
      <w:pPr>
        <w:pStyle w:val="PL"/>
      </w:pPr>
      <w:r w:rsidRPr="00FD0425">
        <w:t>}</w:t>
      </w:r>
    </w:p>
    <w:p w14:paraId="22189818" w14:textId="77777777" w:rsidR="00BB1805" w:rsidRPr="00FD0425" w:rsidRDefault="00BB1805" w:rsidP="00BB1805">
      <w:pPr>
        <w:pStyle w:val="PL"/>
      </w:pPr>
    </w:p>
    <w:p w14:paraId="248FA62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5E5694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03A29A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F81CC6E" w14:textId="77777777" w:rsidR="00BB1805" w:rsidRPr="00FD0425" w:rsidRDefault="00BB1805" w:rsidP="00BB1805">
      <w:pPr>
        <w:pStyle w:val="PL"/>
      </w:pPr>
    </w:p>
    <w:p w14:paraId="418C73AC" w14:textId="77777777" w:rsidR="00BB1805" w:rsidRPr="00FD0425" w:rsidRDefault="00BB1805" w:rsidP="00BB1805">
      <w:pPr>
        <w:pStyle w:val="PL"/>
      </w:pPr>
    </w:p>
    <w:p w14:paraId="443E73E9" w14:textId="77777777" w:rsidR="00BB1805" w:rsidRPr="00FD0425" w:rsidRDefault="00BB1805" w:rsidP="00BB1805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2AF19719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113E71AD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239BBA4A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8466474" w14:textId="77777777" w:rsidR="00BB1805" w:rsidRPr="00FD0425" w:rsidRDefault="00BB1805" w:rsidP="00BB1805">
      <w:pPr>
        <w:pStyle w:val="PL"/>
      </w:pPr>
      <w:r w:rsidRPr="00FD0425">
        <w:t>}</w:t>
      </w:r>
    </w:p>
    <w:p w14:paraId="2F887921" w14:textId="77777777" w:rsidR="00BB1805" w:rsidRPr="00FD0425" w:rsidRDefault="00BB1805" w:rsidP="00BB1805">
      <w:pPr>
        <w:pStyle w:val="PL"/>
      </w:pPr>
    </w:p>
    <w:p w14:paraId="219BA94D" w14:textId="77777777" w:rsidR="00BB1805" w:rsidRPr="00FD0425" w:rsidRDefault="00BB1805" w:rsidP="00BB1805">
      <w:pPr>
        <w:pStyle w:val="PL"/>
      </w:pPr>
    </w:p>
    <w:p w14:paraId="6BBABF4B" w14:textId="77777777" w:rsidR="00BB1805" w:rsidRPr="00FD0425" w:rsidRDefault="00BB1805" w:rsidP="00BB1805">
      <w:pPr>
        <w:pStyle w:val="PL"/>
      </w:pPr>
      <w:r w:rsidRPr="00FD0425">
        <w:t>PDCPSNLength ::= SEQUENCE {</w:t>
      </w:r>
    </w:p>
    <w:p w14:paraId="764995A8" w14:textId="77777777" w:rsidR="00BB1805" w:rsidRPr="00FD0425" w:rsidRDefault="00BB1805" w:rsidP="00BB1805">
      <w:pPr>
        <w:pStyle w:val="PL"/>
      </w:pPr>
      <w:r w:rsidRPr="00FD0425">
        <w:rPr>
          <w:lang w:eastAsia="zh-CN"/>
        </w:rPr>
        <w:tab/>
        <w:t>ulPDCPSNLength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t>ENUMERATED {v12bits, v18bits, ...},</w:t>
      </w:r>
    </w:p>
    <w:p w14:paraId="7FFF4025" w14:textId="77777777" w:rsidR="00BB1805" w:rsidRPr="00FD0425" w:rsidRDefault="00BB1805" w:rsidP="00BB1805">
      <w:pPr>
        <w:pStyle w:val="PL"/>
      </w:pPr>
      <w:r w:rsidRPr="00FD0425">
        <w:rPr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7E4CBDDA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</w:t>
      </w:r>
      <w:r w:rsidRPr="00FD0425">
        <w:t>tainer { {PDCPSNLength-ExtIEs} }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611C627C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8FB067E" w14:textId="77777777" w:rsidR="00BB1805" w:rsidRPr="00FD0425" w:rsidRDefault="00BB1805" w:rsidP="00BB1805">
      <w:pPr>
        <w:pStyle w:val="PL"/>
      </w:pPr>
      <w:r w:rsidRPr="00FD0425">
        <w:t>}</w:t>
      </w:r>
    </w:p>
    <w:p w14:paraId="7134C246" w14:textId="77777777" w:rsidR="00BB1805" w:rsidRPr="00FD0425" w:rsidRDefault="00BB1805" w:rsidP="00BB1805">
      <w:pPr>
        <w:pStyle w:val="PL"/>
      </w:pPr>
    </w:p>
    <w:p w14:paraId="100DE19B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t>PDCPSNLength-ExtIEs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7F94B99E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7A1D917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711F00A" w14:textId="77777777" w:rsidR="00BB1805" w:rsidRPr="00FD0425" w:rsidRDefault="00BB1805" w:rsidP="00BB1805">
      <w:pPr>
        <w:pStyle w:val="PL"/>
      </w:pPr>
    </w:p>
    <w:p w14:paraId="3632A1AD" w14:textId="77777777" w:rsidR="00BB1805" w:rsidRPr="00FD0425" w:rsidRDefault="00BB1805" w:rsidP="00BB1805">
      <w:pPr>
        <w:pStyle w:val="PL"/>
      </w:pPr>
    </w:p>
    <w:p w14:paraId="4F712EDB" w14:textId="77777777" w:rsidR="00BB1805" w:rsidRPr="00FD0425" w:rsidRDefault="00BB1805" w:rsidP="00BB1805">
      <w:pPr>
        <w:pStyle w:val="PL"/>
      </w:pPr>
    </w:p>
    <w:p w14:paraId="441F6C90" w14:textId="77777777" w:rsidR="00BB1805" w:rsidRPr="00FD0425" w:rsidRDefault="00BB1805" w:rsidP="00BB1805">
      <w:pPr>
        <w:pStyle w:val="PL"/>
        <w:rPr>
          <w:snapToGrid w:val="0"/>
        </w:rPr>
      </w:pPr>
      <w:bookmarkStart w:id="940" w:name="_Hlk513990763"/>
      <w:r w:rsidRPr="00FD0425">
        <w:rPr>
          <w:snapToGrid w:val="0"/>
        </w:rPr>
        <w:t>PDUSessionAggregateMaximumBitRate ::= SEQUENCE {</w:t>
      </w:r>
    </w:p>
    <w:p w14:paraId="0494A4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5575F5A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295E80C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298036F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C8F9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184238" w14:textId="77777777" w:rsidR="00BB1805" w:rsidRPr="00FD0425" w:rsidRDefault="00BB1805" w:rsidP="00BB1805">
      <w:pPr>
        <w:pStyle w:val="PL"/>
        <w:rPr>
          <w:snapToGrid w:val="0"/>
        </w:rPr>
      </w:pPr>
    </w:p>
    <w:p w14:paraId="58B14A5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247CD5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15765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68DD97" w14:textId="77777777" w:rsidR="00BB1805" w:rsidRPr="00FD0425" w:rsidRDefault="00BB1805" w:rsidP="00BB1805">
      <w:pPr>
        <w:pStyle w:val="PL"/>
        <w:rPr>
          <w:snapToGrid w:val="0"/>
        </w:rPr>
      </w:pPr>
    </w:p>
    <w:p w14:paraId="2009AD5E" w14:textId="77777777" w:rsidR="00BB1805" w:rsidRPr="00FD0425" w:rsidRDefault="00BB1805" w:rsidP="00BB1805">
      <w:pPr>
        <w:pStyle w:val="PL"/>
        <w:rPr>
          <w:snapToGrid w:val="0"/>
        </w:rPr>
      </w:pPr>
    </w:p>
    <w:p w14:paraId="2E4CBBE0" w14:textId="77777777" w:rsidR="00BB1805" w:rsidRPr="00FD0425" w:rsidRDefault="00BB1805" w:rsidP="00BB1805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50D05A37" w14:textId="77777777" w:rsidR="00BB1805" w:rsidRPr="00FD0425" w:rsidRDefault="00BB1805" w:rsidP="00BB1805">
      <w:pPr>
        <w:pStyle w:val="PL"/>
      </w:pPr>
    </w:p>
    <w:p w14:paraId="6421C1A7" w14:textId="77777777" w:rsidR="00BB1805" w:rsidRPr="00FD0425" w:rsidRDefault="00BB1805" w:rsidP="00BB1805">
      <w:pPr>
        <w:pStyle w:val="PL"/>
      </w:pPr>
    </w:p>
    <w:p w14:paraId="7E0EFD0E" w14:textId="77777777" w:rsidR="00BB1805" w:rsidRPr="00FD0425" w:rsidRDefault="00BB1805" w:rsidP="00BB1805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</w:t>
      </w:r>
    </w:p>
    <w:p w14:paraId="200EF6AD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791A169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 ::= SEQUENCE {</w:t>
      </w:r>
    </w:p>
    <w:p w14:paraId="78E1DDE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C0B87C5" w14:textId="77777777" w:rsidR="00BB1805" w:rsidRPr="00FD0425" w:rsidRDefault="00BB1805" w:rsidP="00BB1805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644CBC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FE09CAA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6E713D5" w14:textId="77777777" w:rsidR="00BB1805" w:rsidRPr="00FD0425" w:rsidRDefault="00BB1805" w:rsidP="00BB1805">
      <w:pPr>
        <w:pStyle w:val="PL"/>
      </w:pPr>
      <w:r w:rsidRPr="00FD0425">
        <w:t>}</w:t>
      </w:r>
    </w:p>
    <w:p w14:paraId="39F07F69" w14:textId="77777777" w:rsidR="00BB1805" w:rsidRPr="00FD0425" w:rsidRDefault="00BB1805" w:rsidP="00BB1805">
      <w:pPr>
        <w:pStyle w:val="PL"/>
      </w:pPr>
    </w:p>
    <w:p w14:paraId="5A54BF5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03DC23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50FF7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6459C3" w14:textId="77777777" w:rsidR="00BB1805" w:rsidRPr="00FD0425" w:rsidRDefault="00BB1805" w:rsidP="00BB1805">
      <w:pPr>
        <w:pStyle w:val="PL"/>
      </w:pPr>
    </w:p>
    <w:p w14:paraId="66D4492E" w14:textId="77777777" w:rsidR="00BB1805" w:rsidRPr="00FD0425" w:rsidRDefault="00BB1805" w:rsidP="00BB1805">
      <w:pPr>
        <w:pStyle w:val="PL"/>
        <w:rPr>
          <w:snapToGrid w:val="0"/>
        </w:rPr>
      </w:pPr>
    </w:p>
    <w:p w14:paraId="7908648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520510FE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2769AFA0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1C834E51" w14:textId="77777777" w:rsidR="00BB1805" w:rsidRPr="00FD0425" w:rsidRDefault="00BB1805" w:rsidP="00BB1805">
      <w:pPr>
        <w:pStyle w:val="PL"/>
      </w:pPr>
      <w:r w:rsidRPr="00FD0425">
        <w:t>PDUSession-List-withDataForwardingFromTarget-Item ::= SEQUENCE {</w:t>
      </w:r>
    </w:p>
    <w:p w14:paraId="74602DF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8CFA9C8" w14:textId="77777777" w:rsidR="00BB1805" w:rsidRPr="00FD0425" w:rsidRDefault="00BB1805" w:rsidP="00BB180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>,</w:t>
      </w:r>
    </w:p>
    <w:p w14:paraId="41B123B7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3B3F6F3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A15AF74" w14:textId="77777777" w:rsidR="00BB1805" w:rsidRPr="00FD0425" w:rsidRDefault="00BB1805" w:rsidP="00BB1805">
      <w:pPr>
        <w:pStyle w:val="PL"/>
      </w:pPr>
      <w:r w:rsidRPr="00FD0425">
        <w:t>}</w:t>
      </w:r>
    </w:p>
    <w:p w14:paraId="5CF8D38D" w14:textId="77777777" w:rsidR="00BB1805" w:rsidRPr="00FD0425" w:rsidRDefault="00BB1805" w:rsidP="00BB1805">
      <w:pPr>
        <w:pStyle w:val="PL"/>
      </w:pPr>
    </w:p>
    <w:p w14:paraId="50D89CF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10A9A4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ECD7AD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EF982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ABD8AB" w14:textId="77777777" w:rsidR="00BB1805" w:rsidRPr="00FD0425" w:rsidRDefault="00BB1805" w:rsidP="00BB1805">
      <w:pPr>
        <w:pStyle w:val="PL"/>
      </w:pPr>
    </w:p>
    <w:p w14:paraId="48A3F82E" w14:textId="77777777" w:rsidR="00BB1805" w:rsidRPr="00FD0425" w:rsidRDefault="00BB1805" w:rsidP="00BB1805">
      <w:pPr>
        <w:pStyle w:val="PL"/>
        <w:rPr>
          <w:snapToGrid w:val="0"/>
        </w:rPr>
      </w:pPr>
    </w:p>
    <w:p w14:paraId="5574D14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7D8E79F2" w14:textId="77777777" w:rsidR="00BB1805" w:rsidRPr="00FD0425" w:rsidRDefault="00BB1805" w:rsidP="00BB180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5DE9263C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546CA63C" w14:textId="77777777" w:rsidR="00BB1805" w:rsidRPr="00FD0425" w:rsidRDefault="00BB1805" w:rsidP="00BB1805">
      <w:pPr>
        <w:pStyle w:val="PL"/>
      </w:pPr>
      <w:r w:rsidRPr="00FD0425">
        <w:t>PDUSession-List-withDataForwardingRequest-Item ::= SEQUENCE {</w:t>
      </w:r>
    </w:p>
    <w:p w14:paraId="67322ED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B3C3FFC" w14:textId="77777777" w:rsidR="00BB1805" w:rsidRPr="00FD0425" w:rsidRDefault="00BB1805" w:rsidP="00BB1805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6F5168" w14:textId="77777777" w:rsidR="00BB1805" w:rsidRPr="00FD0425" w:rsidRDefault="00BB1805" w:rsidP="00BB1805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92D8B9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A911829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B58A665" w14:textId="77777777" w:rsidR="00BB1805" w:rsidRPr="00FD0425" w:rsidRDefault="00BB1805" w:rsidP="00BB1805">
      <w:pPr>
        <w:pStyle w:val="PL"/>
      </w:pPr>
      <w:r w:rsidRPr="00FD0425">
        <w:t>}</w:t>
      </w:r>
    </w:p>
    <w:p w14:paraId="12F4782A" w14:textId="77777777" w:rsidR="00BB1805" w:rsidRPr="00FD0425" w:rsidRDefault="00BB1805" w:rsidP="00BB1805">
      <w:pPr>
        <w:pStyle w:val="PL"/>
      </w:pPr>
    </w:p>
    <w:p w14:paraId="47B2A65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BA3611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CFBBB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623772" w14:textId="77777777" w:rsidR="00BB1805" w:rsidRPr="00FD0425" w:rsidRDefault="00BB1805" w:rsidP="00BB1805">
      <w:pPr>
        <w:pStyle w:val="PL"/>
      </w:pPr>
    </w:p>
    <w:p w14:paraId="3BF5FEEF" w14:textId="77777777" w:rsidR="00BB1805" w:rsidRPr="00FD0425" w:rsidRDefault="00BB1805" w:rsidP="00BB1805">
      <w:pPr>
        <w:pStyle w:val="PL"/>
        <w:rPr>
          <w:snapToGrid w:val="0"/>
        </w:rPr>
      </w:pPr>
    </w:p>
    <w:bookmarkEnd w:id="940"/>
    <w:p w14:paraId="6741EDAA" w14:textId="77777777" w:rsidR="00BB1805" w:rsidRPr="00FD0425" w:rsidRDefault="00BB1805" w:rsidP="00BB1805">
      <w:pPr>
        <w:pStyle w:val="PL"/>
        <w:rPr>
          <w:snapToGrid w:val="0"/>
        </w:rPr>
      </w:pPr>
    </w:p>
    <w:p w14:paraId="674780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1D78B9" w14:textId="77777777" w:rsidR="00BB1805" w:rsidRPr="00FD0425" w:rsidRDefault="00BB1805" w:rsidP="00BB1805">
      <w:pPr>
        <w:pStyle w:val="PL"/>
      </w:pPr>
      <w:r w:rsidRPr="00FD0425">
        <w:t>--</w:t>
      </w:r>
    </w:p>
    <w:p w14:paraId="2EAD36D0" w14:textId="77777777" w:rsidR="00BB1805" w:rsidRPr="00FD0425" w:rsidRDefault="00BB1805" w:rsidP="00BB1805">
      <w:pPr>
        <w:pStyle w:val="PL"/>
        <w:outlineLvl w:val="4"/>
      </w:pPr>
      <w:r w:rsidRPr="00FD0425">
        <w:t>-- PDU Session related message level IEs BEGIN</w:t>
      </w:r>
    </w:p>
    <w:p w14:paraId="461C88BA" w14:textId="77777777" w:rsidR="00BB1805" w:rsidRPr="00FD0425" w:rsidRDefault="00BB1805" w:rsidP="00BB1805">
      <w:pPr>
        <w:pStyle w:val="PL"/>
      </w:pPr>
      <w:r w:rsidRPr="00FD0425">
        <w:t>--</w:t>
      </w:r>
    </w:p>
    <w:p w14:paraId="4FB6262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E1A2AC" w14:textId="77777777" w:rsidR="00BB1805" w:rsidRPr="00FD0425" w:rsidRDefault="00BB1805" w:rsidP="00BB1805">
      <w:pPr>
        <w:pStyle w:val="PL"/>
        <w:rPr>
          <w:snapToGrid w:val="0"/>
        </w:rPr>
      </w:pPr>
    </w:p>
    <w:p w14:paraId="002A5C6E" w14:textId="77777777" w:rsidR="00BB1805" w:rsidRPr="00FD0425" w:rsidRDefault="00BB1805" w:rsidP="00BB1805">
      <w:pPr>
        <w:pStyle w:val="PL"/>
        <w:rPr>
          <w:snapToGrid w:val="0"/>
        </w:rPr>
      </w:pPr>
    </w:p>
    <w:p w14:paraId="7428A76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ABD4AB" w14:textId="77777777" w:rsidR="00BB1805" w:rsidRPr="00FD0425" w:rsidRDefault="00BB1805" w:rsidP="00BB1805">
      <w:pPr>
        <w:pStyle w:val="PL"/>
      </w:pPr>
      <w:r w:rsidRPr="00FD0425">
        <w:t>--</w:t>
      </w:r>
    </w:p>
    <w:p w14:paraId="190A84B5" w14:textId="77777777" w:rsidR="00BB1805" w:rsidRPr="00FD0425" w:rsidRDefault="00BB1805" w:rsidP="00BB1805">
      <w:pPr>
        <w:pStyle w:val="PL"/>
        <w:outlineLvl w:val="5"/>
      </w:pPr>
      <w:r w:rsidRPr="00FD0425">
        <w:t>-- PDU Session Resources Admitted List</w:t>
      </w:r>
    </w:p>
    <w:p w14:paraId="4391CC66" w14:textId="77777777" w:rsidR="00BB1805" w:rsidRPr="00FD0425" w:rsidRDefault="00BB1805" w:rsidP="00BB1805">
      <w:pPr>
        <w:pStyle w:val="PL"/>
      </w:pPr>
      <w:r w:rsidRPr="00FD0425">
        <w:t>--</w:t>
      </w:r>
    </w:p>
    <w:p w14:paraId="4B5B4B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6013A8" w14:textId="77777777" w:rsidR="00BB1805" w:rsidRPr="00FD0425" w:rsidRDefault="00BB1805" w:rsidP="00BB1805">
      <w:pPr>
        <w:pStyle w:val="PL"/>
        <w:rPr>
          <w:snapToGrid w:val="0"/>
        </w:rPr>
      </w:pPr>
    </w:p>
    <w:p w14:paraId="68DED5BE" w14:textId="77777777" w:rsidR="00BB1805" w:rsidRPr="00FD0425" w:rsidRDefault="00BB1805" w:rsidP="00BB1805">
      <w:pPr>
        <w:pStyle w:val="PL"/>
        <w:rPr>
          <w:snapToGrid w:val="0"/>
        </w:rPr>
      </w:pPr>
    </w:p>
    <w:p w14:paraId="47BABF5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624AC32B" w14:textId="77777777" w:rsidR="00BB1805" w:rsidRPr="00FD0425" w:rsidRDefault="00BB1805" w:rsidP="00BB1805">
      <w:pPr>
        <w:pStyle w:val="PL"/>
        <w:rPr>
          <w:snapToGrid w:val="0"/>
        </w:rPr>
      </w:pPr>
    </w:p>
    <w:p w14:paraId="692E37A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2D1A55F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65FC89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039EC14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C6A007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A07A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92B18E" w14:textId="77777777" w:rsidR="00BB1805" w:rsidRPr="00FD0425" w:rsidRDefault="00BB1805" w:rsidP="00BB1805">
      <w:pPr>
        <w:pStyle w:val="PL"/>
        <w:rPr>
          <w:snapToGrid w:val="0"/>
        </w:rPr>
      </w:pPr>
    </w:p>
    <w:p w14:paraId="52B2743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2320735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F4930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B9AB57" w14:textId="77777777" w:rsidR="00BB1805" w:rsidRPr="00FD0425" w:rsidRDefault="00BB1805" w:rsidP="00BB1805">
      <w:pPr>
        <w:pStyle w:val="PL"/>
        <w:rPr>
          <w:snapToGrid w:val="0"/>
        </w:rPr>
      </w:pPr>
    </w:p>
    <w:p w14:paraId="28EF181A" w14:textId="77777777" w:rsidR="00BB1805" w:rsidRPr="00FD0425" w:rsidRDefault="00BB1805" w:rsidP="00BB1805">
      <w:pPr>
        <w:pStyle w:val="PL"/>
        <w:rPr>
          <w:snapToGrid w:val="0"/>
        </w:rPr>
      </w:pPr>
    </w:p>
    <w:p w14:paraId="777C5BB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78D72C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DDE29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684A0D3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EA2C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AFBC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2DD32E8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AC56D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8B7A1A" w14:textId="77777777" w:rsidR="00BB1805" w:rsidRPr="00FD0425" w:rsidRDefault="00BB1805" w:rsidP="00BB1805">
      <w:pPr>
        <w:pStyle w:val="PL"/>
        <w:rPr>
          <w:snapToGrid w:val="0"/>
        </w:rPr>
      </w:pPr>
    </w:p>
    <w:p w14:paraId="18D7F9A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309277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7E0FB8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2AEA2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5C923" w14:textId="77777777" w:rsidR="00BB1805" w:rsidRPr="00FD0425" w:rsidRDefault="00BB1805" w:rsidP="00BB1805">
      <w:pPr>
        <w:pStyle w:val="PL"/>
        <w:rPr>
          <w:snapToGrid w:val="0"/>
        </w:rPr>
      </w:pPr>
    </w:p>
    <w:p w14:paraId="3CE21DEE" w14:textId="77777777" w:rsidR="00BB1805" w:rsidRPr="00FD0425" w:rsidRDefault="00BB1805" w:rsidP="00BB1805">
      <w:pPr>
        <w:pStyle w:val="PL"/>
        <w:rPr>
          <w:snapToGrid w:val="0"/>
        </w:rPr>
      </w:pPr>
    </w:p>
    <w:p w14:paraId="49A3019C" w14:textId="77777777" w:rsidR="00BB1805" w:rsidRPr="00FD0425" w:rsidRDefault="00BB1805" w:rsidP="00BB1805">
      <w:pPr>
        <w:pStyle w:val="PL"/>
        <w:rPr>
          <w:snapToGrid w:val="0"/>
        </w:rPr>
      </w:pPr>
      <w:bookmarkStart w:id="941" w:name="_Hlk513990804"/>
      <w:r w:rsidRPr="00FD0425">
        <w:rPr>
          <w:snapToGrid w:val="0"/>
        </w:rPr>
        <w:t>-- **************************************************************</w:t>
      </w:r>
    </w:p>
    <w:p w14:paraId="0D81A8D3" w14:textId="77777777" w:rsidR="00BB1805" w:rsidRPr="00FD0425" w:rsidRDefault="00BB1805" w:rsidP="00BB1805">
      <w:pPr>
        <w:pStyle w:val="PL"/>
      </w:pPr>
      <w:r w:rsidRPr="00FD0425">
        <w:t>--</w:t>
      </w:r>
    </w:p>
    <w:p w14:paraId="42365063" w14:textId="77777777" w:rsidR="00BB1805" w:rsidRPr="00FD0425" w:rsidRDefault="00BB1805" w:rsidP="00BB1805">
      <w:pPr>
        <w:pStyle w:val="PL"/>
        <w:outlineLvl w:val="5"/>
      </w:pPr>
      <w:r w:rsidRPr="00FD0425">
        <w:t>-- PDU Session Resources Not Admitted List</w:t>
      </w:r>
    </w:p>
    <w:p w14:paraId="38B6C679" w14:textId="77777777" w:rsidR="00BB1805" w:rsidRPr="00FD0425" w:rsidRDefault="00BB1805" w:rsidP="00BB1805">
      <w:pPr>
        <w:pStyle w:val="PL"/>
      </w:pPr>
      <w:r w:rsidRPr="00FD0425">
        <w:t>--</w:t>
      </w:r>
    </w:p>
    <w:p w14:paraId="56E8E7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190BE3" w14:textId="77777777" w:rsidR="00BB1805" w:rsidRPr="00FD0425" w:rsidRDefault="00BB1805" w:rsidP="00BB1805">
      <w:pPr>
        <w:pStyle w:val="PL"/>
        <w:rPr>
          <w:snapToGrid w:val="0"/>
        </w:rPr>
      </w:pPr>
    </w:p>
    <w:p w14:paraId="1BE9CCAC" w14:textId="77777777" w:rsidR="00BB1805" w:rsidRPr="00FD0425" w:rsidRDefault="00BB1805" w:rsidP="00BB1805">
      <w:pPr>
        <w:pStyle w:val="PL"/>
        <w:rPr>
          <w:snapToGrid w:val="0"/>
        </w:rPr>
      </w:pPr>
    </w:p>
    <w:p w14:paraId="735DA7B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941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6AF81163" w14:textId="77777777" w:rsidR="00BB1805" w:rsidRPr="00FD0425" w:rsidRDefault="00BB1805" w:rsidP="00BB1805">
      <w:pPr>
        <w:pStyle w:val="PL"/>
        <w:rPr>
          <w:snapToGrid w:val="0"/>
        </w:rPr>
      </w:pPr>
    </w:p>
    <w:p w14:paraId="49BFF12F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639479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20262BF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0931CAB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BF9972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5F6E95A3" w14:textId="77777777" w:rsidR="00BB1805" w:rsidRPr="00FD0425" w:rsidRDefault="00BB1805" w:rsidP="00BB1805">
      <w:pPr>
        <w:pStyle w:val="PL"/>
      </w:pPr>
      <w:r w:rsidRPr="00FD0425">
        <w:t>}</w:t>
      </w:r>
    </w:p>
    <w:p w14:paraId="306F6548" w14:textId="77777777" w:rsidR="00BB1805" w:rsidRPr="00FD0425" w:rsidRDefault="00BB1805" w:rsidP="00BB1805">
      <w:pPr>
        <w:pStyle w:val="PL"/>
      </w:pPr>
    </w:p>
    <w:p w14:paraId="3C8D578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56447E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279C5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A6C379" w14:textId="77777777" w:rsidR="00BB1805" w:rsidRPr="00FD0425" w:rsidRDefault="00BB1805" w:rsidP="00BB1805">
      <w:pPr>
        <w:pStyle w:val="PL"/>
        <w:rPr>
          <w:snapToGrid w:val="0"/>
        </w:rPr>
      </w:pPr>
    </w:p>
    <w:p w14:paraId="55A5E66D" w14:textId="77777777" w:rsidR="00BB1805" w:rsidRPr="00FD0425" w:rsidRDefault="00BB1805" w:rsidP="00BB1805">
      <w:pPr>
        <w:pStyle w:val="PL"/>
      </w:pPr>
    </w:p>
    <w:p w14:paraId="5885CBE6" w14:textId="77777777" w:rsidR="00BB1805" w:rsidRPr="00FD0425" w:rsidRDefault="00BB1805" w:rsidP="00BB1805">
      <w:pPr>
        <w:pStyle w:val="PL"/>
        <w:rPr>
          <w:snapToGrid w:val="0"/>
        </w:rPr>
      </w:pPr>
      <w:bookmarkStart w:id="942" w:name="_Hlk513990739"/>
      <w:r w:rsidRPr="00FD0425">
        <w:rPr>
          <w:snapToGrid w:val="0"/>
        </w:rPr>
        <w:t>-- **************************************************************</w:t>
      </w:r>
    </w:p>
    <w:p w14:paraId="1FEC0A67" w14:textId="77777777" w:rsidR="00BB1805" w:rsidRPr="00FD0425" w:rsidRDefault="00BB1805" w:rsidP="00BB1805">
      <w:pPr>
        <w:pStyle w:val="PL"/>
      </w:pPr>
      <w:r w:rsidRPr="00FD0425">
        <w:t>--</w:t>
      </w:r>
    </w:p>
    <w:p w14:paraId="3D57CEB6" w14:textId="77777777" w:rsidR="00BB1805" w:rsidRPr="00FD0425" w:rsidRDefault="00BB1805" w:rsidP="00BB1805">
      <w:pPr>
        <w:pStyle w:val="PL"/>
        <w:outlineLvl w:val="5"/>
      </w:pPr>
      <w:r w:rsidRPr="00FD0425">
        <w:t>-- PDU Session Resources To Be Setup List</w:t>
      </w:r>
    </w:p>
    <w:p w14:paraId="6CA1E5EB" w14:textId="77777777" w:rsidR="00BB1805" w:rsidRPr="00FD0425" w:rsidRDefault="00BB1805" w:rsidP="00BB1805">
      <w:pPr>
        <w:pStyle w:val="PL"/>
      </w:pPr>
      <w:r w:rsidRPr="00FD0425">
        <w:t>--</w:t>
      </w:r>
    </w:p>
    <w:p w14:paraId="19FE655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8306A2" w14:textId="77777777" w:rsidR="00BB1805" w:rsidRPr="00FD0425" w:rsidRDefault="00BB1805" w:rsidP="00BB1805">
      <w:pPr>
        <w:pStyle w:val="PL"/>
        <w:rPr>
          <w:snapToGrid w:val="0"/>
        </w:rPr>
      </w:pPr>
    </w:p>
    <w:p w14:paraId="70A265FE" w14:textId="77777777" w:rsidR="00BB1805" w:rsidRPr="00FD0425" w:rsidRDefault="00BB1805" w:rsidP="00BB1805">
      <w:pPr>
        <w:pStyle w:val="PL"/>
        <w:rPr>
          <w:snapToGrid w:val="0"/>
        </w:rPr>
      </w:pPr>
    </w:p>
    <w:p w14:paraId="212FA5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942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3BF6A6EB" w14:textId="77777777" w:rsidR="00BB1805" w:rsidRPr="00FD0425" w:rsidRDefault="00BB1805" w:rsidP="00BB1805">
      <w:pPr>
        <w:pStyle w:val="PL"/>
        <w:rPr>
          <w:snapToGrid w:val="0"/>
        </w:rPr>
      </w:pPr>
    </w:p>
    <w:p w14:paraId="006E5BF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24CBD1D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A3E62F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0667DA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5933D31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436732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943" w:name="_Hlk525922913"/>
      <w:r w:rsidRPr="00FD0425">
        <w:t>UPTransportLayerInformation</w:t>
      </w:r>
      <w:bookmarkEnd w:id="943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ED39F3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D4E662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4C9725E7" w14:textId="77777777" w:rsidR="00BB1805" w:rsidRPr="00FD0425" w:rsidRDefault="00BB1805" w:rsidP="00BB180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95E2C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5A2936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1C6FF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FFF472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5A15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FA0017" w14:textId="77777777" w:rsidR="00BB1805" w:rsidRPr="00FD0425" w:rsidRDefault="00BB1805" w:rsidP="00BB1805">
      <w:pPr>
        <w:pStyle w:val="PL"/>
        <w:rPr>
          <w:snapToGrid w:val="0"/>
        </w:rPr>
      </w:pPr>
    </w:p>
    <w:p w14:paraId="2AE256F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482FD94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  <w:t>PRESENCE optional}|</w:t>
      </w:r>
    </w:p>
    <w:p w14:paraId="6EAFBA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66894FA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C216E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F6910F" w14:textId="77777777" w:rsidR="00BB1805" w:rsidRPr="00FD0425" w:rsidRDefault="00BB1805" w:rsidP="00BB1805">
      <w:pPr>
        <w:pStyle w:val="PL"/>
      </w:pPr>
    </w:p>
    <w:p w14:paraId="1A27DC2C" w14:textId="77777777" w:rsidR="00BB1805" w:rsidRPr="00FD0425" w:rsidRDefault="00BB1805" w:rsidP="00BB1805">
      <w:pPr>
        <w:pStyle w:val="PL"/>
      </w:pPr>
    </w:p>
    <w:p w14:paraId="063630DF" w14:textId="77777777" w:rsidR="00BB1805" w:rsidRPr="00FD0425" w:rsidRDefault="00BB1805" w:rsidP="00BB1805">
      <w:pPr>
        <w:pStyle w:val="PL"/>
        <w:rPr>
          <w:snapToGrid w:val="0"/>
        </w:rPr>
      </w:pPr>
      <w:bookmarkStart w:id="944" w:name="_Hlk515434045"/>
      <w:r w:rsidRPr="00FD0425">
        <w:rPr>
          <w:snapToGrid w:val="0"/>
        </w:rPr>
        <w:t>-- **************************************************************</w:t>
      </w:r>
    </w:p>
    <w:p w14:paraId="67FD86EB" w14:textId="77777777" w:rsidR="00BB1805" w:rsidRPr="00FD0425" w:rsidRDefault="00BB1805" w:rsidP="00BB1805">
      <w:pPr>
        <w:pStyle w:val="PL"/>
      </w:pPr>
      <w:r w:rsidRPr="00FD0425">
        <w:t>--</w:t>
      </w:r>
    </w:p>
    <w:p w14:paraId="042DD026" w14:textId="77777777" w:rsidR="00BB1805" w:rsidRPr="00FD0425" w:rsidRDefault="00BB1805" w:rsidP="00BB1805">
      <w:pPr>
        <w:pStyle w:val="PL"/>
        <w:outlineLvl w:val="5"/>
      </w:pPr>
      <w:r w:rsidRPr="00FD0425">
        <w:t>-- PDU Session Resource Setup Info - SN terminated</w:t>
      </w:r>
    </w:p>
    <w:p w14:paraId="6C96EF0F" w14:textId="77777777" w:rsidR="00BB1805" w:rsidRPr="00FD0425" w:rsidRDefault="00BB1805" w:rsidP="00BB1805">
      <w:pPr>
        <w:pStyle w:val="PL"/>
      </w:pPr>
      <w:r w:rsidRPr="00FD0425">
        <w:t>--</w:t>
      </w:r>
    </w:p>
    <w:p w14:paraId="755E07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54F58E" w14:textId="77777777" w:rsidR="00BB1805" w:rsidRPr="00FD0425" w:rsidRDefault="00BB1805" w:rsidP="00BB1805">
      <w:pPr>
        <w:pStyle w:val="PL"/>
        <w:rPr>
          <w:snapToGrid w:val="0"/>
        </w:rPr>
      </w:pPr>
    </w:p>
    <w:p w14:paraId="5D5D251F" w14:textId="77777777" w:rsidR="00BB1805" w:rsidRPr="00FD0425" w:rsidRDefault="00BB1805" w:rsidP="00BB1805">
      <w:pPr>
        <w:pStyle w:val="PL"/>
        <w:rPr>
          <w:snapToGrid w:val="0"/>
        </w:rPr>
      </w:pPr>
    </w:p>
    <w:p w14:paraId="5965FC9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3898F18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E765707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7CF58DF7" w14:textId="77777777" w:rsidR="00BB1805" w:rsidRPr="00FD0425" w:rsidRDefault="00BB1805" w:rsidP="00BB180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54488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036FFA9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EDB464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2E675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223FA7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0823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44B47D" w14:textId="77777777" w:rsidR="00BB1805" w:rsidRPr="00FD0425" w:rsidRDefault="00BB1805" w:rsidP="00BB1805">
      <w:pPr>
        <w:pStyle w:val="PL"/>
        <w:rPr>
          <w:snapToGrid w:val="0"/>
        </w:rPr>
      </w:pPr>
    </w:p>
    <w:p w14:paraId="44CD04C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083D8A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BE7132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AD6C2F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C026AF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3CECC3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F7D3A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2E25F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736F76" w14:textId="77777777" w:rsidR="00BB1805" w:rsidRPr="00FD0425" w:rsidRDefault="00BB1805" w:rsidP="00BB1805">
      <w:pPr>
        <w:pStyle w:val="PL"/>
      </w:pPr>
    </w:p>
    <w:p w14:paraId="0A87EFF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1C0C9D96" w14:textId="77777777" w:rsidR="00BB1805" w:rsidRPr="00FD0425" w:rsidRDefault="00BB1805" w:rsidP="00BB1805">
      <w:pPr>
        <w:pStyle w:val="PL"/>
      </w:pPr>
    </w:p>
    <w:p w14:paraId="2B063D57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296BEEC6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CB3F64D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0EFCAFAF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0EEC798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20FF2F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D3B39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9DA236" w14:textId="77777777" w:rsidR="00BB1805" w:rsidRPr="00FD0425" w:rsidRDefault="00BB1805" w:rsidP="00BB1805">
      <w:pPr>
        <w:pStyle w:val="PL"/>
        <w:rPr>
          <w:snapToGrid w:val="0"/>
        </w:rPr>
      </w:pPr>
    </w:p>
    <w:p w14:paraId="7664E3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1770302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F315E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9C8721" w14:textId="77777777" w:rsidR="00BB1805" w:rsidRPr="00FD0425" w:rsidRDefault="00BB1805" w:rsidP="00BB1805">
      <w:pPr>
        <w:pStyle w:val="PL"/>
      </w:pPr>
    </w:p>
    <w:p w14:paraId="24F8BD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908023" w14:textId="77777777" w:rsidR="00BB1805" w:rsidRPr="00FD0425" w:rsidRDefault="00BB1805" w:rsidP="00BB1805">
      <w:pPr>
        <w:pStyle w:val="PL"/>
      </w:pPr>
      <w:r w:rsidRPr="00FD0425">
        <w:t>--</w:t>
      </w:r>
    </w:p>
    <w:p w14:paraId="4390C210" w14:textId="77777777" w:rsidR="00BB1805" w:rsidRPr="00FD0425" w:rsidRDefault="00BB1805" w:rsidP="00BB1805">
      <w:pPr>
        <w:pStyle w:val="PL"/>
        <w:outlineLvl w:val="5"/>
      </w:pPr>
      <w:r w:rsidRPr="00FD0425">
        <w:t>-- PDU Session Resource Setup Response Info - SN terminated</w:t>
      </w:r>
    </w:p>
    <w:p w14:paraId="2371C9B0" w14:textId="77777777" w:rsidR="00BB1805" w:rsidRPr="00FD0425" w:rsidRDefault="00BB1805" w:rsidP="00BB1805">
      <w:pPr>
        <w:pStyle w:val="PL"/>
      </w:pPr>
      <w:r w:rsidRPr="00FD0425">
        <w:t>--</w:t>
      </w:r>
    </w:p>
    <w:p w14:paraId="5F5331A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A5209A" w14:textId="77777777" w:rsidR="00BB1805" w:rsidRPr="00FD0425" w:rsidRDefault="00BB1805" w:rsidP="00BB1805">
      <w:pPr>
        <w:pStyle w:val="PL"/>
        <w:rPr>
          <w:snapToGrid w:val="0"/>
        </w:rPr>
      </w:pPr>
    </w:p>
    <w:p w14:paraId="7AE05F40" w14:textId="77777777" w:rsidR="00BB1805" w:rsidRPr="00FD0425" w:rsidRDefault="00BB1805" w:rsidP="00BB1805">
      <w:pPr>
        <w:pStyle w:val="PL"/>
        <w:rPr>
          <w:snapToGrid w:val="0"/>
        </w:rPr>
      </w:pPr>
    </w:p>
    <w:p w14:paraId="0CB31A0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4DF966A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3E45A7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1A6FE88B" w14:textId="77777777" w:rsidR="00BB1805" w:rsidRPr="00FD0425" w:rsidRDefault="00BB1805" w:rsidP="00BB180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5238D777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AEC83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securityResult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14309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33CE27B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D768E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DF7D2C" w14:textId="77777777" w:rsidR="00BB1805" w:rsidRPr="00FD0425" w:rsidRDefault="00BB1805" w:rsidP="00BB1805">
      <w:pPr>
        <w:pStyle w:val="PL"/>
        <w:rPr>
          <w:snapToGrid w:val="0"/>
        </w:rPr>
      </w:pPr>
    </w:p>
    <w:p w14:paraId="68D1B70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5066A02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1A6BC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A698CC" w14:textId="77777777" w:rsidR="00BB1805" w:rsidRPr="00FD0425" w:rsidRDefault="00BB1805" w:rsidP="00BB1805">
      <w:pPr>
        <w:pStyle w:val="PL"/>
      </w:pPr>
    </w:p>
    <w:p w14:paraId="4E40B79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23CF9125" w14:textId="77777777" w:rsidR="00BB1805" w:rsidRPr="00FD0425" w:rsidRDefault="00BB1805" w:rsidP="00BB1805">
      <w:pPr>
        <w:pStyle w:val="PL"/>
      </w:pPr>
    </w:p>
    <w:p w14:paraId="6CFFECE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312FC65D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0D9A80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091061B3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5480D03D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CC1A78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5C459B9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6E17A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B8EB69E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00879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>,</w:t>
      </w:r>
    </w:p>
    <w:p w14:paraId="285D9A0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29EB861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830D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A99A5F" w14:textId="77777777" w:rsidR="00BB1805" w:rsidRPr="00FD0425" w:rsidRDefault="00BB1805" w:rsidP="00BB1805">
      <w:pPr>
        <w:pStyle w:val="PL"/>
        <w:rPr>
          <w:snapToGrid w:val="0"/>
        </w:rPr>
      </w:pPr>
    </w:p>
    <w:p w14:paraId="6E943B8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47BC7E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41D0A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EF637F" w14:textId="77777777" w:rsidR="00BB1805" w:rsidRPr="00FD0425" w:rsidRDefault="00BB1805" w:rsidP="00BB1805">
      <w:pPr>
        <w:pStyle w:val="PL"/>
      </w:pPr>
    </w:p>
    <w:p w14:paraId="42C8F97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3318485E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459CFFB6" w14:textId="77777777" w:rsidR="00BB1805" w:rsidRPr="00FD0425" w:rsidRDefault="00BB1805" w:rsidP="00BB1805">
      <w:pPr>
        <w:pStyle w:val="PL"/>
      </w:pPr>
    </w:p>
    <w:p w14:paraId="330AC07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3E8726F2" w14:textId="77777777" w:rsidR="00BB1805" w:rsidRPr="00FD0425" w:rsidRDefault="00BB1805" w:rsidP="00BB180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1EDD9D8" w14:textId="77777777" w:rsidR="00BB1805" w:rsidRPr="00FD0425" w:rsidRDefault="00BB1805" w:rsidP="00BB180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CB1BB1" w14:textId="77777777" w:rsidR="00BB1805" w:rsidRPr="00FD0425" w:rsidRDefault="00BB1805" w:rsidP="00BB180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6F2488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67D5BE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E91CD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034FD3" w14:textId="77777777" w:rsidR="00BB1805" w:rsidRPr="00FD0425" w:rsidRDefault="00BB1805" w:rsidP="00BB1805">
      <w:pPr>
        <w:pStyle w:val="PL"/>
        <w:rPr>
          <w:snapToGrid w:val="0"/>
        </w:rPr>
      </w:pPr>
    </w:p>
    <w:p w14:paraId="711A1995" w14:textId="77777777" w:rsidR="00BB1805" w:rsidRPr="00FD0425" w:rsidRDefault="00BB1805" w:rsidP="00BB180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154515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C1DD0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488479" w14:textId="77777777" w:rsidR="00BB1805" w:rsidRPr="00FD0425" w:rsidRDefault="00BB1805" w:rsidP="00BB1805">
      <w:pPr>
        <w:pStyle w:val="PL"/>
        <w:rPr>
          <w:snapToGrid w:val="0"/>
        </w:rPr>
      </w:pPr>
    </w:p>
    <w:p w14:paraId="3B0EDB44" w14:textId="77777777" w:rsidR="00BB1805" w:rsidRPr="00FD0425" w:rsidRDefault="00BB1805" w:rsidP="00BB1805">
      <w:pPr>
        <w:pStyle w:val="PL"/>
        <w:rPr>
          <w:snapToGrid w:val="0"/>
        </w:rPr>
      </w:pPr>
    </w:p>
    <w:p w14:paraId="43FE9A3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6F1A02" w14:textId="77777777" w:rsidR="00BB1805" w:rsidRPr="00FD0425" w:rsidRDefault="00BB1805" w:rsidP="00BB1805">
      <w:pPr>
        <w:pStyle w:val="PL"/>
      </w:pPr>
      <w:r w:rsidRPr="00FD0425">
        <w:t>--</w:t>
      </w:r>
    </w:p>
    <w:p w14:paraId="56457307" w14:textId="77777777" w:rsidR="00BB1805" w:rsidRPr="00FD0425" w:rsidRDefault="00BB1805" w:rsidP="00BB1805">
      <w:pPr>
        <w:pStyle w:val="PL"/>
        <w:outlineLvl w:val="5"/>
      </w:pPr>
      <w:r w:rsidRPr="00FD0425">
        <w:t>-- PDU Session Resource Setup Info - MN terminated</w:t>
      </w:r>
    </w:p>
    <w:p w14:paraId="415AA524" w14:textId="77777777" w:rsidR="00BB1805" w:rsidRPr="00FD0425" w:rsidRDefault="00BB1805" w:rsidP="00BB1805">
      <w:pPr>
        <w:pStyle w:val="PL"/>
      </w:pPr>
      <w:r w:rsidRPr="00FD0425">
        <w:t>--</w:t>
      </w:r>
    </w:p>
    <w:p w14:paraId="4D7E288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E488D8" w14:textId="77777777" w:rsidR="00BB1805" w:rsidRPr="00FD0425" w:rsidRDefault="00BB1805" w:rsidP="00BB1805">
      <w:pPr>
        <w:pStyle w:val="PL"/>
        <w:rPr>
          <w:snapToGrid w:val="0"/>
        </w:rPr>
      </w:pPr>
    </w:p>
    <w:p w14:paraId="0962B837" w14:textId="77777777" w:rsidR="00BB1805" w:rsidRPr="00FD0425" w:rsidRDefault="00BB1805" w:rsidP="00BB1805">
      <w:pPr>
        <w:pStyle w:val="PL"/>
        <w:rPr>
          <w:snapToGrid w:val="0"/>
        </w:rPr>
      </w:pPr>
    </w:p>
    <w:p w14:paraId="2B41BF4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145370C4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6019D99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5ABDF7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44C570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67D7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B1AFAA" w14:textId="77777777" w:rsidR="00BB1805" w:rsidRPr="00FD0425" w:rsidRDefault="00BB1805" w:rsidP="00BB1805">
      <w:pPr>
        <w:pStyle w:val="PL"/>
        <w:rPr>
          <w:snapToGrid w:val="0"/>
        </w:rPr>
      </w:pPr>
    </w:p>
    <w:p w14:paraId="4AACF1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67B81A8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DD8A2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09B1FD" w14:textId="77777777" w:rsidR="00BB1805" w:rsidRPr="00FD0425" w:rsidRDefault="00BB1805" w:rsidP="00BB1805">
      <w:pPr>
        <w:pStyle w:val="PL"/>
      </w:pPr>
    </w:p>
    <w:p w14:paraId="60FE1D1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0FAFB216" w14:textId="77777777" w:rsidR="00BB1805" w:rsidRPr="00FD0425" w:rsidRDefault="00BB1805" w:rsidP="00BB1805">
      <w:pPr>
        <w:pStyle w:val="PL"/>
      </w:pPr>
    </w:p>
    <w:p w14:paraId="624FB3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26A940CF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6280B5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0947965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1A5E847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70D4178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129569D2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094CD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4D6C79A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B4287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6080A4E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42425B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BE135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F8235B" w14:textId="77777777" w:rsidR="00BB1805" w:rsidRPr="00FD0425" w:rsidRDefault="00BB1805" w:rsidP="00BB1805">
      <w:pPr>
        <w:pStyle w:val="PL"/>
        <w:rPr>
          <w:snapToGrid w:val="0"/>
        </w:rPr>
      </w:pPr>
    </w:p>
    <w:p w14:paraId="7E71297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651423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659BB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1442C8" w14:textId="77777777" w:rsidR="00BB1805" w:rsidRPr="00FD0425" w:rsidRDefault="00BB1805" w:rsidP="00BB1805">
      <w:pPr>
        <w:pStyle w:val="PL"/>
      </w:pPr>
    </w:p>
    <w:p w14:paraId="3B52B112" w14:textId="77777777" w:rsidR="00BB1805" w:rsidRPr="00FD0425" w:rsidRDefault="00BB1805" w:rsidP="00BB1805">
      <w:pPr>
        <w:pStyle w:val="PL"/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 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</w:p>
    <w:p w14:paraId="6E5FE524" w14:textId="77777777" w:rsidR="00BB1805" w:rsidRPr="00FD0425" w:rsidRDefault="00BB1805" w:rsidP="00BB1805">
      <w:pPr>
        <w:pStyle w:val="PL"/>
      </w:pPr>
    </w:p>
    <w:p w14:paraId="6FE6929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7B934050" w14:textId="77777777" w:rsidR="00BB1805" w:rsidRPr="00FD0425" w:rsidRDefault="00BB1805" w:rsidP="00BB180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B172E94" w14:textId="77777777" w:rsidR="00BB1805" w:rsidRPr="00FD0425" w:rsidRDefault="00BB1805" w:rsidP="00BB1805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2362C4CD" w14:textId="77777777" w:rsidR="00BB1805" w:rsidRPr="00FD0425" w:rsidRDefault="00BB1805" w:rsidP="00BB1805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F24A8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5C6390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9B1B1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6B3AAA" w14:textId="77777777" w:rsidR="00BB1805" w:rsidRPr="00FD0425" w:rsidRDefault="00BB1805" w:rsidP="00BB1805">
      <w:pPr>
        <w:pStyle w:val="PL"/>
        <w:rPr>
          <w:snapToGrid w:val="0"/>
        </w:rPr>
      </w:pPr>
    </w:p>
    <w:p w14:paraId="03B66899" w14:textId="77777777" w:rsidR="00BB1805" w:rsidRPr="00FD0425" w:rsidRDefault="00BB1805" w:rsidP="00BB180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7D76B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33D2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2447B3" w14:textId="77777777" w:rsidR="00BB1805" w:rsidRPr="00FD0425" w:rsidRDefault="00BB1805" w:rsidP="00BB1805">
      <w:pPr>
        <w:pStyle w:val="PL"/>
        <w:rPr>
          <w:snapToGrid w:val="0"/>
        </w:rPr>
      </w:pPr>
    </w:p>
    <w:p w14:paraId="6BDF765E" w14:textId="77777777" w:rsidR="00BB1805" w:rsidRPr="00FD0425" w:rsidRDefault="00BB1805" w:rsidP="00BB1805">
      <w:pPr>
        <w:pStyle w:val="PL"/>
        <w:rPr>
          <w:snapToGrid w:val="0"/>
        </w:rPr>
      </w:pPr>
    </w:p>
    <w:p w14:paraId="76CCD3E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EA4A84" w14:textId="77777777" w:rsidR="00BB1805" w:rsidRPr="00FD0425" w:rsidRDefault="00BB1805" w:rsidP="00BB1805">
      <w:pPr>
        <w:pStyle w:val="PL"/>
      </w:pPr>
      <w:r w:rsidRPr="00FD0425">
        <w:t>--</w:t>
      </w:r>
    </w:p>
    <w:p w14:paraId="79397EB2" w14:textId="77777777" w:rsidR="00BB1805" w:rsidRPr="00FD0425" w:rsidRDefault="00BB1805" w:rsidP="00BB1805">
      <w:pPr>
        <w:pStyle w:val="PL"/>
        <w:outlineLvl w:val="5"/>
      </w:pPr>
      <w:r w:rsidRPr="00FD0425">
        <w:t>-- PDU Session Resource Setup Response Info - MN terminated</w:t>
      </w:r>
    </w:p>
    <w:p w14:paraId="2DBE5D37" w14:textId="77777777" w:rsidR="00BB1805" w:rsidRPr="00FD0425" w:rsidRDefault="00BB1805" w:rsidP="00BB1805">
      <w:pPr>
        <w:pStyle w:val="PL"/>
      </w:pPr>
      <w:r w:rsidRPr="00FD0425">
        <w:t>--</w:t>
      </w:r>
    </w:p>
    <w:p w14:paraId="7B0AC5D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54D884" w14:textId="77777777" w:rsidR="00BB1805" w:rsidRPr="00FD0425" w:rsidRDefault="00BB1805" w:rsidP="00BB1805">
      <w:pPr>
        <w:pStyle w:val="PL"/>
        <w:rPr>
          <w:snapToGrid w:val="0"/>
        </w:rPr>
      </w:pPr>
    </w:p>
    <w:p w14:paraId="3D033345" w14:textId="77777777" w:rsidR="00BB1805" w:rsidRPr="00FD0425" w:rsidRDefault="00BB1805" w:rsidP="00BB1805">
      <w:pPr>
        <w:pStyle w:val="PL"/>
        <w:rPr>
          <w:snapToGrid w:val="0"/>
        </w:rPr>
      </w:pPr>
    </w:p>
    <w:p w14:paraId="3ED2A67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2484F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1B0ED9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23BB13E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F6C62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1BB196" w14:textId="77777777" w:rsidR="00BB1805" w:rsidRPr="00FD0425" w:rsidRDefault="00BB1805" w:rsidP="00BB1805">
      <w:pPr>
        <w:pStyle w:val="PL"/>
        <w:rPr>
          <w:snapToGrid w:val="0"/>
        </w:rPr>
      </w:pPr>
    </w:p>
    <w:p w14:paraId="697899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52B5785A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16D706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1EC6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A5EE91" w14:textId="77777777" w:rsidR="00BB1805" w:rsidRPr="00FD0425" w:rsidRDefault="00BB1805" w:rsidP="00BB1805">
      <w:pPr>
        <w:pStyle w:val="PL"/>
      </w:pPr>
    </w:p>
    <w:p w14:paraId="55BDDC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6FD28A41" w14:textId="77777777" w:rsidR="00BB1805" w:rsidRPr="00FD0425" w:rsidRDefault="00BB1805" w:rsidP="00BB1805">
      <w:pPr>
        <w:pStyle w:val="PL"/>
      </w:pPr>
    </w:p>
    <w:p w14:paraId="7B0ED0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025FE143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351893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A095CC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438C9FC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A988E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5FF62D9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4080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99460E" w14:textId="77777777" w:rsidR="00BB1805" w:rsidRPr="00FD0425" w:rsidRDefault="00BB1805" w:rsidP="00BB1805">
      <w:pPr>
        <w:pStyle w:val="PL"/>
        <w:rPr>
          <w:snapToGrid w:val="0"/>
        </w:rPr>
      </w:pPr>
    </w:p>
    <w:p w14:paraId="362179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D3682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4566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7D8074" w14:textId="77777777" w:rsidR="00BB1805" w:rsidRPr="00FD0425" w:rsidRDefault="00BB1805" w:rsidP="00BB1805">
      <w:pPr>
        <w:pStyle w:val="PL"/>
      </w:pPr>
    </w:p>
    <w:p w14:paraId="6DB5B4A2" w14:textId="77777777" w:rsidR="00BB1805" w:rsidRPr="00FD0425" w:rsidRDefault="00BB1805" w:rsidP="00BB1805">
      <w:pPr>
        <w:pStyle w:val="PL"/>
        <w:rPr>
          <w:snapToGrid w:val="0"/>
        </w:rPr>
      </w:pPr>
    </w:p>
    <w:p w14:paraId="6EDFAA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9DEAAA" w14:textId="77777777" w:rsidR="00BB1805" w:rsidRPr="00FD0425" w:rsidRDefault="00BB1805" w:rsidP="00BB1805">
      <w:pPr>
        <w:pStyle w:val="PL"/>
      </w:pPr>
      <w:r w:rsidRPr="00FD0425">
        <w:t>--</w:t>
      </w:r>
    </w:p>
    <w:p w14:paraId="66404BB4" w14:textId="77777777" w:rsidR="00BB1805" w:rsidRPr="00FD0425" w:rsidRDefault="00BB1805" w:rsidP="00BB1805">
      <w:pPr>
        <w:pStyle w:val="PL"/>
        <w:outlineLvl w:val="5"/>
      </w:pPr>
      <w:r w:rsidRPr="00FD0425">
        <w:t>-- PDU Session Resource Modification Info - SN terminated</w:t>
      </w:r>
    </w:p>
    <w:p w14:paraId="4BA53153" w14:textId="77777777" w:rsidR="00BB1805" w:rsidRPr="00FD0425" w:rsidRDefault="00BB1805" w:rsidP="00BB1805">
      <w:pPr>
        <w:pStyle w:val="PL"/>
      </w:pPr>
      <w:r w:rsidRPr="00FD0425">
        <w:t>--</w:t>
      </w:r>
    </w:p>
    <w:p w14:paraId="1B621D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1014D3" w14:textId="77777777" w:rsidR="00BB1805" w:rsidRPr="00FD0425" w:rsidRDefault="00BB1805" w:rsidP="00BB1805">
      <w:pPr>
        <w:pStyle w:val="PL"/>
        <w:rPr>
          <w:snapToGrid w:val="0"/>
        </w:rPr>
      </w:pPr>
    </w:p>
    <w:p w14:paraId="69FBB2E6" w14:textId="77777777" w:rsidR="00BB1805" w:rsidRPr="00FD0425" w:rsidRDefault="00BB1805" w:rsidP="00BB1805">
      <w:pPr>
        <w:pStyle w:val="PL"/>
        <w:rPr>
          <w:snapToGrid w:val="0"/>
        </w:rPr>
      </w:pPr>
    </w:p>
    <w:p w14:paraId="780B0FF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5B719FC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10C402F" w14:textId="77777777" w:rsidR="00BB1805" w:rsidRPr="00FD0425" w:rsidRDefault="00BB1805" w:rsidP="00BB180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07143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9EF3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5CF10CF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268BE6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27FC7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0CB17F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70260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3142C8E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21FE7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2CE092" w14:textId="77777777" w:rsidR="00BB1805" w:rsidRPr="00FD0425" w:rsidRDefault="00BB1805" w:rsidP="00BB1805">
      <w:pPr>
        <w:pStyle w:val="PL"/>
        <w:rPr>
          <w:snapToGrid w:val="0"/>
        </w:rPr>
      </w:pPr>
    </w:p>
    <w:p w14:paraId="15B00EB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1E3250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B41C2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4C5C9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62C27D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59BC8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A2BF11" w14:textId="77777777" w:rsidR="00BB1805" w:rsidRPr="00FD0425" w:rsidRDefault="00BB1805" w:rsidP="00BB1805">
      <w:pPr>
        <w:pStyle w:val="PL"/>
      </w:pPr>
    </w:p>
    <w:p w14:paraId="6188CD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583568E2" w14:textId="77777777" w:rsidR="00BB1805" w:rsidRPr="00FD0425" w:rsidRDefault="00BB1805" w:rsidP="00BB1805">
      <w:pPr>
        <w:pStyle w:val="PL"/>
      </w:pPr>
    </w:p>
    <w:p w14:paraId="14057EE5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1E1D409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F9023A1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17B3A079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11FF249" w14:textId="77777777" w:rsidR="00BB1805" w:rsidRPr="00FD0425" w:rsidRDefault="00BB1805" w:rsidP="00BB180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9EBA6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6162D49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8396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2801D1" w14:textId="77777777" w:rsidR="00BB1805" w:rsidRPr="00FD0425" w:rsidRDefault="00BB1805" w:rsidP="00BB1805">
      <w:pPr>
        <w:pStyle w:val="PL"/>
        <w:rPr>
          <w:snapToGrid w:val="0"/>
        </w:rPr>
      </w:pPr>
    </w:p>
    <w:p w14:paraId="5FDAB6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649FA99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3A31B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9313B9" w14:textId="77777777" w:rsidR="00BB1805" w:rsidRPr="00FD0425" w:rsidRDefault="00BB1805" w:rsidP="00BB1805">
      <w:pPr>
        <w:pStyle w:val="PL"/>
      </w:pPr>
    </w:p>
    <w:p w14:paraId="086887E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2D32B81B" w14:textId="77777777" w:rsidR="00BB1805" w:rsidRPr="00FD0425" w:rsidRDefault="00BB1805" w:rsidP="00BB1805">
      <w:pPr>
        <w:pStyle w:val="PL"/>
      </w:pPr>
    </w:p>
    <w:p w14:paraId="0DCDC21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299AF359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87669C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1C41BC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B6B8FFE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787FDB2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C07B6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2EF3D07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920FE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789EC8" w14:textId="77777777" w:rsidR="00BB1805" w:rsidRPr="00FD0425" w:rsidRDefault="00BB1805" w:rsidP="00BB1805">
      <w:pPr>
        <w:pStyle w:val="PL"/>
        <w:rPr>
          <w:snapToGrid w:val="0"/>
        </w:rPr>
      </w:pPr>
    </w:p>
    <w:p w14:paraId="1E70294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4FECAC1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91B3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AAF4EC" w14:textId="77777777" w:rsidR="00BB1805" w:rsidRPr="00FD0425" w:rsidRDefault="00BB1805" w:rsidP="00BB1805">
      <w:pPr>
        <w:pStyle w:val="PL"/>
      </w:pPr>
    </w:p>
    <w:p w14:paraId="1682BF7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F87893" w14:textId="77777777" w:rsidR="00BB1805" w:rsidRPr="00FD0425" w:rsidRDefault="00BB1805" w:rsidP="00BB1805">
      <w:pPr>
        <w:pStyle w:val="PL"/>
      </w:pPr>
      <w:r w:rsidRPr="00FD0425">
        <w:t>--</w:t>
      </w:r>
    </w:p>
    <w:p w14:paraId="4736744C" w14:textId="77777777" w:rsidR="00BB1805" w:rsidRPr="00FD0425" w:rsidRDefault="00BB1805" w:rsidP="00BB1805">
      <w:pPr>
        <w:pStyle w:val="PL"/>
        <w:outlineLvl w:val="5"/>
      </w:pPr>
      <w:r w:rsidRPr="00FD0425">
        <w:t>-- PDU Session Resource Modification Response Info - SN terminated</w:t>
      </w:r>
    </w:p>
    <w:p w14:paraId="0F1859BC" w14:textId="77777777" w:rsidR="00BB1805" w:rsidRPr="00FD0425" w:rsidRDefault="00BB1805" w:rsidP="00BB1805">
      <w:pPr>
        <w:pStyle w:val="PL"/>
      </w:pPr>
      <w:r w:rsidRPr="00FD0425">
        <w:t>--</w:t>
      </w:r>
    </w:p>
    <w:p w14:paraId="343737C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635C6E" w14:textId="77777777" w:rsidR="00BB1805" w:rsidRPr="00FD0425" w:rsidRDefault="00BB1805" w:rsidP="00BB1805">
      <w:pPr>
        <w:pStyle w:val="PL"/>
        <w:rPr>
          <w:snapToGrid w:val="0"/>
        </w:rPr>
      </w:pPr>
    </w:p>
    <w:p w14:paraId="0FDDB5F7" w14:textId="77777777" w:rsidR="00BB1805" w:rsidRPr="00FD0425" w:rsidRDefault="00BB1805" w:rsidP="00BB1805">
      <w:pPr>
        <w:pStyle w:val="PL"/>
        <w:rPr>
          <w:snapToGrid w:val="0"/>
        </w:rPr>
      </w:pPr>
    </w:p>
    <w:p w14:paraId="479A7B9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C83B51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3C7AC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3415C3" w14:textId="77777777" w:rsidR="00BB1805" w:rsidRPr="00FD0425" w:rsidRDefault="00BB1805" w:rsidP="00BB180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F33A09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7AA3ECD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C29C7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DF8AA3D" w14:textId="77777777" w:rsidR="00BB1805" w:rsidRPr="00FD0425" w:rsidRDefault="00BB1805" w:rsidP="00BB1805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A7C47F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2A09E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79CB1E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56C7C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3A88D7" w14:textId="77777777" w:rsidR="00BB1805" w:rsidRPr="00FD0425" w:rsidRDefault="00BB1805" w:rsidP="00BB1805">
      <w:pPr>
        <w:pStyle w:val="PL"/>
        <w:rPr>
          <w:snapToGrid w:val="0"/>
        </w:rPr>
      </w:pPr>
    </w:p>
    <w:p w14:paraId="0CA0636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0011DFE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8C75B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1FCB4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C735C5" w14:textId="77777777" w:rsidR="00BB1805" w:rsidRPr="00FD0425" w:rsidRDefault="00BB1805" w:rsidP="00BB1805">
      <w:pPr>
        <w:pStyle w:val="PL"/>
      </w:pPr>
    </w:p>
    <w:p w14:paraId="166696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78A918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0A1EACF7" w14:textId="77777777" w:rsidR="00BB1805" w:rsidRPr="00FD0425" w:rsidRDefault="00BB1805" w:rsidP="00BB1805">
      <w:pPr>
        <w:pStyle w:val="PL"/>
      </w:pPr>
    </w:p>
    <w:p w14:paraId="55DE42F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4ABAEEC4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066BF8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0CE6E38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A671B7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09539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67D7218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2EDAE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9121CA" w14:textId="77777777" w:rsidR="00BB1805" w:rsidRPr="00FD0425" w:rsidRDefault="00BB1805" w:rsidP="00BB1805">
      <w:pPr>
        <w:pStyle w:val="PL"/>
        <w:rPr>
          <w:snapToGrid w:val="0"/>
        </w:rPr>
      </w:pPr>
    </w:p>
    <w:p w14:paraId="15CA39F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0A1EB50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14013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FB136" w14:textId="77777777" w:rsidR="00BB1805" w:rsidRPr="00FD0425" w:rsidRDefault="00BB1805" w:rsidP="00BB1805">
      <w:pPr>
        <w:pStyle w:val="PL"/>
        <w:rPr>
          <w:snapToGrid w:val="0"/>
        </w:rPr>
      </w:pPr>
    </w:p>
    <w:p w14:paraId="7EBE45B9" w14:textId="77777777" w:rsidR="00BB1805" w:rsidRPr="00FD0425" w:rsidRDefault="00BB1805" w:rsidP="00BB1805">
      <w:pPr>
        <w:pStyle w:val="PL"/>
        <w:rPr>
          <w:snapToGrid w:val="0"/>
        </w:rPr>
      </w:pPr>
    </w:p>
    <w:p w14:paraId="6485B3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491734" w14:textId="77777777" w:rsidR="00BB1805" w:rsidRPr="00FD0425" w:rsidRDefault="00BB1805" w:rsidP="00BB1805">
      <w:pPr>
        <w:pStyle w:val="PL"/>
      </w:pPr>
      <w:r w:rsidRPr="00FD0425">
        <w:t>--</w:t>
      </w:r>
    </w:p>
    <w:p w14:paraId="270C1F6D" w14:textId="77777777" w:rsidR="00BB1805" w:rsidRPr="00FD0425" w:rsidRDefault="00BB1805" w:rsidP="00BB1805">
      <w:pPr>
        <w:pStyle w:val="PL"/>
        <w:outlineLvl w:val="5"/>
      </w:pPr>
      <w:r w:rsidRPr="00FD0425">
        <w:t>-- PDU Session Resource Modification Info - MN terminated</w:t>
      </w:r>
    </w:p>
    <w:p w14:paraId="171E640E" w14:textId="77777777" w:rsidR="00BB1805" w:rsidRPr="00FD0425" w:rsidRDefault="00BB1805" w:rsidP="00BB1805">
      <w:pPr>
        <w:pStyle w:val="PL"/>
      </w:pPr>
      <w:r w:rsidRPr="00FD0425">
        <w:t>--</w:t>
      </w:r>
    </w:p>
    <w:p w14:paraId="03F11D3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F9ABCE" w14:textId="77777777" w:rsidR="00BB1805" w:rsidRPr="00FD0425" w:rsidRDefault="00BB1805" w:rsidP="00BB1805">
      <w:pPr>
        <w:pStyle w:val="PL"/>
        <w:rPr>
          <w:snapToGrid w:val="0"/>
        </w:rPr>
      </w:pPr>
    </w:p>
    <w:p w14:paraId="2C40D0DC" w14:textId="77777777" w:rsidR="00BB1805" w:rsidRPr="00FD0425" w:rsidRDefault="00BB1805" w:rsidP="00BB1805">
      <w:pPr>
        <w:pStyle w:val="PL"/>
        <w:rPr>
          <w:snapToGrid w:val="0"/>
        </w:rPr>
      </w:pPr>
    </w:p>
    <w:p w14:paraId="4D99454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0C03F8A9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F6717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FE6F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02E3A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E55A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5ABDD50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A37CD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F8F627" w14:textId="77777777" w:rsidR="00BB1805" w:rsidRPr="00FD0425" w:rsidRDefault="00BB1805" w:rsidP="00BB1805">
      <w:pPr>
        <w:pStyle w:val="PL"/>
        <w:rPr>
          <w:snapToGrid w:val="0"/>
        </w:rPr>
      </w:pPr>
    </w:p>
    <w:p w14:paraId="5308434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7F09160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9E65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A9D05F" w14:textId="77777777" w:rsidR="00BB1805" w:rsidRPr="00FD0425" w:rsidRDefault="00BB1805" w:rsidP="00BB1805">
      <w:pPr>
        <w:pStyle w:val="PL"/>
      </w:pPr>
    </w:p>
    <w:p w14:paraId="12ABAE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5F58AE0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68188566" w14:textId="77777777" w:rsidR="00BB1805" w:rsidRPr="00FD0425" w:rsidRDefault="00BB1805" w:rsidP="00BB1805">
      <w:pPr>
        <w:pStyle w:val="PL"/>
      </w:pPr>
    </w:p>
    <w:p w14:paraId="0FC291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3662B622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3F210F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880B82D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26934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BEBF6A9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62875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EED53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75A8A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49D4894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79A43F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229E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1B132B" w14:textId="77777777" w:rsidR="00BB1805" w:rsidRPr="00FD0425" w:rsidRDefault="00BB1805" w:rsidP="00BB1805">
      <w:pPr>
        <w:pStyle w:val="PL"/>
        <w:rPr>
          <w:snapToGrid w:val="0"/>
        </w:rPr>
      </w:pPr>
    </w:p>
    <w:p w14:paraId="3DBB24E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4F8361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516B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8EB335" w14:textId="77777777" w:rsidR="00BB1805" w:rsidRPr="00FD0425" w:rsidRDefault="00BB1805" w:rsidP="00BB1805">
      <w:pPr>
        <w:pStyle w:val="PL"/>
      </w:pPr>
    </w:p>
    <w:p w14:paraId="417DB552" w14:textId="77777777" w:rsidR="00BB1805" w:rsidRPr="00FD0425" w:rsidRDefault="00BB1805" w:rsidP="00BB1805">
      <w:pPr>
        <w:pStyle w:val="PL"/>
        <w:rPr>
          <w:snapToGrid w:val="0"/>
        </w:rPr>
      </w:pPr>
    </w:p>
    <w:p w14:paraId="0EA1E6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0363B3" w14:textId="77777777" w:rsidR="00BB1805" w:rsidRPr="00FD0425" w:rsidRDefault="00BB1805" w:rsidP="00BB1805">
      <w:pPr>
        <w:pStyle w:val="PL"/>
      </w:pPr>
      <w:r w:rsidRPr="00FD0425">
        <w:t>--</w:t>
      </w:r>
    </w:p>
    <w:p w14:paraId="4114C835" w14:textId="77777777" w:rsidR="00BB1805" w:rsidRPr="00FD0425" w:rsidRDefault="00BB1805" w:rsidP="00BB1805">
      <w:pPr>
        <w:pStyle w:val="PL"/>
        <w:outlineLvl w:val="5"/>
      </w:pPr>
      <w:r w:rsidRPr="00FD0425">
        <w:t>-- PDU Session Resource Modification Response Info - MN terminated</w:t>
      </w:r>
    </w:p>
    <w:p w14:paraId="55516E99" w14:textId="77777777" w:rsidR="00BB1805" w:rsidRPr="00FD0425" w:rsidRDefault="00BB1805" w:rsidP="00BB1805">
      <w:pPr>
        <w:pStyle w:val="PL"/>
      </w:pPr>
      <w:r w:rsidRPr="00FD0425">
        <w:t>--</w:t>
      </w:r>
    </w:p>
    <w:p w14:paraId="300CB92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27D146" w14:textId="77777777" w:rsidR="00BB1805" w:rsidRPr="00FD0425" w:rsidRDefault="00BB1805" w:rsidP="00BB1805">
      <w:pPr>
        <w:pStyle w:val="PL"/>
        <w:rPr>
          <w:snapToGrid w:val="0"/>
        </w:rPr>
      </w:pPr>
    </w:p>
    <w:p w14:paraId="59946EE7" w14:textId="77777777" w:rsidR="00BB1805" w:rsidRPr="00FD0425" w:rsidRDefault="00BB1805" w:rsidP="00BB1805">
      <w:pPr>
        <w:pStyle w:val="PL"/>
        <w:rPr>
          <w:snapToGrid w:val="0"/>
        </w:rPr>
      </w:pPr>
    </w:p>
    <w:p w14:paraId="2E6F732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04A173D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40E5BC5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767EF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F28A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67BDDA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826B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5BAEC9" w14:textId="77777777" w:rsidR="00BB1805" w:rsidRPr="00FD0425" w:rsidRDefault="00BB1805" w:rsidP="00BB1805">
      <w:pPr>
        <w:pStyle w:val="PL"/>
        <w:rPr>
          <w:snapToGrid w:val="0"/>
        </w:rPr>
      </w:pPr>
    </w:p>
    <w:p w14:paraId="274D1CE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54599EA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277DD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13D53C" w14:textId="77777777" w:rsidR="00BB1805" w:rsidRPr="00FD0425" w:rsidRDefault="00BB1805" w:rsidP="00BB1805">
      <w:pPr>
        <w:pStyle w:val="PL"/>
      </w:pPr>
    </w:p>
    <w:p w14:paraId="76E82B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43E32D21" w14:textId="77777777" w:rsidR="00BB1805" w:rsidRPr="00FD0425" w:rsidRDefault="00BB1805" w:rsidP="00BB1805">
      <w:pPr>
        <w:pStyle w:val="PL"/>
      </w:pPr>
    </w:p>
    <w:p w14:paraId="7D4736C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00E8BA7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910413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FA3842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F11681D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9D4173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388BB4C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A2422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D0BD8B" w14:textId="77777777" w:rsidR="00BB1805" w:rsidRPr="00FD0425" w:rsidRDefault="00BB1805" w:rsidP="00BB1805">
      <w:pPr>
        <w:pStyle w:val="PL"/>
        <w:rPr>
          <w:snapToGrid w:val="0"/>
        </w:rPr>
      </w:pPr>
    </w:p>
    <w:p w14:paraId="34043C2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2183DED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0977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2A66AE" w14:textId="77777777" w:rsidR="00BB1805" w:rsidRPr="00FD0425" w:rsidRDefault="00BB1805" w:rsidP="00BB1805">
      <w:pPr>
        <w:pStyle w:val="PL"/>
      </w:pPr>
    </w:p>
    <w:p w14:paraId="16B1D2F7" w14:textId="77777777" w:rsidR="00BB1805" w:rsidRPr="00FD0425" w:rsidRDefault="00BB1805" w:rsidP="00BB1805">
      <w:pPr>
        <w:pStyle w:val="PL"/>
        <w:rPr>
          <w:snapToGrid w:val="0"/>
        </w:rPr>
      </w:pPr>
    </w:p>
    <w:p w14:paraId="3EF718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76F794" w14:textId="77777777" w:rsidR="00BB1805" w:rsidRPr="00FD0425" w:rsidRDefault="00BB1805" w:rsidP="00BB1805">
      <w:pPr>
        <w:pStyle w:val="PL"/>
      </w:pPr>
      <w:r w:rsidRPr="00FD0425">
        <w:t>--</w:t>
      </w:r>
    </w:p>
    <w:p w14:paraId="7704AE5F" w14:textId="77777777" w:rsidR="00BB1805" w:rsidRPr="00FD0425" w:rsidRDefault="00BB1805" w:rsidP="00BB1805">
      <w:pPr>
        <w:pStyle w:val="PL"/>
        <w:outlineLvl w:val="5"/>
      </w:pPr>
      <w:r w:rsidRPr="00FD0425">
        <w:t>-- PDU Session Resource Change Required Info - SN terminated</w:t>
      </w:r>
    </w:p>
    <w:p w14:paraId="09A268E7" w14:textId="77777777" w:rsidR="00BB1805" w:rsidRPr="00FD0425" w:rsidRDefault="00BB1805" w:rsidP="00BB1805">
      <w:pPr>
        <w:pStyle w:val="PL"/>
      </w:pPr>
      <w:r w:rsidRPr="00FD0425">
        <w:t>--</w:t>
      </w:r>
    </w:p>
    <w:p w14:paraId="369F191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9289E2" w14:textId="77777777" w:rsidR="00BB1805" w:rsidRPr="00FD0425" w:rsidRDefault="00BB1805" w:rsidP="00BB1805">
      <w:pPr>
        <w:pStyle w:val="PL"/>
        <w:rPr>
          <w:snapToGrid w:val="0"/>
        </w:rPr>
      </w:pPr>
    </w:p>
    <w:p w14:paraId="60C0669C" w14:textId="77777777" w:rsidR="00BB1805" w:rsidRPr="00FD0425" w:rsidRDefault="00BB1805" w:rsidP="00BB1805">
      <w:pPr>
        <w:pStyle w:val="PL"/>
        <w:rPr>
          <w:snapToGrid w:val="0"/>
        </w:rPr>
      </w:pPr>
    </w:p>
    <w:p w14:paraId="502D61C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780C4F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5997E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072492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1A79B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BD3189" w14:textId="77777777" w:rsidR="00BB1805" w:rsidRPr="00FD0425" w:rsidRDefault="00BB1805" w:rsidP="00BB1805">
      <w:pPr>
        <w:pStyle w:val="PL"/>
        <w:rPr>
          <w:snapToGrid w:val="0"/>
        </w:rPr>
      </w:pPr>
    </w:p>
    <w:p w14:paraId="682221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006BDEF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55EE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AB312B" w14:textId="77777777" w:rsidR="00BB1805" w:rsidRPr="00FD0425" w:rsidRDefault="00BB1805" w:rsidP="00BB1805">
      <w:pPr>
        <w:pStyle w:val="PL"/>
      </w:pPr>
    </w:p>
    <w:p w14:paraId="1E89F1F3" w14:textId="77777777" w:rsidR="00BB1805" w:rsidRPr="00FD0425" w:rsidRDefault="00BB1805" w:rsidP="00BB1805">
      <w:pPr>
        <w:pStyle w:val="PL"/>
      </w:pPr>
    </w:p>
    <w:p w14:paraId="2D13BB0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FA43B8" w14:textId="77777777" w:rsidR="00BB1805" w:rsidRPr="00FD0425" w:rsidRDefault="00BB1805" w:rsidP="00BB1805">
      <w:pPr>
        <w:pStyle w:val="PL"/>
      </w:pPr>
      <w:r w:rsidRPr="00FD0425">
        <w:t>--</w:t>
      </w:r>
    </w:p>
    <w:p w14:paraId="6404DDAE" w14:textId="77777777" w:rsidR="00BB1805" w:rsidRPr="00FD0425" w:rsidRDefault="00BB1805" w:rsidP="00BB1805">
      <w:pPr>
        <w:pStyle w:val="PL"/>
        <w:outlineLvl w:val="5"/>
      </w:pPr>
      <w:r w:rsidRPr="00FD0425">
        <w:t>-- PDU Session Resource Change Confirm Info - SN terminated</w:t>
      </w:r>
    </w:p>
    <w:p w14:paraId="29B9555F" w14:textId="77777777" w:rsidR="00BB1805" w:rsidRPr="00FD0425" w:rsidRDefault="00BB1805" w:rsidP="00BB1805">
      <w:pPr>
        <w:pStyle w:val="PL"/>
      </w:pPr>
      <w:r w:rsidRPr="00FD0425">
        <w:t>--</w:t>
      </w:r>
    </w:p>
    <w:p w14:paraId="460CEC5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D37C60" w14:textId="77777777" w:rsidR="00BB1805" w:rsidRPr="00FD0425" w:rsidRDefault="00BB1805" w:rsidP="00BB1805">
      <w:pPr>
        <w:pStyle w:val="PL"/>
        <w:rPr>
          <w:snapToGrid w:val="0"/>
        </w:rPr>
      </w:pPr>
    </w:p>
    <w:p w14:paraId="6457669C" w14:textId="77777777" w:rsidR="00BB1805" w:rsidRPr="00FD0425" w:rsidRDefault="00BB1805" w:rsidP="00BB1805">
      <w:pPr>
        <w:pStyle w:val="PL"/>
        <w:rPr>
          <w:snapToGrid w:val="0"/>
        </w:rPr>
      </w:pPr>
    </w:p>
    <w:p w14:paraId="080852B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425989AC" w14:textId="77777777" w:rsidR="00BB1805" w:rsidRPr="00FD0425" w:rsidRDefault="00BB1805" w:rsidP="00BB180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0373D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1F8099B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96A0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A4E361" w14:textId="77777777" w:rsidR="00BB1805" w:rsidRPr="00FD0425" w:rsidRDefault="00BB1805" w:rsidP="00BB1805">
      <w:pPr>
        <w:pStyle w:val="PL"/>
        <w:rPr>
          <w:snapToGrid w:val="0"/>
        </w:rPr>
      </w:pPr>
    </w:p>
    <w:p w14:paraId="24B3FA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2791BB7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1CD258C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A527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F9BA89" w14:textId="77777777" w:rsidR="00BB1805" w:rsidRPr="00FD0425" w:rsidRDefault="00BB1805" w:rsidP="00BB1805">
      <w:pPr>
        <w:pStyle w:val="PL"/>
      </w:pPr>
    </w:p>
    <w:p w14:paraId="65761B3E" w14:textId="77777777" w:rsidR="00BB1805" w:rsidRPr="00FD0425" w:rsidRDefault="00BB1805" w:rsidP="00BB1805">
      <w:pPr>
        <w:pStyle w:val="PL"/>
      </w:pPr>
    </w:p>
    <w:p w14:paraId="7F0014E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2FCE85" w14:textId="77777777" w:rsidR="00BB1805" w:rsidRPr="00FD0425" w:rsidRDefault="00BB1805" w:rsidP="00BB1805">
      <w:pPr>
        <w:pStyle w:val="PL"/>
      </w:pPr>
      <w:r w:rsidRPr="00FD0425">
        <w:t>--</w:t>
      </w:r>
    </w:p>
    <w:p w14:paraId="6212990F" w14:textId="77777777" w:rsidR="00BB1805" w:rsidRPr="00FD0425" w:rsidRDefault="00BB1805" w:rsidP="00BB1805">
      <w:pPr>
        <w:pStyle w:val="PL"/>
        <w:outlineLvl w:val="5"/>
      </w:pPr>
      <w:r w:rsidRPr="00FD0425">
        <w:t>-- PDU Session Resource Change Required Info - MN terminated</w:t>
      </w:r>
    </w:p>
    <w:p w14:paraId="7E86BEFE" w14:textId="77777777" w:rsidR="00BB1805" w:rsidRPr="00FD0425" w:rsidRDefault="00BB1805" w:rsidP="00BB1805">
      <w:pPr>
        <w:pStyle w:val="PL"/>
      </w:pPr>
      <w:r w:rsidRPr="00FD0425">
        <w:t>--</w:t>
      </w:r>
    </w:p>
    <w:p w14:paraId="125A21B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CC44AC" w14:textId="77777777" w:rsidR="00BB1805" w:rsidRPr="00FD0425" w:rsidRDefault="00BB1805" w:rsidP="00BB1805">
      <w:pPr>
        <w:pStyle w:val="PL"/>
        <w:rPr>
          <w:snapToGrid w:val="0"/>
        </w:rPr>
      </w:pPr>
    </w:p>
    <w:p w14:paraId="05733023" w14:textId="77777777" w:rsidR="00BB1805" w:rsidRPr="00FD0425" w:rsidRDefault="00BB1805" w:rsidP="00BB1805">
      <w:pPr>
        <w:pStyle w:val="PL"/>
        <w:rPr>
          <w:snapToGrid w:val="0"/>
        </w:rPr>
      </w:pPr>
    </w:p>
    <w:p w14:paraId="2F0A644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CB63FD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36BC674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D334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87BE08" w14:textId="77777777" w:rsidR="00BB1805" w:rsidRPr="00FD0425" w:rsidRDefault="00BB1805" w:rsidP="00BB1805">
      <w:pPr>
        <w:pStyle w:val="PL"/>
        <w:rPr>
          <w:snapToGrid w:val="0"/>
        </w:rPr>
      </w:pPr>
    </w:p>
    <w:p w14:paraId="239229D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395B533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94AE2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EA4FC9" w14:textId="77777777" w:rsidR="00BB1805" w:rsidRPr="00FD0425" w:rsidRDefault="00BB1805" w:rsidP="00BB1805">
      <w:pPr>
        <w:pStyle w:val="PL"/>
      </w:pPr>
    </w:p>
    <w:p w14:paraId="09039349" w14:textId="77777777" w:rsidR="00BB1805" w:rsidRPr="00FD0425" w:rsidRDefault="00BB1805" w:rsidP="00BB1805">
      <w:pPr>
        <w:pStyle w:val="PL"/>
      </w:pPr>
    </w:p>
    <w:p w14:paraId="6936130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843C78" w14:textId="77777777" w:rsidR="00BB1805" w:rsidRPr="00FD0425" w:rsidRDefault="00BB1805" w:rsidP="00BB1805">
      <w:pPr>
        <w:pStyle w:val="PL"/>
      </w:pPr>
      <w:r w:rsidRPr="00FD0425">
        <w:t>--</w:t>
      </w:r>
    </w:p>
    <w:p w14:paraId="1E10B464" w14:textId="77777777" w:rsidR="00BB1805" w:rsidRPr="00FD0425" w:rsidRDefault="00BB1805" w:rsidP="00BB1805">
      <w:pPr>
        <w:pStyle w:val="PL"/>
        <w:outlineLvl w:val="5"/>
      </w:pPr>
      <w:r w:rsidRPr="00FD0425">
        <w:t>-- PDU Session Resource Change Confirm Info - MN terminated</w:t>
      </w:r>
    </w:p>
    <w:p w14:paraId="01E53048" w14:textId="77777777" w:rsidR="00BB1805" w:rsidRPr="00FD0425" w:rsidRDefault="00BB1805" w:rsidP="00BB1805">
      <w:pPr>
        <w:pStyle w:val="PL"/>
      </w:pPr>
      <w:r w:rsidRPr="00FD0425">
        <w:t>--</w:t>
      </w:r>
    </w:p>
    <w:p w14:paraId="5079E6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875E11" w14:textId="77777777" w:rsidR="00BB1805" w:rsidRPr="00FD0425" w:rsidRDefault="00BB1805" w:rsidP="00BB1805">
      <w:pPr>
        <w:pStyle w:val="PL"/>
        <w:rPr>
          <w:snapToGrid w:val="0"/>
        </w:rPr>
      </w:pPr>
    </w:p>
    <w:p w14:paraId="3730B2AE" w14:textId="77777777" w:rsidR="00BB1805" w:rsidRPr="00FD0425" w:rsidRDefault="00BB1805" w:rsidP="00BB1805">
      <w:pPr>
        <w:pStyle w:val="PL"/>
        <w:rPr>
          <w:snapToGrid w:val="0"/>
        </w:rPr>
      </w:pPr>
    </w:p>
    <w:p w14:paraId="6243847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533DBF7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02E72A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4AA4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9837CE" w14:textId="77777777" w:rsidR="00BB1805" w:rsidRPr="00FD0425" w:rsidRDefault="00BB1805" w:rsidP="00BB1805">
      <w:pPr>
        <w:pStyle w:val="PL"/>
        <w:rPr>
          <w:snapToGrid w:val="0"/>
        </w:rPr>
      </w:pPr>
    </w:p>
    <w:p w14:paraId="4DA19E3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4C40AA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DA0BF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0A4BFD" w14:textId="77777777" w:rsidR="00BB1805" w:rsidRPr="00FD0425" w:rsidRDefault="00BB1805" w:rsidP="00BB1805">
      <w:pPr>
        <w:pStyle w:val="PL"/>
      </w:pPr>
    </w:p>
    <w:p w14:paraId="2D11FE68" w14:textId="77777777" w:rsidR="00BB1805" w:rsidRPr="00FD0425" w:rsidRDefault="00BB1805" w:rsidP="00BB1805">
      <w:pPr>
        <w:pStyle w:val="PL"/>
      </w:pPr>
    </w:p>
    <w:p w14:paraId="265998E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4C77F7" w14:textId="77777777" w:rsidR="00BB1805" w:rsidRPr="00FD0425" w:rsidRDefault="00BB1805" w:rsidP="00BB1805">
      <w:pPr>
        <w:pStyle w:val="PL"/>
      </w:pPr>
      <w:r w:rsidRPr="00FD0425">
        <w:t>--</w:t>
      </w:r>
    </w:p>
    <w:p w14:paraId="4EA31D97" w14:textId="77777777" w:rsidR="00BB1805" w:rsidRPr="00FD0425" w:rsidRDefault="00BB1805" w:rsidP="00BB1805">
      <w:pPr>
        <w:pStyle w:val="PL"/>
        <w:outlineLvl w:val="5"/>
      </w:pPr>
      <w:r w:rsidRPr="00FD0425">
        <w:t>-- PDU Session Resource Modification Required Info - SN terminated</w:t>
      </w:r>
    </w:p>
    <w:p w14:paraId="62B3020B" w14:textId="77777777" w:rsidR="00BB1805" w:rsidRPr="00FD0425" w:rsidRDefault="00BB1805" w:rsidP="00BB1805">
      <w:pPr>
        <w:pStyle w:val="PL"/>
      </w:pPr>
      <w:r w:rsidRPr="00FD0425">
        <w:t>--</w:t>
      </w:r>
    </w:p>
    <w:p w14:paraId="0862582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DDC40A" w14:textId="77777777" w:rsidR="00BB1805" w:rsidRPr="00FD0425" w:rsidRDefault="00BB1805" w:rsidP="00BB1805">
      <w:pPr>
        <w:pStyle w:val="PL"/>
        <w:rPr>
          <w:snapToGrid w:val="0"/>
        </w:rPr>
      </w:pPr>
    </w:p>
    <w:p w14:paraId="39B6799E" w14:textId="77777777" w:rsidR="00BB1805" w:rsidRPr="00FD0425" w:rsidRDefault="00BB1805" w:rsidP="00BB1805">
      <w:pPr>
        <w:pStyle w:val="PL"/>
        <w:rPr>
          <w:snapToGrid w:val="0"/>
        </w:rPr>
      </w:pPr>
    </w:p>
    <w:p w14:paraId="28646EE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2FFF58D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200813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6A8CB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4AA487F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00FFE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64F2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B7958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4EEF458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4A8F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75C412" w14:textId="77777777" w:rsidR="00BB1805" w:rsidRPr="00FD0425" w:rsidRDefault="00BB1805" w:rsidP="00BB1805">
      <w:pPr>
        <w:pStyle w:val="PL"/>
        <w:rPr>
          <w:snapToGrid w:val="0"/>
        </w:rPr>
      </w:pPr>
    </w:p>
    <w:p w14:paraId="37EFCE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05D3627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75635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71FBD1" w14:textId="77777777" w:rsidR="00BB1805" w:rsidRPr="00FD0425" w:rsidRDefault="00BB1805" w:rsidP="00BB1805">
      <w:pPr>
        <w:pStyle w:val="PL"/>
      </w:pPr>
    </w:p>
    <w:p w14:paraId="7AD665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0E05B020" w14:textId="77777777" w:rsidR="00BB1805" w:rsidRPr="00FD0425" w:rsidRDefault="00BB1805" w:rsidP="00BB1805">
      <w:pPr>
        <w:pStyle w:val="PL"/>
      </w:pPr>
    </w:p>
    <w:p w14:paraId="0B427EF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110E6EB4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1B9AB1B" w14:textId="77777777" w:rsidR="00BB1805" w:rsidRPr="00FD0425" w:rsidRDefault="00BB1805" w:rsidP="00BB1805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E6221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69B6D326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5CF505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4902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EDEE2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D5311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3BCA308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56B482B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6607478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4FBD7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54E22" w14:textId="77777777" w:rsidR="00BB1805" w:rsidRPr="00FD0425" w:rsidRDefault="00BB1805" w:rsidP="00BB1805">
      <w:pPr>
        <w:pStyle w:val="PL"/>
        <w:rPr>
          <w:snapToGrid w:val="0"/>
        </w:rPr>
      </w:pPr>
    </w:p>
    <w:p w14:paraId="083353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34175D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7BDDD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FA3B2D" w14:textId="77777777" w:rsidR="00BB1805" w:rsidRPr="00FD0425" w:rsidRDefault="00BB1805" w:rsidP="00BB1805">
      <w:pPr>
        <w:pStyle w:val="PL"/>
        <w:rPr>
          <w:snapToGrid w:val="0"/>
        </w:rPr>
      </w:pPr>
    </w:p>
    <w:p w14:paraId="13BCFE7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547C1D1C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3875A63F" w14:textId="77777777" w:rsidR="00BB1805" w:rsidRPr="00FD0425" w:rsidRDefault="00BB1805" w:rsidP="00BB1805">
      <w:pPr>
        <w:pStyle w:val="PL"/>
      </w:pPr>
    </w:p>
    <w:p w14:paraId="1477880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48A9E615" w14:textId="77777777" w:rsidR="00BB1805" w:rsidRPr="00FD0425" w:rsidRDefault="00BB1805" w:rsidP="00BB180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8EC8B4C" w14:textId="77777777" w:rsidR="00BB1805" w:rsidRPr="00FD0425" w:rsidRDefault="00BB1805" w:rsidP="00BB180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A8AA0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28F394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94A91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26AFF8" w14:textId="77777777" w:rsidR="00BB1805" w:rsidRPr="00FD0425" w:rsidRDefault="00BB1805" w:rsidP="00BB1805">
      <w:pPr>
        <w:pStyle w:val="PL"/>
        <w:rPr>
          <w:snapToGrid w:val="0"/>
        </w:rPr>
      </w:pPr>
    </w:p>
    <w:p w14:paraId="343978D0" w14:textId="77777777" w:rsidR="00BB1805" w:rsidRPr="00FD0425" w:rsidRDefault="00BB1805" w:rsidP="00BB180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BDC947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39397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5EF4C2" w14:textId="77777777" w:rsidR="00BB1805" w:rsidRPr="00FD0425" w:rsidRDefault="00BB1805" w:rsidP="00BB1805">
      <w:pPr>
        <w:pStyle w:val="PL"/>
        <w:rPr>
          <w:snapToGrid w:val="0"/>
        </w:rPr>
      </w:pPr>
    </w:p>
    <w:p w14:paraId="43E07EA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1666E39F" w14:textId="77777777" w:rsidR="00BB1805" w:rsidRPr="00FD0425" w:rsidRDefault="00BB1805" w:rsidP="00BB1805">
      <w:pPr>
        <w:pStyle w:val="PL"/>
      </w:pPr>
    </w:p>
    <w:p w14:paraId="04370B4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4EB86554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3142CB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8055E14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F6CBB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F199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8F071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0F640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07D519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2B0AB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7EA3F7E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6B0E7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16130A" w14:textId="77777777" w:rsidR="00BB1805" w:rsidRPr="00FD0425" w:rsidRDefault="00BB1805" w:rsidP="00BB1805">
      <w:pPr>
        <w:pStyle w:val="PL"/>
        <w:rPr>
          <w:snapToGrid w:val="0"/>
        </w:rPr>
      </w:pPr>
    </w:p>
    <w:p w14:paraId="02E548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311DA5B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6C0CF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395CC2" w14:textId="77777777" w:rsidR="00BB1805" w:rsidRPr="00FD0425" w:rsidRDefault="00BB1805" w:rsidP="00BB1805">
      <w:pPr>
        <w:pStyle w:val="PL"/>
        <w:rPr>
          <w:snapToGrid w:val="0"/>
        </w:rPr>
      </w:pPr>
    </w:p>
    <w:p w14:paraId="30A844D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42658EB9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4D2125E6" w14:textId="77777777" w:rsidR="00BB1805" w:rsidRPr="00FD0425" w:rsidRDefault="00BB1805" w:rsidP="00BB1805">
      <w:pPr>
        <w:pStyle w:val="PL"/>
      </w:pPr>
    </w:p>
    <w:p w14:paraId="0BB7C87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249243E4" w14:textId="77777777" w:rsidR="00BB1805" w:rsidRPr="00FD0425" w:rsidRDefault="00BB1805" w:rsidP="00BB180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A434052" w14:textId="77777777" w:rsidR="00BB1805" w:rsidRPr="00FD0425" w:rsidRDefault="00BB1805" w:rsidP="00BB180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0750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3094CB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3E43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C0E0A0" w14:textId="77777777" w:rsidR="00BB1805" w:rsidRPr="00FD0425" w:rsidRDefault="00BB1805" w:rsidP="00BB1805">
      <w:pPr>
        <w:pStyle w:val="PL"/>
        <w:rPr>
          <w:snapToGrid w:val="0"/>
        </w:rPr>
      </w:pPr>
    </w:p>
    <w:p w14:paraId="24760177" w14:textId="77777777" w:rsidR="00BB1805" w:rsidRPr="00FD0425" w:rsidRDefault="00BB1805" w:rsidP="00BB180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5E22F3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E6EA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BF0EC3" w14:textId="77777777" w:rsidR="00BB1805" w:rsidRPr="00FD0425" w:rsidRDefault="00BB1805" w:rsidP="00BB1805">
      <w:pPr>
        <w:pStyle w:val="PL"/>
        <w:rPr>
          <w:snapToGrid w:val="0"/>
        </w:rPr>
      </w:pPr>
    </w:p>
    <w:p w14:paraId="22A615CD" w14:textId="77777777" w:rsidR="00BB1805" w:rsidRPr="00FD0425" w:rsidRDefault="00BB1805" w:rsidP="00BB1805">
      <w:pPr>
        <w:pStyle w:val="PL"/>
      </w:pPr>
    </w:p>
    <w:p w14:paraId="589F0D7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D4B70B" w14:textId="77777777" w:rsidR="00BB1805" w:rsidRPr="00FD0425" w:rsidRDefault="00BB1805" w:rsidP="00BB1805">
      <w:pPr>
        <w:pStyle w:val="PL"/>
      </w:pPr>
      <w:r w:rsidRPr="00FD0425">
        <w:t>--</w:t>
      </w:r>
    </w:p>
    <w:p w14:paraId="437F03E7" w14:textId="77777777" w:rsidR="00BB1805" w:rsidRPr="00FD0425" w:rsidRDefault="00BB1805" w:rsidP="00BB1805">
      <w:pPr>
        <w:pStyle w:val="PL"/>
        <w:outlineLvl w:val="5"/>
      </w:pPr>
      <w:r w:rsidRPr="00FD0425">
        <w:t>-- PDU Session Resource Modification Confirm Info - SN terminated</w:t>
      </w:r>
    </w:p>
    <w:p w14:paraId="7AC585C3" w14:textId="77777777" w:rsidR="00BB1805" w:rsidRPr="00FD0425" w:rsidRDefault="00BB1805" w:rsidP="00BB1805">
      <w:pPr>
        <w:pStyle w:val="PL"/>
      </w:pPr>
      <w:r w:rsidRPr="00FD0425">
        <w:t>--</w:t>
      </w:r>
    </w:p>
    <w:p w14:paraId="06A989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133A77" w14:textId="77777777" w:rsidR="00BB1805" w:rsidRPr="00FD0425" w:rsidRDefault="00BB1805" w:rsidP="00BB1805">
      <w:pPr>
        <w:pStyle w:val="PL"/>
        <w:rPr>
          <w:snapToGrid w:val="0"/>
        </w:rPr>
      </w:pPr>
    </w:p>
    <w:p w14:paraId="49B6BCCC" w14:textId="77777777" w:rsidR="00BB1805" w:rsidRPr="00FD0425" w:rsidRDefault="00BB1805" w:rsidP="00BB1805">
      <w:pPr>
        <w:pStyle w:val="PL"/>
        <w:rPr>
          <w:snapToGrid w:val="0"/>
        </w:rPr>
      </w:pPr>
    </w:p>
    <w:p w14:paraId="0275C896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7B9CDA3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B6D356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37A64F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3F7D4D" w14:textId="77777777" w:rsidR="00BB1805" w:rsidRPr="00FD0425" w:rsidRDefault="00BB1805" w:rsidP="00BB180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8B6B6A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74893F8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5693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6777F1" w14:textId="77777777" w:rsidR="00BB1805" w:rsidRPr="00FD0425" w:rsidRDefault="00BB1805" w:rsidP="00BB1805">
      <w:pPr>
        <w:pStyle w:val="PL"/>
        <w:rPr>
          <w:snapToGrid w:val="0"/>
        </w:rPr>
      </w:pPr>
    </w:p>
    <w:p w14:paraId="30712BB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00A7238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270A211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A575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99DA00" w14:textId="77777777" w:rsidR="00BB1805" w:rsidRPr="00FD0425" w:rsidRDefault="00BB1805" w:rsidP="00BB1805">
      <w:pPr>
        <w:pStyle w:val="PL"/>
      </w:pPr>
    </w:p>
    <w:p w14:paraId="514D050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12C674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6271EFA1" w14:textId="77777777" w:rsidR="00BB1805" w:rsidRPr="00FD0425" w:rsidRDefault="00BB1805" w:rsidP="00BB1805">
      <w:pPr>
        <w:pStyle w:val="PL"/>
      </w:pPr>
    </w:p>
    <w:p w14:paraId="4802EC5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3331EBA6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D2A069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04A922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D707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35EF1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2322F55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2AE13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0F20A5" w14:textId="77777777" w:rsidR="00BB1805" w:rsidRPr="00FD0425" w:rsidRDefault="00BB1805" w:rsidP="00BB1805">
      <w:pPr>
        <w:pStyle w:val="PL"/>
        <w:rPr>
          <w:snapToGrid w:val="0"/>
        </w:rPr>
      </w:pPr>
    </w:p>
    <w:p w14:paraId="0E644B1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8A1494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8440A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B0C159" w14:textId="77777777" w:rsidR="00BB1805" w:rsidRPr="00FD0425" w:rsidRDefault="00BB1805" w:rsidP="00BB1805">
      <w:pPr>
        <w:pStyle w:val="PL"/>
        <w:rPr>
          <w:snapToGrid w:val="0"/>
        </w:rPr>
      </w:pPr>
    </w:p>
    <w:p w14:paraId="61F65124" w14:textId="77777777" w:rsidR="00BB1805" w:rsidRPr="00FD0425" w:rsidRDefault="00BB1805" w:rsidP="00BB1805">
      <w:pPr>
        <w:pStyle w:val="PL"/>
        <w:rPr>
          <w:snapToGrid w:val="0"/>
        </w:rPr>
      </w:pPr>
    </w:p>
    <w:p w14:paraId="4193BB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988CA0" w14:textId="77777777" w:rsidR="00BB1805" w:rsidRPr="00FD0425" w:rsidRDefault="00BB1805" w:rsidP="00BB1805">
      <w:pPr>
        <w:pStyle w:val="PL"/>
      </w:pPr>
      <w:r w:rsidRPr="00FD0425">
        <w:t>--</w:t>
      </w:r>
    </w:p>
    <w:p w14:paraId="0657B836" w14:textId="77777777" w:rsidR="00BB1805" w:rsidRPr="00FD0425" w:rsidRDefault="00BB1805" w:rsidP="00BB1805">
      <w:pPr>
        <w:pStyle w:val="PL"/>
        <w:outlineLvl w:val="5"/>
      </w:pPr>
      <w:r w:rsidRPr="00FD0425">
        <w:t>-- PDU Session Resource Modification Required Info - MN terminated</w:t>
      </w:r>
    </w:p>
    <w:p w14:paraId="6E429A2D" w14:textId="77777777" w:rsidR="00BB1805" w:rsidRPr="00FD0425" w:rsidRDefault="00BB1805" w:rsidP="00BB1805">
      <w:pPr>
        <w:pStyle w:val="PL"/>
      </w:pPr>
      <w:r w:rsidRPr="00FD0425">
        <w:t>--</w:t>
      </w:r>
    </w:p>
    <w:p w14:paraId="0C2190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BC19CD" w14:textId="77777777" w:rsidR="00BB1805" w:rsidRPr="00FD0425" w:rsidRDefault="00BB1805" w:rsidP="00BB1805">
      <w:pPr>
        <w:pStyle w:val="PL"/>
        <w:rPr>
          <w:snapToGrid w:val="0"/>
        </w:rPr>
      </w:pPr>
    </w:p>
    <w:p w14:paraId="1136C2D0" w14:textId="77777777" w:rsidR="00BB1805" w:rsidRPr="00FD0425" w:rsidRDefault="00BB1805" w:rsidP="00BB1805">
      <w:pPr>
        <w:pStyle w:val="PL"/>
        <w:rPr>
          <w:snapToGrid w:val="0"/>
        </w:rPr>
      </w:pPr>
    </w:p>
    <w:p w14:paraId="7CDC6A6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2EEB884D" w14:textId="77777777" w:rsidR="00BB1805" w:rsidRPr="00FD0425" w:rsidRDefault="00BB1805" w:rsidP="00BB1805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1CD8CE8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77379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2C9C07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CEFD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F1ACCC" w14:textId="77777777" w:rsidR="00BB1805" w:rsidRPr="00FD0425" w:rsidRDefault="00BB1805" w:rsidP="00BB1805">
      <w:pPr>
        <w:pStyle w:val="PL"/>
        <w:rPr>
          <w:snapToGrid w:val="0"/>
        </w:rPr>
      </w:pPr>
    </w:p>
    <w:p w14:paraId="4D7ECD4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1495D4F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18D09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071328" w14:textId="77777777" w:rsidR="00BB1805" w:rsidRPr="00FD0425" w:rsidRDefault="00BB1805" w:rsidP="00BB1805">
      <w:pPr>
        <w:pStyle w:val="PL"/>
        <w:rPr>
          <w:snapToGrid w:val="0"/>
        </w:rPr>
      </w:pPr>
    </w:p>
    <w:p w14:paraId="7C76F1B8" w14:textId="77777777" w:rsidR="00BB1805" w:rsidRPr="00FD0425" w:rsidRDefault="00BB1805" w:rsidP="00BB1805">
      <w:pPr>
        <w:pStyle w:val="PL"/>
        <w:rPr>
          <w:snapToGrid w:val="0"/>
        </w:rPr>
      </w:pPr>
    </w:p>
    <w:p w14:paraId="7A241A5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5613C7EF" w14:textId="77777777" w:rsidR="00BB1805" w:rsidRPr="00FD0425" w:rsidRDefault="00BB1805" w:rsidP="00BB1805">
      <w:pPr>
        <w:pStyle w:val="PL"/>
      </w:pPr>
    </w:p>
    <w:p w14:paraId="4FEA02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5F70B62F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20A168C" w14:textId="77777777" w:rsidR="00BB1805" w:rsidRPr="00FD0425" w:rsidRDefault="00BB1805" w:rsidP="00BB1805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80FBAC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E7DF7F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719E464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FFBB8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56ECD5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C7919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289AD4" w14:textId="77777777" w:rsidR="00BB1805" w:rsidRPr="00FD0425" w:rsidRDefault="00BB1805" w:rsidP="00BB1805">
      <w:pPr>
        <w:pStyle w:val="PL"/>
        <w:rPr>
          <w:snapToGrid w:val="0"/>
        </w:rPr>
      </w:pPr>
    </w:p>
    <w:p w14:paraId="4DC89C7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24277F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4714E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F8B74F" w14:textId="77777777" w:rsidR="00BB1805" w:rsidRPr="00FD0425" w:rsidRDefault="00BB1805" w:rsidP="00BB1805">
      <w:pPr>
        <w:pStyle w:val="PL"/>
      </w:pPr>
    </w:p>
    <w:p w14:paraId="679D14AF" w14:textId="77777777" w:rsidR="00BB1805" w:rsidRPr="00FD0425" w:rsidRDefault="00BB1805" w:rsidP="00BB1805">
      <w:pPr>
        <w:pStyle w:val="PL"/>
        <w:rPr>
          <w:snapToGrid w:val="0"/>
        </w:rPr>
      </w:pPr>
    </w:p>
    <w:p w14:paraId="102F66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727594" w14:textId="77777777" w:rsidR="00BB1805" w:rsidRPr="00FD0425" w:rsidRDefault="00BB1805" w:rsidP="00BB1805">
      <w:pPr>
        <w:pStyle w:val="PL"/>
      </w:pPr>
      <w:r w:rsidRPr="00FD0425">
        <w:t>--</w:t>
      </w:r>
    </w:p>
    <w:p w14:paraId="13155774" w14:textId="77777777" w:rsidR="00BB1805" w:rsidRPr="00FD0425" w:rsidRDefault="00BB1805" w:rsidP="00BB1805">
      <w:pPr>
        <w:pStyle w:val="PL"/>
        <w:outlineLvl w:val="5"/>
      </w:pPr>
      <w:r w:rsidRPr="00FD0425">
        <w:t>-- PDU Session Resource Modification Confirm Info - MN terminated</w:t>
      </w:r>
    </w:p>
    <w:p w14:paraId="34C8C8D2" w14:textId="77777777" w:rsidR="00BB1805" w:rsidRPr="00FD0425" w:rsidRDefault="00BB1805" w:rsidP="00BB1805">
      <w:pPr>
        <w:pStyle w:val="PL"/>
      </w:pPr>
      <w:r w:rsidRPr="00FD0425">
        <w:t>--</w:t>
      </w:r>
    </w:p>
    <w:p w14:paraId="15CCE54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85799C" w14:textId="77777777" w:rsidR="00BB1805" w:rsidRPr="00FD0425" w:rsidRDefault="00BB1805" w:rsidP="00BB1805">
      <w:pPr>
        <w:pStyle w:val="PL"/>
        <w:rPr>
          <w:snapToGrid w:val="0"/>
        </w:rPr>
      </w:pPr>
    </w:p>
    <w:p w14:paraId="4B97502E" w14:textId="77777777" w:rsidR="00BB1805" w:rsidRPr="00FD0425" w:rsidRDefault="00BB1805" w:rsidP="00BB1805">
      <w:pPr>
        <w:pStyle w:val="PL"/>
        <w:rPr>
          <w:snapToGrid w:val="0"/>
        </w:rPr>
      </w:pPr>
    </w:p>
    <w:p w14:paraId="06EBCDF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1F48C9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4677837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FAEA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0BEFDC" w14:textId="77777777" w:rsidR="00BB1805" w:rsidRPr="00FD0425" w:rsidRDefault="00BB1805" w:rsidP="00BB1805">
      <w:pPr>
        <w:pStyle w:val="PL"/>
        <w:rPr>
          <w:snapToGrid w:val="0"/>
        </w:rPr>
      </w:pPr>
    </w:p>
    <w:p w14:paraId="5EFDA2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434AA2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4EA47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08C4EB" w14:textId="77777777" w:rsidR="00BB1805" w:rsidRPr="00FD0425" w:rsidRDefault="00BB1805" w:rsidP="00BB1805">
      <w:pPr>
        <w:pStyle w:val="PL"/>
      </w:pPr>
    </w:p>
    <w:p w14:paraId="28775B17" w14:textId="77777777" w:rsidR="00BB1805" w:rsidRPr="00FD0425" w:rsidRDefault="00BB1805" w:rsidP="00BB1805">
      <w:pPr>
        <w:pStyle w:val="PL"/>
        <w:rPr>
          <w:snapToGrid w:val="0"/>
        </w:rPr>
      </w:pPr>
    </w:p>
    <w:p w14:paraId="05EE54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2D8A59" w14:textId="77777777" w:rsidR="00BB1805" w:rsidRPr="00FD0425" w:rsidRDefault="00BB1805" w:rsidP="00BB1805">
      <w:pPr>
        <w:pStyle w:val="PL"/>
      </w:pPr>
      <w:r w:rsidRPr="00FD0425">
        <w:t>--</w:t>
      </w:r>
    </w:p>
    <w:p w14:paraId="252140DD" w14:textId="77777777" w:rsidR="00BB1805" w:rsidRPr="00FD0425" w:rsidRDefault="00BB1805" w:rsidP="00BB1805">
      <w:pPr>
        <w:pStyle w:val="PL"/>
      </w:pPr>
      <w:r w:rsidRPr="00FD0425">
        <w:t>-- PDU Session Resource Setup Complete Info - SN terminated</w:t>
      </w:r>
    </w:p>
    <w:p w14:paraId="07C23189" w14:textId="77777777" w:rsidR="00BB1805" w:rsidRPr="00FD0425" w:rsidRDefault="00BB1805" w:rsidP="00BB1805">
      <w:pPr>
        <w:pStyle w:val="PL"/>
      </w:pPr>
      <w:r w:rsidRPr="00FD0425">
        <w:t>--</w:t>
      </w:r>
    </w:p>
    <w:p w14:paraId="3FF300A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6DD79E" w14:textId="77777777" w:rsidR="00BB1805" w:rsidRPr="00FD0425" w:rsidRDefault="00BB1805" w:rsidP="00BB1805">
      <w:pPr>
        <w:pStyle w:val="PL"/>
        <w:rPr>
          <w:snapToGrid w:val="0"/>
        </w:rPr>
      </w:pPr>
    </w:p>
    <w:p w14:paraId="58F5C26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672EF859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 xml:space="preserve">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 xml:space="preserve">SEQUENCE (SIZE(1..maxnoofDRBs)) OF 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-Item,</w:t>
      </w:r>
    </w:p>
    <w:p w14:paraId="0FFA6A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14E275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CD36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BC1257" w14:textId="77777777" w:rsidR="00BB1805" w:rsidRPr="00FD0425" w:rsidRDefault="00BB1805" w:rsidP="00BB1805">
      <w:pPr>
        <w:pStyle w:val="PL"/>
        <w:rPr>
          <w:snapToGrid w:val="0"/>
        </w:rPr>
      </w:pPr>
    </w:p>
    <w:p w14:paraId="1718727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1FEC176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4B5C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176C69" w14:textId="77777777" w:rsidR="00BB1805" w:rsidRPr="00FD0425" w:rsidRDefault="00BB1805" w:rsidP="00BB1805">
      <w:pPr>
        <w:pStyle w:val="PL"/>
        <w:rPr>
          <w:snapToGrid w:val="0"/>
        </w:rPr>
      </w:pPr>
    </w:p>
    <w:p w14:paraId="22A6E47E" w14:textId="77777777" w:rsidR="00BB1805" w:rsidRPr="00FD0425" w:rsidRDefault="00BB1805" w:rsidP="00BB1805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 ::= SEQUENCE {</w:t>
      </w:r>
    </w:p>
    <w:p w14:paraId="77988246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0CAA2B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Xn</w:t>
      </w:r>
      <w:proofErr w:type="spellEnd"/>
      <w:r w:rsidRPr="00FD0425">
        <w:rPr>
          <w:noProof w:val="0"/>
          <w:snapToGrid w:val="0"/>
        </w:rPr>
        <w:t>-U-</w:t>
      </w:r>
      <w:proofErr w:type="spellStart"/>
      <w:r w:rsidRPr="00FD0425">
        <w:rPr>
          <w:noProof w:val="0"/>
          <w:snapToGrid w:val="0"/>
        </w:rPr>
        <w:t>TNLInfoatM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8D197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4BB1ED9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F3F93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ABB002" w14:textId="77777777" w:rsidR="00BB1805" w:rsidRPr="00FD0425" w:rsidRDefault="00BB1805" w:rsidP="00BB1805">
      <w:pPr>
        <w:pStyle w:val="PL"/>
        <w:rPr>
          <w:snapToGrid w:val="0"/>
        </w:rPr>
      </w:pPr>
    </w:p>
    <w:p w14:paraId="728C0315" w14:textId="77777777" w:rsidR="00BB1805" w:rsidRPr="00FD0425" w:rsidRDefault="00BB1805" w:rsidP="00BB1805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05F2BF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5E26C64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923F7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99384E" w14:textId="77777777" w:rsidR="00BB1805" w:rsidRPr="00FD0425" w:rsidRDefault="00BB1805" w:rsidP="00BB1805">
      <w:pPr>
        <w:pStyle w:val="PL"/>
        <w:rPr>
          <w:snapToGrid w:val="0"/>
        </w:rPr>
      </w:pPr>
    </w:p>
    <w:p w14:paraId="7211E92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29FDFE" w14:textId="77777777" w:rsidR="00BB1805" w:rsidRPr="00FD0425" w:rsidRDefault="00BB1805" w:rsidP="00BB1805">
      <w:pPr>
        <w:pStyle w:val="PL"/>
      </w:pPr>
      <w:r w:rsidRPr="00FD0425">
        <w:t>--</w:t>
      </w:r>
    </w:p>
    <w:p w14:paraId="4A01D31D" w14:textId="77777777" w:rsidR="00BB1805" w:rsidRPr="00FD0425" w:rsidRDefault="00BB1805" w:rsidP="00BB1805">
      <w:pPr>
        <w:pStyle w:val="PL"/>
        <w:outlineLvl w:val="4"/>
      </w:pPr>
      <w:r w:rsidRPr="00FD0425">
        <w:t>-- PDU Session related message level IEs END</w:t>
      </w:r>
    </w:p>
    <w:p w14:paraId="430CD135" w14:textId="77777777" w:rsidR="00BB1805" w:rsidRPr="00FD0425" w:rsidRDefault="00BB1805" w:rsidP="00BB1805">
      <w:pPr>
        <w:pStyle w:val="PL"/>
      </w:pPr>
      <w:r w:rsidRPr="00FD0425">
        <w:t>--</w:t>
      </w:r>
    </w:p>
    <w:p w14:paraId="5DC2B7A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0C032B" w14:textId="77777777" w:rsidR="00BB1805" w:rsidRPr="00FD0425" w:rsidRDefault="00BB1805" w:rsidP="00BB1805">
      <w:pPr>
        <w:pStyle w:val="PL"/>
        <w:rPr>
          <w:snapToGrid w:val="0"/>
        </w:rPr>
      </w:pPr>
    </w:p>
    <w:p w14:paraId="71E2545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12CBB2DB" w14:textId="77777777" w:rsidR="00BB1805" w:rsidRPr="00FD0425" w:rsidRDefault="00BB1805" w:rsidP="00BB1805">
      <w:pPr>
        <w:pStyle w:val="PL"/>
        <w:rPr>
          <w:snapToGrid w:val="0"/>
        </w:rPr>
      </w:pPr>
    </w:p>
    <w:p w14:paraId="2B9936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2FC231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47F2D57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49F342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1441177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2E335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74FEF4" w14:textId="77777777" w:rsidR="00BB1805" w:rsidRPr="00FD0425" w:rsidRDefault="00BB1805" w:rsidP="00BB1805">
      <w:pPr>
        <w:pStyle w:val="PL"/>
        <w:rPr>
          <w:snapToGrid w:val="0"/>
        </w:rPr>
      </w:pPr>
    </w:p>
    <w:p w14:paraId="4E65A8C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2D081D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6751B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B6811E" w14:textId="77777777" w:rsidR="00BB1805" w:rsidRPr="00FD0425" w:rsidRDefault="00BB1805" w:rsidP="00BB1805">
      <w:pPr>
        <w:pStyle w:val="PL"/>
        <w:rPr>
          <w:snapToGrid w:val="0"/>
        </w:rPr>
      </w:pPr>
    </w:p>
    <w:p w14:paraId="3584391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2C8FBF8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21B2E45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66EF096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7B4914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3DA843C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3C9EBA" w14:textId="77777777" w:rsidR="00BB1805" w:rsidRPr="00FD0425" w:rsidRDefault="00BB1805" w:rsidP="00BB1805">
      <w:pPr>
        <w:pStyle w:val="PL"/>
        <w:rPr>
          <w:snapToGrid w:val="0"/>
        </w:rPr>
      </w:pPr>
    </w:p>
    <w:p w14:paraId="5FA22E5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6BD7D73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68CB4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4C0CEF" w14:textId="77777777" w:rsidR="00BB1805" w:rsidRPr="00FD0425" w:rsidRDefault="00BB1805" w:rsidP="00BB1805">
      <w:pPr>
        <w:pStyle w:val="PL"/>
        <w:rPr>
          <w:snapToGrid w:val="0"/>
        </w:rPr>
      </w:pPr>
    </w:p>
    <w:p w14:paraId="1598FD00" w14:textId="77777777" w:rsidR="00BB1805" w:rsidRPr="00FD0425" w:rsidRDefault="00BB1805" w:rsidP="00BB1805">
      <w:pPr>
        <w:pStyle w:val="PL"/>
      </w:pPr>
      <w:r w:rsidRPr="00FD0425">
        <w:t>PDUSessionType</w:t>
      </w:r>
      <w:bookmarkEnd w:id="944"/>
      <w:r w:rsidRPr="00FD0425">
        <w:t xml:space="preserve"> ::= ENUMERATED {ipv4, ipv6, ipv4v6, ethernet, unstructured, ...}</w:t>
      </w:r>
    </w:p>
    <w:p w14:paraId="292EAA1D" w14:textId="77777777" w:rsidR="00BB1805" w:rsidRPr="00FD0425" w:rsidRDefault="00BB1805" w:rsidP="00BB1805">
      <w:pPr>
        <w:pStyle w:val="PL"/>
      </w:pPr>
    </w:p>
    <w:p w14:paraId="7E40EE74" w14:textId="77777777" w:rsidR="00BB1805" w:rsidRPr="00FD0425" w:rsidRDefault="00BB1805" w:rsidP="00BB1805">
      <w:pPr>
        <w:pStyle w:val="PL"/>
      </w:pPr>
      <w:bookmarkStart w:id="945" w:name="_Hlk513550486"/>
      <w:r w:rsidRPr="00FD0425">
        <w:t>PDUSession-ID</w:t>
      </w:r>
      <w:bookmarkEnd w:id="945"/>
      <w:r w:rsidRPr="00FD0425">
        <w:tab/>
        <w:t>::= INTEGER (0..255)</w:t>
      </w:r>
    </w:p>
    <w:p w14:paraId="1C08C2C4" w14:textId="77777777" w:rsidR="00BB1805" w:rsidRPr="00FD0425" w:rsidRDefault="00BB1805" w:rsidP="00BB1805">
      <w:pPr>
        <w:pStyle w:val="PL"/>
      </w:pPr>
    </w:p>
    <w:p w14:paraId="17249EF7" w14:textId="77777777" w:rsidR="00BB1805" w:rsidRPr="00FD0425" w:rsidRDefault="00BB1805" w:rsidP="00BB1805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72F32153" w14:textId="77777777" w:rsidR="00BB1805" w:rsidRPr="00FD0425" w:rsidRDefault="00BB1805" w:rsidP="00BB1805">
      <w:pPr>
        <w:pStyle w:val="PL"/>
      </w:pPr>
    </w:p>
    <w:p w14:paraId="745264CF" w14:textId="77777777" w:rsidR="00BB1805" w:rsidRPr="00FD0425" w:rsidRDefault="00BB1805" w:rsidP="00BB1805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17F25C8D" w14:textId="77777777" w:rsidR="00BB1805" w:rsidRPr="00FD0425" w:rsidRDefault="00BB1805" w:rsidP="00BB1805">
      <w:pPr>
        <w:pStyle w:val="PL"/>
      </w:pPr>
    </w:p>
    <w:p w14:paraId="47D550B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5D870906" w14:textId="77777777" w:rsidR="00BB1805" w:rsidRPr="00FD0425" w:rsidRDefault="00BB1805" w:rsidP="00BB1805">
      <w:pPr>
        <w:pStyle w:val="PL"/>
      </w:pPr>
    </w:p>
    <w:p w14:paraId="20720505" w14:textId="77777777" w:rsidR="00BB1805" w:rsidRPr="00FD0425" w:rsidRDefault="00BB1805" w:rsidP="00BB1805">
      <w:pPr>
        <w:pStyle w:val="PL"/>
      </w:pPr>
      <w:r w:rsidRPr="00FD0425">
        <w:t>PortNumber ::= BIT STRING (SIZE (16))</w:t>
      </w:r>
    </w:p>
    <w:p w14:paraId="5137627D" w14:textId="77777777" w:rsidR="00BB1805" w:rsidRPr="00FD0425" w:rsidRDefault="00BB1805" w:rsidP="00BB1805">
      <w:pPr>
        <w:pStyle w:val="PL"/>
      </w:pPr>
    </w:p>
    <w:p w14:paraId="54CA2E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6B723CB2" w14:textId="77777777" w:rsidR="00BB1805" w:rsidRPr="00FD0425" w:rsidRDefault="00BB1805" w:rsidP="00BB1805">
      <w:pPr>
        <w:pStyle w:val="PL"/>
      </w:pPr>
    </w:p>
    <w:p w14:paraId="188F6AC8" w14:textId="77777777" w:rsidR="00BB1805" w:rsidRPr="00FD0425" w:rsidRDefault="00BB1805" w:rsidP="00BB1805">
      <w:pPr>
        <w:pStyle w:val="PL"/>
      </w:pPr>
    </w:p>
    <w:p w14:paraId="510046B5" w14:textId="77777777" w:rsidR="00BB1805" w:rsidRPr="00FD0425" w:rsidRDefault="00BB1805" w:rsidP="00BB1805">
      <w:pPr>
        <w:pStyle w:val="PL"/>
      </w:pPr>
      <w:r w:rsidRPr="00FD0425">
        <w:t>ProtectedE-UTRAResourceIndication ::= SEQUENCE {</w:t>
      </w:r>
    </w:p>
    <w:p w14:paraId="12A5759C" w14:textId="77777777" w:rsidR="00BB1805" w:rsidRPr="00FD0425" w:rsidRDefault="00BB1805" w:rsidP="00BB180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709D8BB4" w14:textId="77777777" w:rsidR="00BB1805" w:rsidRPr="00FD0425" w:rsidRDefault="00BB1805" w:rsidP="00BB1805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670574C5" w14:textId="77777777" w:rsidR="00BB1805" w:rsidRPr="00FD0425" w:rsidRDefault="00BB1805" w:rsidP="00BB180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5D977C" w14:textId="77777777" w:rsidR="00BB1805" w:rsidRPr="00FD0425" w:rsidRDefault="00BB1805" w:rsidP="00BB1805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C895BC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C935C3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4602F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ECE57E" w14:textId="77777777" w:rsidR="00BB1805" w:rsidRPr="00FD0425" w:rsidRDefault="00BB1805" w:rsidP="00BB1805">
      <w:pPr>
        <w:pStyle w:val="PL"/>
        <w:rPr>
          <w:snapToGrid w:val="0"/>
        </w:rPr>
      </w:pPr>
    </w:p>
    <w:p w14:paraId="6F2D07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2D7A86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9214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259A86" w14:textId="77777777" w:rsidR="00BB1805" w:rsidRPr="00FD0425" w:rsidRDefault="00BB1805" w:rsidP="00BB1805">
      <w:pPr>
        <w:pStyle w:val="PL"/>
      </w:pPr>
    </w:p>
    <w:p w14:paraId="30A5B7C2" w14:textId="77777777" w:rsidR="00BB1805" w:rsidRPr="00FD0425" w:rsidRDefault="00BB1805" w:rsidP="00BB1805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60876657" w14:textId="77777777" w:rsidR="00BB1805" w:rsidRPr="00FD0425" w:rsidRDefault="00BB1805" w:rsidP="00BB1805">
      <w:pPr>
        <w:pStyle w:val="PL"/>
      </w:pPr>
    </w:p>
    <w:p w14:paraId="456E01C7" w14:textId="77777777" w:rsidR="00BB1805" w:rsidRPr="00FD0425" w:rsidRDefault="00BB1805" w:rsidP="00BB1805">
      <w:pPr>
        <w:pStyle w:val="PL"/>
      </w:pPr>
      <w:r w:rsidRPr="00FD0425">
        <w:t>ProtectedE-UTRAResource-Item ::= SEQUENCE {</w:t>
      </w:r>
    </w:p>
    <w:p w14:paraId="284717E5" w14:textId="77777777" w:rsidR="00BB1805" w:rsidRPr="00FD0425" w:rsidRDefault="00BB1805" w:rsidP="00BB1805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4A6C758C" w14:textId="77777777" w:rsidR="00BB1805" w:rsidRPr="00FD0425" w:rsidRDefault="00BB1805" w:rsidP="00BB1805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3DE64F08" w14:textId="77777777" w:rsidR="00BB1805" w:rsidRPr="00FD0425" w:rsidRDefault="00BB1805" w:rsidP="00BB1805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4772B136" w14:textId="77777777" w:rsidR="00BB1805" w:rsidRPr="00FD0425" w:rsidRDefault="00BB1805" w:rsidP="00BB1805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16052D2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FA1DE0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D06AF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A57D0C" w14:textId="77777777" w:rsidR="00BB1805" w:rsidRPr="00FD0425" w:rsidRDefault="00BB1805" w:rsidP="00BB1805">
      <w:pPr>
        <w:pStyle w:val="PL"/>
        <w:rPr>
          <w:snapToGrid w:val="0"/>
        </w:rPr>
      </w:pPr>
    </w:p>
    <w:p w14:paraId="3CBB08F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6E5453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24CDF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F5EEC" w14:textId="77777777" w:rsidR="00BB1805" w:rsidRPr="00FD0425" w:rsidRDefault="00BB1805" w:rsidP="00BB1805">
      <w:pPr>
        <w:pStyle w:val="PL"/>
      </w:pPr>
    </w:p>
    <w:p w14:paraId="19E92874" w14:textId="77777777" w:rsidR="00BB1805" w:rsidRPr="00FD0425" w:rsidRDefault="00BB1805" w:rsidP="00BB1805">
      <w:pPr>
        <w:pStyle w:val="PL"/>
      </w:pPr>
    </w:p>
    <w:p w14:paraId="20C19DC5" w14:textId="77777777" w:rsidR="00BB1805" w:rsidRPr="00FD0425" w:rsidRDefault="00BB1805" w:rsidP="00BB1805">
      <w:pPr>
        <w:pStyle w:val="PL"/>
      </w:pPr>
      <w:r w:rsidRPr="00FD0425">
        <w:t>ProtectedE-UTRAFootprintTimePattern ::= SEQUENCE {</w:t>
      </w:r>
    </w:p>
    <w:p w14:paraId="3ECE5ED1" w14:textId="77777777" w:rsidR="00BB1805" w:rsidRPr="00FD0425" w:rsidRDefault="00BB1805" w:rsidP="00BB1805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0E184003" w14:textId="77777777" w:rsidR="00BB1805" w:rsidRPr="00FD0425" w:rsidRDefault="00BB1805" w:rsidP="00BB1805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535C5C8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9566BA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6DB46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AD8943" w14:textId="77777777" w:rsidR="00BB1805" w:rsidRPr="00FD0425" w:rsidRDefault="00BB1805" w:rsidP="00BB1805">
      <w:pPr>
        <w:pStyle w:val="PL"/>
        <w:rPr>
          <w:snapToGrid w:val="0"/>
        </w:rPr>
      </w:pPr>
    </w:p>
    <w:p w14:paraId="1677A6A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07405F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A747B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76D29A" w14:textId="77777777" w:rsidR="00BB1805" w:rsidRPr="00FD0425" w:rsidRDefault="00BB1805" w:rsidP="00BB1805">
      <w:pPr>
        <w:pStyle w:val="PL"/>
      </w:pPr>
    </w:p>
    <w:p w14:paraId="487A54B5" w14:textId="77777777" w:rsidR="00BB1805" w:rsidRPr="00FD0425" w:rsidRDefault="00BB1805" w:rsidP="00BB1805">
      <w:pPr>
        <w:pStyle w:val="PL"/>
      </w:pPr>
    </w:p>
    <w:p w14:paraId="181079D9" w14:textId="77777777" w:rsidR="00BB1805" w:rsidRPr="00FD0425" w:rsidRDefault="00BB1805" w:rsidP="00BB1805">
      <w:pPr>
        <w:pStyle w:val="PL"/>
        <w:outlineLvl w:val="3"/>
      </w:pPr>
      <w:r w:rsidRPr="00FD0425">
        <w:t>-- Q</w:t>
      </w:r>
    </w:p>
    <w:p w14:paraId="4B1F485B" w14:textId="77777777" w:rsidR="00BB1805" w:rsidRPr="00FD0425" w:rsidRDefault="00BB1805" w:rsidP="00BB1805">
      <w:pPr>
        <w:pStyle w:val="PL"/>
      </w:pPr>
    </w:p>
    <w:p w14:paraId="0A27B2B0" w14:textId="77777777" w:rsidR="00BB1805" w:rsidRPr="00FD0425" w:rsidRDefault="00BB1805" w:rsidP="00BB1805">
      <w:pPr>
        <w:pStyle w:val="PL"/>
      </w:pPr>
    </w:p>
    <w:p w14:paraId="2FFEC56F" w14:textId="77777777" w:rsidR="00BB1805" w:rsidRPr="00FD0425" w:rsidRDefault="00BB1805" w:rsidP="00BB1805">
      <w:pPr>
        <w:pStyle w:val="PL"/>
      </w:pPr>
      <w:r w:rsidRPr="00FD0425">
        <w:t>QoSCharacteristics ::= CHOICE {</w:t>
      </w:r>
    </w:p>
    <w:p w14:paraId="5BE8EF57" w14:textId="77777777" w:rsidR="00BB1805" w:rsidRPr="00FD0425" w:rsidRDefault="00BB1805" w:rsidP="00BB1805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1232C968" w14:textId="77777777" w:rsidR="00BB1805" w:rsidRPr="00FD0425" w:rsidRDefault="00BB1805" w:rsidP="00BB1805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4165445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4FC9CB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151F2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2757F82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74D6B3D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BF607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E43874" w14:textId="77777777" w:rsidR="00BB1805" w:rsidRPr="00FD0425" w:rsidRDefault="00BB1805" w:rsidP="00BB1805">
      <w:pPr>
        <w:pStyle w:val="PL"/>
      </w:pPr>
    </w:p>
    <w:p w14:paraId="79568CC9" w14:textId="77777777" w:rsidR="00BB1805" w:rsidRPr="00FD0425" w:rsidRDefault="00BB1805" w:rsidP="00BB1805">
      <w:pPr>
        <w:pStyle w:val="PL"/>
      </w:pPr>
    </w:p>
    <w:p w14:paraId="0863E246" w14:textId="77777777" w:rsidR="00BB1805" w:rsidRPr="00FD0425" w:rsidRDefault="00BB1805" w:rsidP="00BB1805">
      <w:pPr>
        <w:pStyle w:val="PL"/>
      </w:pPr>
      <w:bookmarkStart w:id="946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946"/>
      <w:r w:rsidRPr="00FD0425">
        <w:tab/>
        <w:t>::= INTEGER (0..63, ...)</w:t>
      </w:r>
    </w:p>
    <w:p w14:paraId="7AEC5697" w14:textId="77777777" w:rsidR="00BB1805" w:rsidRPr="00FD0425" w:rsidRDefault="00BB1805" w:rsidP="00BB1805">
      <w:pPr>
        <w:pStyle w:val="PL"/>
      </w:pPr>
    </w:p>
    <w:p w14:paraId="57C2E3C7" w14:textId="77777777" w:rsidR="00BB1805" w:rsidRPr="00FD0425" w:rsidRDefault="00BB1805" w:rsidP="00BB1805">
      <w:pPr>
        <w:pStyle w:val="PL"/>
      </w:pPr>
    </w:p>
    <w:p w14:paraId="6AA92C1F" w14:textId="77777777" w:rsidR="00BB1805" w:rsidRPr="00FD0425" w:rsidRDefault="00BB1805" w:rsidP="00BB1805">
      <w:pPr>
        <w:pStyle w:val="PL"/>
      </w:pPr>
      <w:r w:rsidRPr="00FD0425">
        <w:t>QoSFlowLevelQoSParameters ::= SEQUENCE {</w:t>
      </w:r>
    </w:p>
    <w:p w14:paraId="770E9180" w14:textId="77777777" w:rsidR="00BB1805" w:rsidRPr="00FD0425" w:rsidRDefault="00BB1805" w:rsidP="00BB1805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04F0DF74" w14:textId="77777777" w:rsidR="00BB1805" w:rsidRPr="00FD0425" w:rsidRDefault="00BB1805" w:rsidP="00BB1805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27B913AC" w14:textId="77777777" w:rsidR="00BB1805" w:rsidRPr="00FD0425" w:rsidRDefault="00BB1805" w:rsidP="00BB1805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947" w:name="_Hlk515426213"/>
      <w:r w:rsidRPr="00FD0425">
        <w:t>GBRQoSFlowInfo</w:t>
      </w:r>
      <w:bookmarkEnd w:id="947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2347F9C" w14:textId="77777777" w:rsidR="00BB1805" w:rsidRPr="00FD0425" w:rsidRDefault="00BB1805" w:rsidP="00BB1805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3103A25" w14:textId="77777777" w:rsidR="00BB1805" w:rsidRPr="00FD0425" w:rsidRDefault="00BB1805" w:rsidP="00BB1805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93794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4A18A5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44FFC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1441E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2318DB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215976A" w14:textId="77777777" w:rsidR="00BB1805" w:rsidRPr="008A2516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8A2516">
        <w:rPr>
          <w:noProof w:val="0"/>
          <w:snapToGrid w:val="0"/>
          <w:lang w:eastAsia="zh-CN"/>
        </w:rPr>
        <w:t>{ID id-</w:t>
      </w:r>
      <w:proofErr w:type="spellStart"/>
      <w:r w:rsidRPr="008A2516">
        <w:rPr>
          <w:noProof w:val="0"/>
          <w:snapToGrid w:val="0"/>
          <w:lang w:eastAsia="zh-CN"/>
        </w:rPr>
        <w:t>Qo</w:t>
      </w:r>
      <w:r>
        <w:rPr>
          <w:noProof w:val="0"/>
          <w:snapToGrid w:val="0"/>
          <w:lang w:eastAsia="zh-CN"/>
        </w:rPr>
        <w:t>S</w:t>
      </w:r>
      <w:r w:rsidRPr="008A2516">
        <w:rPr>
          <w:noProof w:val="0"/>
          <w:snapToGrid w:val="0"/>
          <w:lang w:eastAsia="zh-CN"/>
        </w:rPr>
        <w:t>MonitoringRequest</w:t>
      </w:r>
      <w:proofErr w:type="spellEnd"/>
      <w:r w:rsidRPr="008A2516">
        <w:rPr>
          <w:noProof w:val="0"/>
          <w:snapToGrid w:val="0"/>
          <w:lang w:eastAsia="zh-CN"/>
        </w:rPr>
        <w:tab/>
        <w:t>CRITICALITY ignore</w:t>
      </w:r>
      <w:r w:rsidRPr="008A2516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8A2516">
        <w:rPr>
          <w:noProof w:val="0"/>
          <w:snapToGrid w:val="0"/>
          <w:lang w:eastAsia="zh-CN"/>
        </w:rPr>
        <w:t>QosMonitoringRequest</w:t>
      </w:r>
      <w:proofErr w:type="spellEnd"/>
      <w:r w:rsidRPr="008A2516">
        <w:rPr>
          <w:noProof w:val="0"/>
          <w:snapToGrid w:val="0"/>
          <w:lang w:eastAsia="zh-CN"/>
        </w:rPr>
        <w:tab/>
        <w:t>PRESENCE optional},</w:t>
      </w:r>
    </w:p>
    <w:p w14:paraId="415EAEB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6861DAB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110484" w14:textId="77777777" w:rsidR="00BB1805" w:rsidRPr="00FD0425" w:rsidRDefault="00BB1805" w:rsidP="00BB1805">
      <w:pPr>
        <w:pStyle w:val="PL"/>
      </w:pPr>
    </w:p>
    <w:p w14:paraId="60E6E17E" w14:textId="77777777" w:rsidR="00BB1805" w:rsidRPr="00FD0425" w:rsidRDefault="00BB1805" w:rsidP="00BB1805">
      <w:pPr>
        <w:pStyle w:val="PL"/>
      </w:pPr>
    </w:p>
    <w:p w14:paraId="146578B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13D3D095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FF59309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4B168E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73C93E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3FC2D42" w14:textId="77777777" w:rsidR="00BB1805" w:rsidRPr="00FD0425" w:rsidRDefault="00BB1805" w:rsidP="00BB1805">
      <w:pPr>
        <w:pStyle w:val="PL"/>
      </w:pPr>
    </w:p>
    <w:p w14:paraId="5C611FBB" w14:textId="77777777" w:rsidR="00BB1805" w:rsidRPr="00FD0425" w:rsidRDefault="00BB1805" w:rsidP="00BB1805">
      <w:pPr>
        <w:pStyle w:val="PL"/>
      </w:pPr>
    </w:p>
    <w:p w14:paraId="150B3236" w14:textId="77777777" w:rsidR="00BB1805" w:rsidRPr="00FD0425" w:rsidRDefault="00BB1805" w:rsidP="00BB1805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6991FCF5" w14:textId="77777777" w:rsidR="00BB1805" w:rsidRPr="00FD0425" w:rsidRDefault="00BB1805" w:rsidP="00BB1805">
      <w:pPr>
        <w:pStyle w:val="PL"/>
      </w:pPr>
    </w:p>
    <w:p w14:paraId="20A23DD0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0B2A233E" w14:textId="77777777" w:rsidR="00BB1805" w:rsidRPr="00FD0425" w:rsidRDefault="00BB1805" w:rsidP="00BB180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A96AA5B" w14:textId="77777777" w:rsidR="00BB1805" w:rsidRPr="00FD0425" w:rsidRDefault="00BB1805" w:rsidP="00BB1805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3112650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9BAED67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033247D0" w14:textId="77777777" w:rsidR="00BB1805" w:rsidRPr="00FD0425" w:rsidRDefault="00BB1805" w:rsidP="00BB1805">
      <w:pPr>
        <w:pStyle w:val="PL"/>
      </w:pPr>
      <w:r w:rsidRPr="00FD0425">
        <w:t>}</w:t>
      </w:r>
    </w:p>
    <w:p w14:paraId="3AF99D4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1514694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B18365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E8939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741E91" w14:textId="77777777" w:rsidR="00BB1805" w:rsidRPr="00FD0425" w:rsidRDefault="00BB1805" w:rsidP="00BB1805">
      <w:pPr>
        <w:pStyle w:val="PL"/>
      </w:pPr>
    </w:p>
    <w:p w14:paraId="4CC5786B" w14:textId="77777777" w:rsidR="00BB1805" w:rsidRPr="00FD0425" w:rsidRDefault="00BB1805" w:rsidP="00BB1805">
      <w:pPr>
        <w:pStyle w:val="PL"/>
      </w:pPr>
    </w:p>
    <w:p w14:paraId="4EA96F3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551D9D93" w14:textId="77777777" w:rsidR="00BB1805" w:rsidRPr="00FD0425" w:rsidRDefault="00BB1805" w:rsidP="00BB1805">
      <w:pPr>
        <w:pStyle w:val="PL"/>
        <w:rPr>
          <w:snapToGrid w:val="0"/>
        </w:rPr>
      </w:pPr>
    </w:p>
    <w:p w14:paraId="6C32FA80" w14:textId="77777777" w:rsidR="00BB1805" w:rsidRPr="00FD0425" w:rsidRDefault="00BB1805" w:rsidP="00BB1805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AC0E221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4AFFFE7" w14:textId="77777777" w:rsidR="00BB1805" w:rsidRPr="00FD0425" w:rsidRDefault="00BB1805" w:rsidP="00BB180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EF91AC1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845626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0E9C958" w14:textId="77777777" w:rsidR="00BB1805" w:rsidRPr="00FD0425" w:rsidRDefault="00BB1805" w:rsidP="00BB1805">
      <w:pPr>
        <w:pStyle w:val="PL"/>
      </w:pPr>
      <w:r w:rsidRPr="00FD0425">
        <w:t>}</w:t>
      </w:r>
    </w:p>
    <w:p w14:paraId="13DE1122" w14:textId="77777777" w:rsidR="00BB1805" w:rsidRPr="00FD0425" w:rsidRDefault="00BB1805" w:rsidP="00BB1805">
      <w:pPr>
        <w:pStyle w:val="PL"/>
      </w:pPr>
    </w:p>
    <w:p w14:paraId="494408D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14D30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EFF3E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6DC322" w14:textId="77777777" w:rsidR="00BB1805" w:rsidRPr="00FD0425" w:rsidRDefault="00BB1805" w:rsidP="00BB1805">
      <w:pPr>
        <w:pStyle w:val="PL"/>
      </w:pPr>
    </w:p>
    <w:p w14:paraId="38E3C8BE" w14:textId="77777777" w:rsidR="00BB1805" w:rsidRPr="00FD0425" w:rsidRDefault="00BB1805" w:rsidP="00BB1805">
      <w:pPr>
        <w:pStyle w:val="PL"/>
      </w:pPr>
    </w:p>
    <w:p w14:paraId="1598EF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271F3601" w14:textId="77777777" w:rsidR="00BB1805" w:rsidRPr="00FD0425" w:rsidRDefault="00BB1805" w:rsidP="00BB1805">
      <w:pPr>
        <w:pStyle w:val="PL"/>
        <w:rPr>
          <w:snapToGrid w:val="0"/>
        </w:rPr>
      </w:pPr>
    </w:p>
    <w:p w14:paraId="73679056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67193A7C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DE5A201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Cause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7D84DCF9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QoSFlowwithCause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1E29C6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93591BB" w14:textId="77777777" w:rsidR="00BB1805" w:rsidRPr="00FD0425" w:rsidRDefault="00BB1805" w:rsidP="00BB1805">
      <w:pPr>
        <w:pStyle w:val="PL"/>
      </w:pPr>
      <w:r w:rsidRPr="00FD0425">
        <w:t>}</w:t>
      </w:r>
    </w:p>
    <w:p w14:paraId="57249610" w14:textId="77777777" w:rsidR="00BB1805" w:rsidRPr="00FD0425" w:rsidRDefault="00BB1805" w:rsidP="00BB1805">
      <w:pPr>
        <w:pStyle w:val="PL"/>
      </w:pPr>
    </w:p>
    <w:p w14:paraId="319DC99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D4A8CC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07849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77381A" w14:textId="77777777" w:rsidR="00BB1805" w:rsidRPr="00FD0425" w:rsidRDefault="00BB1805" w:rsidP="00BB1805">
      <w:pPr>
        <w:pStyle w:val="PL"/>
      </w:pPr>
    </w:p>
    <w:p w14:paraId="67B018B5" w14:textId="77777777" w:rsidR="00BB1805" w:rsidRPr="00FD0425" w:rsidRDefault="00BB1805" w:rsidP="00BB1805">
      <w:pPr>
        <w:pStyle w:val="PL"/>
      </w:pPr>
    </w:p>
    <w:p w14:paraId="69B0C85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3E03BE93" w14:textId="77777777" w:rsidR="00BB1805" w:rsidRPr="00FD0425" w:rsidRDefault="00BB1805" w:rsidP="00BB1805">
      <w:pPr>
        <w:pStyle w:val="PL"/>
        <w:rPr>
          <w:snapToGrid w:val="0"/>
        </w:rPr>
      </w:pPr>
    </w:p>
    <w:p w14:paraId="30B2F3FB" w14:textId="77777777" w:rsidR="00BB1805" w:rsidRPr="00FD0425" w:rsidRDefault="00BB1805" w:rsidP="00BB1805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5C46B135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F0933F8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1B7248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AFC0F0C" w14:textId="77777777" w:rsidR="00BB1805" w:rsidRPr="00FD0425" w:rsidRDefault="00BB1805" w:rsidP="00BB1805">
      <w:pPr>
        <w:pStyle w:val="PL"/>
      </w:pPr>
      <w:r w:rsidRPr="00FD0425">
        <w:t>}</w:t>
      </w:r>
    </w:p>
    <w:p w14:paraId="52D9FF7F" w14:textId="77777777" w:rsidR="00BB1805" w:rsidRPr="00FD0425" w:rsidRDefault="00BB1805" w:rsidP="00BB1805">
      <w:pPr>
        <w:pStyle w:val="PL"/>
      </w:pPr>
    </w:p>
    <w:p w14:paraId="102B979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3621C6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E91C0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E5D6D8" w14:textId="77777777" w:rsidR="00BB1805" w:rsidRPr="00FD0425" w:rsidRDefault="00BB1805" w:rsidP="00BB1805">
      <w:pPr>
        <w:pStyle w:val="PL"/>
      </w:pPr>
    </w:p>
    <w:p w14:paraId="4E6FF82E" w14:textId="77777777" w:rsidR="00BB1805" w:rsidRPr="00FD0425" w:rsidRDefault="00BB1805" w:rsidP="00BB1805">
      <w:pPr>
        <w:pStyle w:val="PL"/>
      </w:pPr>
    </w:p>
    <w:p w14:paraId="3890E32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29669B2B" w14:textId="77777777" w:rsidR="00BB1805" w:rsidRPr="00FD0425" w:rsidRDefault="00BB1805" w:rsidP="00BB1805">
      <w:pPr>
        <w:pStyle w:val="PL"/>
        <w:rPr>
          <w:snapToGrid w:val="0"/>
        </w:rPr>
      </w:pPr>
    </w:p>
    <w:p w14:paraId="605B9836" w14:textId="77777777" w:rsidR="00BB1805" w:rsidRPr="00FD0425" w:rsidRDefault="00BB1805" w:rsidP="00BB1805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34EB366B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E9388CE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CF409D3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E-RAB-ID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7929A5F6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DD0C50E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5D247922" w14:textId="77777777" w:rsidR="00BB1805" w:rsidRPr="00FD0425" w:rsidRDefault="00BB1805" w:rsidP="00BB1805">
      <w:pPr>
        <w:pStyle w:val="PL"/>
      </w:pPr>
      <w:r w:rsidRPr="00FD0425">
        <w:t>}</w:t>
      </w:r>
    </w:p>
    <w:p w14:paraId="5B47FF64" w14:textId="77777777" w:rsidR="00BB1805" w:rsidRPr="00FD0425" w:rsidRDefault="00BB1805" w:rsidP="00BB1805">
      <w:pPr>
        <w:pStyle w:val="PL"/>
      </w:pPr>
    </w:p>
    <w:p w14:paraId="741D8AB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5EDA0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DDF390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9C80E4" w14:textId="77777777" w:rsidR="00BB1805" w:rsidRPr="00FD0425" w:rsidRDefault="00BB1805" w:rsidP="00BB1805">
      <w:pPr>
        <w:pStyle w:val="PL"/>
      </w:pPr>
    </w:p>
    <w:p w14:paraId="1A096427" w14:textId="77777777" w:rsidR="00BB1805" w:rsidRPr="00FD0425" w:rsidRDefault="00BB1805" w:rsidP="00BB1805">
      <w:pPr>
        <w:pStyle w:val="PL"/>
      </w:pPr>
      <w:r w:rsidRPr="00FD0425">
        <w:t>QoSFlowsUsageReportList ::= SEQUENCE (SIZE(1..maxnoofQoSFlows)) OF QoSFlowsUsageReport-Item</w:t>
      </w:r>
    </w:p>
    <w:p w14:paraId="7553DDEB" w14:textId="77777777" w:rsidR="00BB1805" w:rsidRPr="00FD0425" w:rsidRDefault="00BB1805" w:rsidP="00BB1805">
      <w:pPr>
        <w:pStyle w:val="PL"/>
      </w:pPr>
    </w:p>
    <w:p w14:paraId="2D757197" w14:textId="77777777" w:rsidR="00BB1805" w:rsidRPr="00FD0425" w:rsidRDefault="00BB1805" w:rsidP="00BB1805">
      <w:pPr>
        <w:pStyle w:val="PL"/>
      </w:pPr>
      <w:r w:rsidRPr="00FD0425">
        <w:t>QoSFlowsUsageReport-Item ::= SEQUENCE {</w:t>
      </w:r>
    </w:p>
    <w:p w14:paraId="0D937305" w14:textId="77777777" w:rsidR="00BB1805" w:rsidRPr="00FD0425" w:rsidRDefault="00BB1805" w:rsidP="00BB180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6CB02D07" w14:textId="77777777" w:rsidR="00BB1805" w:rsidRPr="00FD0425" w:rsidRDefault="00BB1805" w:rsidP="00BB1805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</w:t>
      </w:r>
      <w:proofErr w:type="spellStart"/>
      <w:r>
        <w:rPr>
          <w:noProof w:val="0"/>
          <w:snapToGrid w:val="0"/>
        </w:rPr>
        <w:t>utra</w:t>
      </w:r>
      <w:proofErr w:type="spellEnd"/>
      <w:r>
        <w:rPr>
          <w:noProof w:val="0"/>
          <w:snapToGrid w:val="0"/>
        </w:rPr>
        <w:t>-unlicensed</w:t>
      </w:r>
      <w:r w:rsidRPr="00FD0425">
        <w:t>},</w:t>
      </w:r>
    </w:p>
    <w:p w14:paraId="3DBC57CF" w14:textId="77777777" w:rsidR="00BB1805" w:rsidRPr="00FD0425" w:rsidRDefault="00BB1805" w:rsidP="00BB1805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7D817A2F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6B39630B" w14:textId="77777777" w:rsidR="00BB1805" w:rsidRPr="00FD0425" w:rsidRDefault="00BB1805" w:rsidP="00BB1805">
      <w:pPr>
        <w:pStyle w:val="PL"/>
      </w:pPr>
      <w:r w:rsidRPr="00FD0425">
        <w:t>...</w:t>
      </w:r>
    </w:p>
    <w:p w14:paraId="13999482" w14:textId="77777777" w:rsidR="00BB1805" w:rsidRPr="00FD0425" w:rsidRDefault="00BB1805" w:rsidP="00BB1805">
      <w:pPr>
        <w:pStyle w:val="PL"/>
      </w:pPr>
      <w:r w:rsidRPr="00FD0425">
        <w:t>}</w:t>
      </w:r>
    </w:p>
    <w:p w14:paraId="05E30E48" w14:textId="77777777" w:rsidR="00BB1805" w:rsidRPr="00FD0425" w:rsidRDefault="00BB1805" w:rsidP="00BB1805">
      <w:pPr>
        <w:pStyle w:val="PL"/>
      </w:pPr>
    </w:p>
    <w:p w14:paraId="72A78578" w14:textId="77777777" w:rsidR="00BB1805" w:rsidRPr="00FD0425" w:rsidRDefault="00BB1805" w:rsidP="00BB1805">
      <w:pPr>
        <w:pStyle w:val="PL"/>
      </w:pPr>
      <w:r w:rsidRPr="00FD0425">
        <w:t>QoSFlowsUsageReport-Item-ExtIEs XNAP-PROTOCOL-EXTENSION ::= {</w:t>
      </w:r>
    </w:p>
    <w:p w14:paraId="1FB837F8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947E3CE" w14:textId="77777777" w:rsidR="00BB1805" w:rsidRPr="00FD0425" w:rsidRDefault="00BB1805" w:rsidP="00BB1805">
      <w:pPr>
        <w:pStyle w:val="PL"/>
      </w:pPr>
      <w:r w:rsidRPr="00FD0425">
        <w:t>}</w:t>
      </w:r>
    </w:p>
    <w:p w14:paraId="55FB5750" w14:textId="77777777" w:rsidR="00BB1805" w:rsidRDefault="00BB1805" w:rsidP="00BB1805">
      <w:pPr>
        <w:pStyle w:val="PL"/>
      </w:pPr>
    </w:p>
    <w:p w14:paraId="26516D1C" w14:textId="77777777" w:rsidR="00BB1805" w:rsidRDefault="00BB1805" w:rsidP="00BB1805">
      <w:pPr>
        <w:pStyle w:val="PL"/>
      </w:pPr>
      <w:r>
        <w:t>QosMonitoringRequest ::= ENUMERATED {ul, dl, both}</w:t>
      </w:r>
    </w:p>
    <w:p w14:paraId="1CD384DE" w14:textId="77777777" w:rsidR="00BB1805" w:rsidRPr="00FD0425" w:rsidRDefault="00BB1805" w:rsidP="00BB1805">
      <w:pPr>
        <w:pStyle w:val="PL"/>
      </w:pPr>
    </w:p>
    <w:p w14:paraId="799D0D3D" w14:textId="77777777" w:rsidR="00BB1805" w:rsidRPr="00FD0425" w:rsidRDefault="00BB1805" w:rsidP="00BB1805">
      <w:pPr>
        <w:pStyle w:val="PL"/>
        <w:outlineLvl w:val="3"/>
      </w:pPr>
      <w:r w:rsidRPr="00FD0425">
        <w:t>-- R</w:t>
      </w:r>
    </w:p>
    <w:p w14:paraId="1911E02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5DD065A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1ED951D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bookmarkStart w:id="948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1225CDE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4F59934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A73DBA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bookmarkStart w:id="949" w:name="_Hlk515439004"/>
      <w:proofErr w:type="spellStart"/>
      <w:r w:rsidRPr="00FD0425">
        <w:rPr>
          <w:noProof w:val="0"/>
          <w:snapToGrid w:val="0"/>
          <w:lang w:eastAsia="zh-CN"/>
        </w:rPr>
        <w:t>RANAreaID</w:t>
      </w:r>
      <w:bookmarkEnd w:id="948"/>
      <w:bookmarkEnd w:id="949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9BDFC0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587B073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2CFAA7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3CA30A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BA3A3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58009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01C361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553ECE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B3CD2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D34A9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7E10D0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FBE53C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  <w:r w:rsidRPr="00FD0425">
        <w:rPr>
          <w:noProof w:val="0"/>
          <w:snapToGrid w:val="0"/>
          <w:lang w:eastAsia="zh-CN"/>
        </w:rPr>
        <w:t xml:space="preserve">-List ::= SEQUENCE (SIZE(1..maxnoofRANAreasinRNA)) OF </w:t>
      </w:r>
      <w:proofErr w:type="spellStart"/>
      <w:r w:rsidRPr="00FD0425">
        <w:rPr>
          <w:noProof w:val="0"/>
          <w:snapToGrid w:val="0"/>
          <w:lang w:eastAsia="zh-CN"/>
        </w:rPr>
        <w:t>RANAreaID</w:t>
      </w:r>
      <w:proofErr w:type="spellEnd"/>
    </w:p>
    <w:p w14:paraId="03A20CD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AD4138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4FE50C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bookmarkStart w:id="950" w:name="_Hlk513533037"/>
      <w:proofErr w:type="spellStart"/>
      <w:r w:rsidRPr="00FD0425">
        <w:rPr>
          <w:noProof w:val="0"/>
          <w:snapToGrid w:val="0"/>
          <w:lang w:eastAsia="zh-CN"/>
        </w:rPr>
        <w:t>RANPagingArea</w:t>
      </w:r>
      <w:bookmarkEnd w:id="950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1B6DAC4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5975D17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7F0ACC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</w:t>
      </w: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7200D4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AA3A3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88B05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AE0E6F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109A63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3B4C9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F66CA3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3BB2882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4B1DF8F7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57E4E96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RANAreaID</w:t>
      </w:r>
      <w:proofErr w:type="spellEnd"/>
      <w:r w:rsidRPr="00FD0425">
        <w:rPr>
          <w:noProof w:val="0"/>
          <w:snapToGrid w:val="0"/>
        </w:rPr>
        <w:t>-List,</w:t>
      </w:r>
    </w:p>
    <w:p w14:paraId="03DC08A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B45243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8B569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A863F1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RANPagingAreaChoice-ExtIEs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0B302E5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6E0A7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94F2D6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0734FA00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166787F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bookmarkStart w:id="951" w:name="_Hlk515246357"/>
      <w:proofErr w:type="spellStart"/>
      <w:r w:rsidRPr="00FD0425">
        <w:rPr>
          <w:noProof w:val="0"/>
          <w:snapToGrid w:val="0"/>
        </w:rPr>
        <w:t>RANPagingAttemptInfo</w:t>
      </w:r>
      <w:bookmarkEnd w:id="951"/>
      <w:proofErr w:type="spellEnd"/>
      <w:r w:rsidRPr="00FD0425">
        <w:rPr>
          <w:noProof w:val="0"/>
          <w:snapToGrid w:val="0"/>
        </w:rPr>
        <w:t xml:space="preserve"> ::= SEQUENCE {</w:t>
      </w:r>
    </w:p>
    <w:p w14:paraId="1CD746B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pagingAttemptCount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09C1120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intendedNumberOfPagingAttempts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4EDE7DA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nextPagingAreaScope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4888207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952BED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70F641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A410E1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2F28457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6FE4CE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DA511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65477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6730928" w14:textId="77777777" w:rsidR="00BB1805" w:rsidRPr="00FD0425" w:rsidRDefault="00BB1805" w:rsidP="00BB1805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0632F91C" w14:textId="77777777" w:rsidR="00BB1805" w:rsidRPr="00FD0425" w:rsidRDefault="00BB1805" w:rsidP="00BB1805">
      <w:pPr>
        <w:pStyle w:val="PL"/>
      </w:pPr>
      <w:r w:rsidRPr="00FD0425">
        <w:tab/>
        <w:t>true,</w:t>
      </w:r>
    </w:p>
    <w:p w14:paraId="6C8B55C6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8668C62" w14:textId="77777777" w:rsidR="00BB1805" w:rsidRPr="00FD0425" w:rsidRDefault="00BB1805" w:rsidP="00BB1805">
      <w:pPr>
        <w:pStyle w:val="PL"/>
      </w:pPr>
      <w:r w:rsidRPr="00FD0425">
        <w:t>}</w:t>
      </w:r>
    </w:p>
    <w:p w14:paraId="51246464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7C2C3388" w14:textId="77777777" w:rsidR="00BB1805" w:rsidRPr="00FD0425" w:rsidRDefault="00BB1805" w:rsidP="00BB1805">
      <w:pPr>
        <w:pStyle w:val="PL"/>
      </w:pPr>
      <w:proofErr w:type="spellStart"/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>ID</w:t>
      </w:r>
      <w:proofErr w:type="spellEnd"/>
      <w:r w:rsidRPr="00FD0425">
        <w:rPr>
          <w:noProof w:val="0"/>
        </w:rPr>
        <w:t xml:space="preserve"> ::= INTEGER (1..64, ...) -- </w:t>
      </w:r>
      <w:r w:rsidRPr="00FD0425">
        <w:rPr>
          <w:lang w:eastAsia="ja-JP"/>
        </w:rPr>
        <w:t>This IE may need to be refined.</w:t>
      </w:r>
    </w:p>
    <w:p w14:paraId="46C1D521" w14:textId="77777777" w:rsidR="00BB1805" w:rsidRPr="00FD0425" w:rsidRDefault="00BB1805" w:rsidP="00BB1805">
      <w:pPr>
        <w:pStyle w:val="PL"/>
      </w:pPr>
    </w:p>
    <w:p w14:paraId="151A1C0C" w14:textId="77777777" w:rsidR="00BB1805" w:rsidRPr="00FD0425" w:rsidRDefault="00BB1805" w:rsidP="00BB1805">
      <w:pPr>
        <w:pStyle w:val="PL"/>
      </w:pPr>
    </w:p>
    <w:p w14:paraId="25B2AFA9" w14:textId="77777777" w:rsidR="00BB1805" w:rsidRPr="00FD0425" w:rsidRDefault="00BB1805" w:rsidP="00BB1805">
      <w:pPr>
        <w:pStyle w:val="PL"/>
      </w:pPr>
      <w:r w:rsidRPr="00FD0425">
        <w:t>ReflectiveQoSAttribute ::= ENUMERATED {subject-to-reflective-QoS, ...}</w:t>
      </w:r>
    </w:p>
    <w:p w14:paraId="53099BD1" w14:textId="77777777" w:rsidR="00BB1805" w:rsidRPr="00FD0425" w:rsidRDefault="00BB1805" w:rsidP="00BB1805">
      <w:pPr>
        <w:pStyle w:val="PL"/>
      </w:pPr>
    </w:p>
    <w:p w14:paraId="32AB8E52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7A7FC11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ReportArea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12209A3B" w14:textId="77777777" w:rsidR="00BB1805" w:rsidRPr="00FD0425" w:rsidRDefault="00BB1805" w:rsidP="00BB1805">
      <w:pPr>
        <w:pStyle w:val="PL"/>
      </w:pPr>
      <w:r w:rsidRPr="00FD0425">
        <w:tab/>
        <w:t>cell,</w:t>
      </w:r>
    </w:p>
    <w:p w14:paraId="07C98681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5939B7C3" w14:textId="77777777" w:rsidR="00BB1805" w:rsidRPr="00FD0425" w:rsidRDefault="00BB1805" w:rsidP="00BB1805">
      <w:pPr>
        <w:pStyle w:val="PL"/>
      </w:pPr>
      <w:r w:rsidRPr="00FD0425">
        <w:t>}</w:t>
      </w:r>
    </w:p>
    <w:p w14:paraId="164B96D3" w14:textId="77777777" w:rsidR="00BB1805" w:rsidRPr="00FD0425" w:rsidRDefault="00BB1805" w:rsidP="00BB1805">
      <w:pPr>
        <w:pStyle w:val="PL"/>
      </w:pPr>
    </w:p>
    <w:p w14:paraId="6CE5CE1A" w14:textId="77777777" w:rsidR="00BB1805" w:rsidRPr="00FD0425" w:rsidRDefault="00BB1805" w:rsidP="00BB1805">
      <w:pPr>
        <w:pStyle w:val="PL"/>
      </w:pPr>
    </w:p>
    <w:p w14:paraId="4720B727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RequestReferenceID ::= INTEGER (1..64, ...)</w:t>
      </w:r>
    </w:p>
    <w:p w14:paraId="4D1F28CF" w14:textId="77777777" w:rsidR="00BB1805" w:rsidRPr="00FD0425" w:rsidRDefault="00BB1805" w:rsidP="00BB1805">
      <w:pPr>
        <w:pStyle w:val="PL"/>
      </w:pPr>
    </w:p>
    <w:p w14:paraId="3F6D7EA4" w14:textId="77777777" w:rsidR="00BB1805" w:rsidRPr="00FD0425" w:rsidRDefault="00BB1805" w:rsidP="00BB1805">
      <w:pPr>
        <w:pStyle w:val="PL"/>
      </w:pPr>
    </w:p>
    <w:p w14:paraId="66A03391" w14:textId="77777777" w:rsidR="00BB1805" w:rsidRPr="00FD0425" w:rsidRDefault="00BB1805" w:rsidP="00BB1805">
      <w:pPr>
        <w:pStyle w:val="PL"/>
      </w:pPr>
      <w:r w:rsidRPr="00FD0425">
        <w:t>ReservedSubframePattern ::= SEQUENCE {</w:t>
      </w:r>
    </w:p>
    <w:p w14:paraId="2AE72149" w14:textId="77777777" w:rsidR="00BB1805" w:rsidRPr="00FD0425" w:rsidRDefault="00BB1805" w:rsidP="00BB1805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7FF4BEAA" w14:textId="77777777" w:rsidR="00BB1805" w:rsidRPr="00FD0425" w:rsidRDefault="00BB1805" w:rsidP="00BB180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6B437518" w14:textId="77777777" w:rsidR="00BB1805" w:rsidRPr="00FD0425" w:rsidRDefault="00BB1805" w:rsidP="00BB180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F004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33FA68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8F31A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70CE54" w14:textId="77777777" w:rsidR="00BB1805" w:rsidRPr="00FD0425" w:rsidRDefault="00BB1805" w:rsidP="00BB1805">
      <w:pPr>
        <w:pStyle w:val="PL"/>
        <w:rPr>
          <w:snapToGrid w:val="0"/>
        </w:rPr>
      </w:pPr>
    </w:p>
    <w:p w14:paraId="3AA82D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60DCEE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A567F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91BF73" w14:textId="77777777" w:rsidR="00BB1805" w:rsidRPr="00FD0425" w:rsidRDefault="00BB1805" w:rsidP="00BB1805">
      <w:pPr>
        <w:pStyle w:val="PL"/>
      </w:pPr>
    </w:p>
    <w:p w14:paraId="0C6A8761" w14:textId="77777777" w:rsidR="00BB1805" w:rsidRPr="00FD0425" w:rsidRDefault="00BB1805" w:rsidP="00BB1805">
      <w:pPr>
        <w:pStyle w:val="PL"/>
      </w:pPr>
    </w:p>
    <w:p w14:paraId="6DD85D97" w14:textId="77777777" w:rsidR="00BB1805" w:rsidRPr="00FD0425" w:rsidRDefault="00BB1805" w:rsidP="00BB1805">
      <w:pPr>
        <w:pStyle w:val="PL"/>
      </w:pPr>
    </w:p>
    <w:p w14:paraId="208B6364" w14:textId="77777777" w:rsidR="00BB1805" w:rsidRPr="00FD0425" w:rsidRDefault="00BB1805" w:rsidP="00BB1805">
      <w:pPr>
        <w:pStyle w:val="PL"/>
      </w:pPr>
      <w:r w:rsidRPr="00FD0425">
        <w:t>ResetRequestTypeInfo ::= CHOICE {</w:t>
      </w:r>
    </w:p>
    <w:p w14:paraId="1E70BE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6653D51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923F7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33DFAE8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694F5" w14:textId="77777777" w:rsidR="00BB1805" w:rsidRPr="00FD0425" w:rsidRDefault="00BB1805" w:rsidP="00BB1805">
      <w:pPr>
        <w:pStyle w:val="PL"/>
      </w:pPr>
    </w:p>
    <w:p w14:paraId="73FD4B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5750E3C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3F95C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619B29" w14:textId="77777777" w:rsidR="00BB1805" w:rsidRPr="00FD0425" w:rsidRDefault="00BB1805" w:rsidP="00BB1805">
      <w:pPr>
        <w:pStyle w:val="PL"/>
      </w:pPr>
    </w:p>
    <w:p w14:paraId="528A19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16F8D18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6289D60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4525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3782E3" w14:textId="77777777" w:rsidR="00BB1805" w:rsidRPr="00FD0425" w:rsidRDefault="00BB1805" w:rsidP="00BB1805">
      <w:pPr>
        <w:pStyle w:val="PL"/>
        <w:rPr>
          <w:snapToGrid w:val="0"/>
        </w:rPr>
      </w:pPr>
    </w:p>
    <w:p w14:paraId="72A509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406BF37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68BBB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6CD0D" w14:textId="77777777" w:rsidR="00BB1805" w:rsidRPr="00FD0425" w:rsidRDefault="00BB1805" w:rsidP="00BB1805">
      <w:pPr>
        <w:pStyle w:val="PL"/>
      </w:pPr>
    </w:p>
    <w:p w14:paraId="7B25369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5DAB90D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19E0C0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5E572E9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A39B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877670" w14:textId="77777777" w:rsidR="00BB1805" w:rsidRPr="00FD0425" w:rsidRDefault="00BB1805" w:rsidP="00BB1805">
      <w:pPr>
        <w:pStyle w:val="PL"/>
        <w:rPr>
          <w:snapToGrid w:val="0"/>
        </w:rPr>
      </w:pPr>
    </w:p>
    <w:p w14:paraId="43D7632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3903BF6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D2FCB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3666C1" w14:textId="77777777" w:rsidR="00BB1805" w:rsidRPr="00FD0425" w:rsidRDefault="00BB1805" w:rsidP="00BB1805">
      <w:pPr>
        <w:pStyle w:val="PL"/>
      </w:pPr>
    </w:p>
    <w:p w14:paraId="0E10C545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346CA2A9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</w:p>
    <w:p w14:paraId="46A908E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5DC6979F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6B3A094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424243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98EDCC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B9777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2A008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C6225A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C4AB0B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6A0F8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E1BC73" w14:textId="77777777" w:rsidR="00BB1805" w:rsidRPr="00FD0425" w:rsidRDefault="00BB1805" w:rsidP="00BB1805">
      <w:pPr>
        <w:pStyle w:val="PL"/>
      </w:pPr>
    </w:p>
    <w:p w14:paraId="0A0779E6" w14:textId="77777777" w:rsidR="00BB1805" w:rsidRPr="00FD0425" w:rsidRDefault="00BB1805" w:rsidP="00BB1805">
      <w:pPr>
        <w:pStyle w:val="PL"/>
      </w:pPr>
    </w:p>
    <w:p w14:paraId="5BDC122B" w14:textId="77777777" w:rsidR="00BB1805" w:rsidRPr="00FD0425" w:rsidRDefault="00BB1805" w:rsidP="00BB1805">
      <w:pPr>
        <w:pStyle w:val="PL"/>
      </w:pPr>
      <w:r w:rsidRPr="00FD0425">
        <w:t>ResetResponseTypeInfo ::= CHOICE {</w:t>
      </w:r>
    </w:p>
    <w:p w14:paraId="24B1DC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5665156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7EF226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2AB209F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3522DF" w14:textId="77777777" w:rsidR="00BB1805" w:rsidRPr="00FD0425" w:rsidRDefault="00BB1805" w:rsidP="00BB1805">
      <w:pPr>
        <w:pStyle w:val="PL"/>
      </w:pPr>
    </w:p>
    <w:p w14:paraId="10878C3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3B1A231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C0394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61A35F" w14:textId="77777777" w:rsidR="00BB1805" w:rsidRPr="00FD0425" w:rsidRDefault="00BB1805" w:rsidP="00BB1805">
      <w:pPr>
        <w:pStyle w:val="PL"/>
      </w:pPr>
    </w:p>
    <w:p w14:paraId="75C539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2A49E8F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707C2F1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28596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F9C32B" w14:textId="77777777" w:rsidR="00BB1805" w:rsidRPr="00FD0425" w:rsidRDefault="00BB1805" w:rsidP="00BB1805">
      <w:pPr>
        <w:pStyle w:val="PL"/>
        <w:rPr>
          <w:snapToGrid w:val="0"/>
        </w:rPr>
      </w:pPr>
    </w:p>
    <w:p w14:paraId="35C115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4B6E106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77D2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C025A4" w14:textId="77777777" w:rsidR="00BB1805" w:rsidRPr="00FD0425" w:rsidRDefault="00BB1805" w:rsidP="00BB1805">
      <w:pPr>
        <w:pStyle w:val="PL"/>
      </w:pPr>
    </w:p>
    <w:p w14:paraId="7170BDA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0D29591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064A6B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701422F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8DB6B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A68C3B" w14:textId="77777777" w:rsidR="00BB1805" w:rsidRPr="00FD0425" w:rsidRDefault="00BB1805" w:rsidP="00BB1805">
      <w:pPr>
        <w:pStyle w:val="PL"/>
        <w:rPr>
          <w:snapToGrid w:val="0"/>
        </w:rPr>
      </w:pPr>
    </w:p>
    <w:p w14:paraId="325E64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6A3FEE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B0B8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9FEF75" w14:textId="77777777" w:rsidR="00BB1805" w:rsidRPr="00FD0425" w:rsidRDefault="00BB1805" w:rsidP="00BB1805">
      <w:pPr>
        <w:pStyle w:val="PL"/>
      </w:pPr>
    </w:p>
    <w:p w14:paraId="09B24EBF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1883B6CD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</w:p>
    <w:p w14:paraId="10089F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35EB3B0F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C4575A2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FBE90C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CC4323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DC6B28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BCDE3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1AA665D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C9C910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73FFA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226762" w14:textId="77777777" w:rsidR="00BB1805" w:rsidRPr="00FD0425" w:rsidRDefault="00BB1805" w:rsidP="00BB1805">
      <w:pPr>
        <w:pStyle w:val="PL"/>
      </w:pPr>
    </w:p>
    <w:p w14:paraId="70E4CE4D" w14:textId="77777777" w:rsidR="00BB1805" w:rsidRPr="00FD0425" w:rsidRDefault="00BB1805" w:rsidP="00BB1805">
      <w:pPr>
        <w:pStyle w:val="PL"/>
      </w:pPr>
    </w:p>
    <w:p w14:paraId="14CB468D" w14:textId="77777777" w:rsidR="00BB1805" w:rsidRPr="00FD0425" w:rsidRDefault="00BB1805" w:rsidP="00BB1805">
      <w:pPr>
        <w:pStyle w:val="PL"/>
      </w:pPr>
      <w:bookmarkStart w:id="952" w:name="_Hlk513543921"/>
      <w:r w:rsidRPr="00FD0425">
        <w:t>RLCMode</w:t>
      </w:r>
      <w:r w:rsidRPr="00FD0425">
        <w:tab/>
        <w:t>::= ENUMERATED {</w:t>
      </w:r>
    </w:p>
    <w:p w14:paraId="555E5C53" w14:textId="77777777" w:rsidR="00BB1805" w:rsidRPr="00FD0425" w:rsidRDefault="00BB1805" w:rsidP="00BB1805">
      <w:pPr>
        <w:pStyle w:val="PL"/>
      </w:pPr>
      <w:r w:rsidRPr="00FD0425">
        <w:tab/>
        <w:t>rlc-am,</w:t>
      </w:r>
    </w:p>
    <w:p w14:paraId="2008B27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08B3890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6A9C86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11DE8009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...</w:t>
      </w:r>
    </w:p>
    <w:p w14:paraId="1FE28AB9" w14:textId="77777777" w:rsidR="00BB1805" w:rsidRPr="00FD0425" w:rsidRDefault="00BB1805" w:rsidP="00BB1805">
      <w:pPr>
        <w:pStyle w:val="PL"/>
      </w:pPr>
      <w:r w:rsidRPr="00FD0425">
        <w:tab/>
        <w:t>}</w:t>
      </w:r>
    </w:p>
    <w:p w14:paraId="50F0B08D" w14:textId="77777777" w:rsidR="00BB1805" w:rsidRPr="00FD0425" w:rsidRDefault="00BB1805" w:rsidP="00BB1805">
      <w:pPr>
        <w:pStyle w:val="PL"/>
      </w:pPr>
    </w:p>
    <w:p w14:paraId="3CB1E6CB" w14:textId="77777777" w:rsidR="00BB1805" w:rsidRPr="00FD0425" w:rsidRDefault="00BB1805" w:rsidP="00BB1805">
      <w:pPr>
        <w:pStyle w:val="PL"/>
      </w:pPr>
    </w:p>
    <w:p w14:paraId="0FEFBDD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7B5358A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Reestablishment-Indication</w:t>
      </w:r>
      <w:proofErr w:type="spellEnd"/>
      <w:r w:rsidRPr="00FD0425">
        <w:rPr>
          <w:noProof w:val="0"/>
          <w:snapToGrid w:val="0"/>
        </w:rPr>
        <w:t>,</w:t>
      </w:r>
    </w:p>
    <w:p w14:paraId="477D775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 OPTIONAL,</w:t>
      </w:r>
    </w:p>
    <w:p w14:paraId="3358B2C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CD04D0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279DE6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20E1356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7AC9A63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4FBC13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92F237B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507105B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1AF61E9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reestablished</w:t>
      </w:r>
      <w:proofErr w:type="spellEnd"/>
      <w:r w:rsidRPr="00FD0425">
        <w:rPr>
          <w:noProof w:val="0"/>
          <w:snapToGrid w:val="0"/>
        </w:rPr>
        <w:t>,</w:t>
      </w:r>
    </w:p>
    <w:p w14:paraId="6F01700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532EA0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D49A8CD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7DDD7D29" w14:textId="77777777" w:rsidR="00BB1805" w:rsidRPr="00FD0425" w:rsidRDefault="00BB1805" w:rsidP="00BB1805">
      <w:pPr>
        <w:pStyle w:val="PL"/>
      </w:pPr>
    </w:p>
    <w:p w14:paraId="3517930B" w14:textId="77777777" w:rsidR="00BB1805" w:rsidRPr="00FD0425" w:rsidRDefault="00BB1805" w:rsidP="00BB1805">
      <w:pPr>
        <w:pStyle w:val="PL"/>
      </w:pPr>
      <w:bookmarkStart w:id="953" w:name="_Hlk515435069"/>
      <w:r w:rsidRPr="00FD0425">
        <w:t xml:space="preserve">RFSP-Index </w:t>
      </w:r>
      <w:bookmarkEnd w:id="952"/>
      <w:bookmarkEnd w:id="953"/>
      <w:r w:rsidRPr="00FD0425">
        <w:t>::= INTEGER (1..256)</w:t>
      </w:r>
    </w:p>
    <w:p w14:paraId="6470DE4B" w14:textId="77777777" w:rsidR="00BB1805" w:rsidRPr="00FD0425" w:rsidRDefault="00BB1805" w:rsidP="00BB1805">
      <w:pPr>
        <w:pStyle w:val="PL"/>
      </w:pPr>
    </w:p>
    <w:p w14:paraId="590CC028" w14:textId="77777777" w:rsidR="00BB1805" w:rsidRPr="00FD0425" w:rsidRDefault="00BB1805" w:rsidP="00BB1805">
      <w:pPr>
        <w:pStyle w:val="PL"/>
      </w:pPr>
    </w:p>
    <w:p w14:paraId="5934A15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531F36A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6F80F55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415105C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C57E18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7425BA" w14:textId="77777777" w:rsidR="00BB1805" w:rsidRPr="00FD0425" w:rsidRDefault="00BB1805" w:rsidP="00BB1805">
      <w:pPr>
        <w:pStyle w:val="PL"/>
      </w:pPr>
    </w:p>
    <w:p w14:paraId="2CD82C0F" w14:textId="77777777" w:rsidR="00BB1805" w:rsidRPr="00FD0425" w:rsidRDefault="00BB1805" w:rsidP="00BB1805">
      <w:pPr>
        <w:pStyle w:val="PL"/>
      </w:pPr>
    </w:p>
    <w:p w14:paraId="7C1F0CF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4E4177E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bCs/>
          <w:noProof w:val="0"/>
        </w:rPr>
        <w:t>rna</w:t>
      </w:r>
      <w:proofErr w:type="spellEnd"/>
      <w:r w:rsidRPr="00FD0425">
        <w:rPr>
          <w:bCs/>
          <w:noProof w:val="0"/>
        </w:rPr>
        <w:t>-Update</w:t>
      </w:r>
      <w:r w:rsidRPr="00FD0425">
        <w:rPr>
          <w:bCs/>
          <w:noProof w:val="0"/>
          <w:lang w:eastAsia="zh-CN"/>
        </w:rPr>
        <w:t>,</w:t>
      </w:r>
    </w:p>
    <w:p w14:paraId="40A1FC30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1548F6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440E7E0B" w14:textId="77777777" w:rsidR="00BB1805" w:rsidRPr="00FD0425" w:rsidRDefault="00BB1805" w:rsidP="00BB1805">
      <w:pPr>
        <w:pStyle w:val="PL"/>
      </w:pPr>
    </w:p>
    <w:p w14:paraId="7B065019" w14:textId="77777777" w:rsidR="00BB1805" w:rsidRPr="00FD0425" w:rsidRDefault="00BB1805" w:rsidP="00BB1805">
      <w:pPr>
        <w:pStyle w:val="PL"/>
      </w:pPr>
    </w:p>
    <w:p w14:paraId="3C3BC2B2" w14:textId="77777777" w:rsidR="00BB1805" w:rsidRPr="00FD0425" w:rsidRDefault="00BB1805" w:rsidP="00BB1805">
      <w:pPr>
        <w:pStyle w:val="PL"/>
        <w:outlineLvl w:val="3"/>
      </w:pPr>
      <w:r w:rsidRPr="00FD0425">
        <w:t>-- S</w:t>
      </w:r>
    </w:p>
    <w:p w14:paraId="5BA90AFE" w14:textId="77777777" w:rsidR="00BB1805" w:rsidRPr="00FD0425" w:rsidRDefault="00BB1805" w:rsidP="00BB1805">
      <w:pPr>
        <w:pStyle w:val="PL"/>
      </w:pPr>
    </w:p>
    <w:p w14:paraId="7F17946D" w14:textId="77777777" w:rsidR="00BB1805" w:rsidRPr="00FD0425" w:rsidRDefault="00BB1805" w:rsidP="00BB1805">
      <w:pPr>
        <w:pStyle w:val="PL"/>
      </w:pPr>
      <w:r w:rsidRPr="00FD0425">
        <w:t>SecondarydataForwardingInfoFromTarget-Item::= SEQUENCE {</w:t>
      </w:r>
    </w:p>
    <w:p w14:paraId="46A617DA" w14:textId="77777777" w:rsidR="00BB1805" w:rsidRPr="00FD0425" w:rsidRDefault="00BB1805" w:rsidP="00BB1805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6CEDE294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7D1A468A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4112938" w14:textId="77777777" w:rsidR="00BB1805" w:rsidRPr="00FD0425" w:rsidRDefault="00BB1805" w:rsidP="00BB1805">
      <w:pPr>
        <w:pStyle w:val="PL"/>
      </w:pPr>
      <w:r w:rsidRPr="00FD0425">
        <w:t>}</w:t>
      </w:r>
    </w:p>
    <w:p w14:paraId="51674ABF" w14:textId="77777777" w:rsidR="00BB1805" w:rsidRPr="00FD0425" w:rsidRDefault="00BB1805" w:rsidP="00BB1805">
      <w:pPr>
        <w:pStyle w:val="PL"/>
      </w:pPr>
    </w:p>
    <w:p w14:paraId="02AB4F8A" w14:textId="77777777" w:rsidR="00BB1805" w:rsidRPr="00FD0425" w:rsidRDefault="00BB1805" w:rsidP="00BB1805">
      <w:pPr>
        <w:pStyle w:val="PL"/>
      </w:pPr>
      <w:r w:rsidRPr="00FD0425">
        <w:t>SecondarydataForwardingInfoFromTarget-Item-ExtIEs XNAP-PROTOCOL-EXTENSION ::= {</w:t>
      </w:r>
    </w:p>
    <w:p w14:paraId="011725EC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0167878" w14:textId="77777777" w:rsidR="00BB1805" w:rsidRPr="00FD0425" w:rsidRDefault="00BB1805" w:rsidP="00BB1805">
      <w:pPr>
        <w:pStyle w:val="PL"/>
      </w:pPr>
      <w:r w:rsidRPr="00FD0425">
        <w:t>}</w:t>
      </w:r>
    </w:p>
    <w:p w14:paraId="29188B1A" w14:textId="77777777" w:rsidR="00BB1805" w:rsidRPr="00FD0425" w:rsidRDefault="00BB1805" w:rsidP="00BB1805">
      <w:pPr>
        <w:pStyle w:val="PL"/>
      </w:pPr>
    </w:p>
    <w:p w14:paraId="2D9D2051" w14:textId="77777777" w:rsidR="00BB1805" w:rsidRPr="00FD0425" w:rsidRDefault="00BB1805" w:rsidP="00BB1805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7FED7BEB" w14:textId="77777777" w:rsidR="00BB1805" w:rsidRPr="00FD0425" w:rsidRDefault="00BB1805" w:rsidP="00BB1805">
      <w:pPr>
        <w:pStyle w:val="PL"/>
      </w:pPr>
    </w:p>
    <w:p w14:paraId="54B7E4ED" w14:textId="77777777" w:rsidR="00BB1805" w:rsidRPr="00FD0425" w:rsidRDefault="00BB1805" w:rsidP="00BB1805">
      <w:pPr>
        <w:pStyle w:val="PL"/>
      </w:pPr>
      <w:bookmarkStart w:id="954" w:name="_Hlk513552467"/>
      <w:r w:rsidRPr="00FD0425">
        <w:t>SCGConfigurationQuery</w:t>
      </w:r>
      <w:bookmarkEnd w:id="954"/>
      <w:r w:rsidRPr="00FD0425">
        <w:tab/>
        <w:t>::= ENUMERATED {true, ...}</w:t>
      </w:r>
    </w:p>
    <w:p w14:paraId="2DD629FF" w14:textId="77777777" w:rsidR="00BB1805" w:rsidRPr="00FD0425" w:rsidRDefault="00BB1805" w:rsidP="00BB1805">
      <w:pPr>
        <w:pStyle w:val="PL"/>
      </w:pPr>
    </w:p>
    <w:p w14:paraId="0C15E392" w14:textId="77777777" w:rsidR="00BB1805" w:rsidRPr="00FD0425" w:rsidRDefault="00BB1805" w:rsidP="00BB1805">
      <w:pPr>
        <w:pStyle w:val="PL"/>
      </w:pPr>
      <w:r w:rsidRPr="00FD0425">
        <w:t>SecondaryRATUsageInformation ::= SEQUENCE {</w:t>
      </w:r>
    </w:p>
    <w:p w14:paraId="3EC819E7" w14:textId="77777777" w:rsidR="00BB1805" w:rsidRPr="00FD0425" w:rsidRDefault="00BB1805" w:rsidP="00BB1805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967FCC" w14:textId="77777777" w:rsidR="00BB1805" w:rsidRPr="00FD0425" w:rsidRDefault="00BB1805" w:rsidP="00BB1805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B17686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001CBC1D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969584F" w14:textId="77777777" w:rsidR="00BB1805" w:rsidRPr="00FD0425" w:rsidRDefault="00BB1805" w:rsidP="00BB1805">
      <w:pPr>
        <w:pStyle w:val="PL"/>
      </w:pPr>
      <w:r w:rsidRPr="00FD0425">
        <w:t>}</w:t>
      </w:r>
    </w:p>
    <w:p w14:paraId="096DBC40" w14:textId="77777777" w:rsidR="00BB1805" w:rsidRPr="00FD0425" w:rsidRDefault="00BB1805" w:rsidP="00BB1805">
      <w:pPr>
        <w:pStyle w:val="PL"/>
      </w:pPr>
    </w:p>
    <w:p w14:paraId="51DB942D" w14:textId="77777777" w:rsidR="00BB1805" w:rsidRPr="00FD0425" w:rsidRDefault="00BB1805" w:rsidP="00BB1805">
      <w:pPr>
        <w:pStyle w:val="PL"/>
      </w:pPr>
      <w:r w:rsidRPr="00FD0425">
        <w:t>SecondaryRATUsageInformation-ExtIEs XNAP-PROTOCOL-EXTENSION ::= {</w:t>
      </w:r>
    </w:p>
    <w:p w14:paraId="6FD073A3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AF126A2" w14:textId="77777777" w:rsidR="00BB1805" w:rsidRPr="00FD0425" w:rsidRDefault="00BB1805" w:rsidP="00BB1805">
      <w:pPr>
        <w:pStyle w:val="PL"/>
      </w:pPr>
      <w:r w:rsidRPr="00FD0425">
        <w:t>}</w:t>
      </w:r>
    </w:p>
    <w:p w14:paraId="0063D66B" w14:textId="77777777" w:rsidR="00BB1805" w:rsidRPr="00FD0425" w:rsidRDefault="00BB1805" w:rsidP="00BB1805">
      <w:pPr>
        <w:pStyle w:val="PL"/>
      </w:pPr>
    </w:p>
    <w:p w14:paraId="112577E1" w14:textId="77777777" w:rsidR="00BB1805" w:rsidRPr="00FD0425" w:rsidRDefault="00BB1805" w:rsidP="00BB1805">
      <w:pPr>
        <w:pStyle w:val="PL"/>
      </w:pPr>
      <w:bookmarkStart w:id="955" w:name="_Hlk515407386"/>
      <w:r w:rsidRPr="00FD0425">
        <w:t>SecurityIndication</w:t>
      </w:r>
      <w:bookmarkEnd w:id="955"/>
      <w:r w:rsidRPr="00FD0425">
        <w:t xml:space="preserve"> ::= SEQUENCE {</w:t>
      </w:r>
    </w:p>
    <w:p w14:paraId="65749E45" w14:textId="77777777" w:rsidR="00BB1805" w:rsidRPr="00FD0425" w:rsidRDefault="00BB1805" w:rsidP="00BB1805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45E8B9BA" w14:textId="77777777" w:rsidR="00BB1805" w:rsidRPr="00FD0425" w:rsidRDefault="00BB1805" w:rsidP="00BB1805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0C29FF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49C5AF" w14:textId="77777777" w:rsidR="00BB1805" w:rsidRPr="00FD0425" w:rsidRDefault="00BB1805" w:rsidP="00BB1805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2331A2D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4240EAE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80366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B3AD6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C10847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0B7861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A0736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79109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07E2B3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34D16A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1F6AE28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integrityProtectionResult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62822BE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confidentialityProtectionResult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6DB910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0580F1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47B2C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A1884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9F6EB4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0AD05F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CBBD2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23B5B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3FF0AB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A4A00A4" w14:textId="77777777" w:rsidR="00BB1805" w:rsidRPr="00FD0425" w:rsidRDefault="00BB1805" w:rsidP="00BB1805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3407735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bookmarkStart w:id="956" w:name="_Hlk513551051"/>
    </w:p>
    <w:p w14:paraId="1CE0895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D01223F" w14:textId="77777777" w:rsidR="00BB1805" w:rsidRPr="00FD0425" w:rsidRDefault="00BB1805" w:rsidP="00BB1805">
      <w:pPr>
        <w:pStyle w:val="PL"/>
        <w:rPr>
          <w:snapToGrid w:val="0"/>
        </w:rPr>
      </w:pPr>
      <w:bookmarkStart w:id="957" w:name="_Hlk515442062"/>
      <w:r w:rsidRPr="00FD0425">
        <w:rPr>
          <w:snapToGrid w:val="0"/>
        </w:rPr>
        <w:t>ServedCellInformation-E-UTRA ::= SEQUENCE {</w:t>
      </w:r>
    </w:p>
    <w:p w14:paraId="5F8BB6B5" w14:textId="77777777" w:rsidR="00BB1805" w:rsidRPr="005C4F5C" w:rsidRDefault="00BB1805" w:rsidP="00BB1805">
      <w:pPr>
        <w:pStyle w:val="PL"/>
        <w:rPr>
          <w:snapToGrid w:val="0"/>
          <w:lang w:val="pl-PL"/>
        </w:rPr>
      </w:pPr>
      <w:r w:rsidRPr="00FD0425">
        <w:rPr>
          <w:snapToGrid w:val="0"/>
        </w:rPr>
        <w:tab/>
      </w:r>
      <w:r w:rsidRPr="005C4F5C">
        <w:rPr>
          <w:snapToGrid w:val="0"/>
          <w:lang w:val="pl-PL"/>
        </w:rPr>
        <w:t>e-utra-pci</w:t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  <w:t>E-UTRAPCI,</w:t>
      </w:r>
    </w:p>
    <w:p w14:paraId="0DED2648" w14:textId="77777777" w:rsidR="00BB1805" w:rsidRPr="005C4F5C" w:rsidRDefault="00BB1805" w:rsidP="00BB1805">
      <w:pPr>
        <w:pStyle w:val="PL"/>
        <w:rPr>
          <w:snapToGrid w:val="0"/>
          <w:lang w:val="pl-PL"/>
        </w:rPr>
      </w:pPr>
      <w:r w:rsidRPr="005C4F5C">
        <w:rPr>
          <w:snapToGrid w:val="0"/>
          <w:lang w:val="pl-PL"/>
        </w:rPr>
        <w:tab/>
        <w:t>e-utra-cgi</w:t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  <w:t>E-UTRA-CGI,</w:t>
      </w:r>
    </w:p>
    <w:p w14:paraId="5DE25A8B" w14:textId="77777777" w:rsidR="00BB1805" w:rsidRPr="00FD0425" w:rsidRDefault="00BB1805" w:rsidP="00BB1805">
      <w:pPr>
        <w:pStyle w:val="PL"/>
        <w:rPr>
          <w:snapToGrid w:val="0"/>
        </w:rPr>
      </w:pPr>
      <w:r w:rsidRPr="005C4F5C">
        <w:rPr>
          <w:snapToGrid w:val="0"/>
          <w:lang w:val="pl-PL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4FB85D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F2D9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75879E1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14:paraId="6EC9A67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03D4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F4B3A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9C655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AE9388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2ACFF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7800C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C3B7C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A6E181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9E4F0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4A3CA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B04767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541200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6E77596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ACC31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C5361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9B8665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23A357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3E2158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204F79C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3FFD5F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BFEBD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C7C77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C3CD03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40CA49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135A8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84917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9CD1A2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C70620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14:paraId="7E6D213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14:paraId="3BA0659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14:paraId="136642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5516B5C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47D82C" w14:textId="77777777" w:rsidR="00BB1805" w:rsidRPr="00FD0425" w:rsidRDefault="00BB1805" w:rsidP="00BB1805">
      <w:pPr>
        <w:pStyle w:val="PL"/>
        <w:rPr>
          <w:snapToGrid w:val="0"/>
        </w:rPr>
      </w:pPr>
    </w:p>
    <w:p w14:paraId="563D041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7DD407E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11A2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959BE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C8A637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4171D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14:paraId="75D3C41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581590B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4E5DED3C" w14:textId="77777777" w:rsidR="00BB1805" w:rsidRPr="005C4F5C" w:rsidRDefault="00BB1805" w:rsidP="00BB1805">
      <w:pPr>
        <w:pStyle w:val="PL"/>
        <w:rPr>
          <w:snapToGrid w:val="0"/>
          <w:lang w:val="pl-PL"/>
        </w:rPr>
      </w:pPr>
      <w:r w:rsidRPr="00FD0425">
        <w:rPr>
          <w:snapToGrid w:val="0"/>
        </w:rPr>
        <w:tab/>
      </w:r>
      <w:r w:rsidRPr="005C4F5C">
        <w:rPr>
          <w:snapToGrid w:val="0"/>
          <w:lang w:val="pl-PL"/>
        </w:rPr>
        <w:t>ul-e-utraTxBW</w:t>
      </w:r>
      <w:r w:rsidRPr="005C4F5C">
        <w:rPr>
          <w:snapToGrid w:val="0"/>
          <w:lang w:val="pl-PL"/>
        </w:rPr>
        <w:tab/>
      </w:r>
      <w:r w:rsidRPr="005C4F5C">
        <w:rPr>
          <w:snapToGrid w:val="0"/>
          <w:lang w:val="pl-PL"/>
        </w:rPr>
        <w:tab/>
      </w:r>
      <w:r w:rsidRPr="005C4F5C">
        <w:rPr>
          <w:lang w:val="pl-PL"/>
        </w:rPr>
        <w:t>E-UTRATransmissionBandwidth,</w:t>
      </w:r>
    </w:p>
    <w:p w14:paraId="04630372" w14:textId="77777777" w:rsidR="00BB1805" w:rsidRPr="00FD0425" w:rsidRDefault="00BB1805" w:rsidP="00BB1805">
      <w:pPr>
        <w:pStyle w:val="PL"/>
        <w:rPr>
          <w:snapToGrid w:val="0"/>
        </w:rPr>
      </w:pPr>
      <w:r w:rsidRPr="005C4F5C">
        <w:rPr>
          <w:snapToGrid w:val="0"/>
          <w:lang w:val="pl-PL"/>
        </w:rPr>
        <w:tab/>
      </w:r>
      <w:r w:rsidRPr="00FD0425">
        <w:rPr>
          <w:snapToGrid w:val="0"/>
        </w:rPr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6587EE6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-E-UTRA-FDDInfo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AD2A66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46E9A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7F826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3BA099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30E1EA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BB974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A6929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352C65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98F811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11595EB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2C93BEBE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3B094934" w14:textId="77777777" w:rsidR="00BB1805" w:rsidRPr="005C4F5C" w:rsidRDefault="00BB1805" w:rsidP="00BB1805">
      <w:pPr>
        <w:pStyle w:val="PL"/>
        <w:rPr>
          <w:noProof w:val="0"/>
          <w:snapToGrid w:val="0"/>
          <w:lang w:val="fi-FI"/>
        </w:rPr>
      </w:pPr>
      <w:r w:rsidRPr="00FD0425">
        <w:rPr>
          <w:snapToGrid w:val="0"/>
        </w:rPr>
        <w:tab/>
      </w:r>
      <w:r w:rsidRPr="005C4F5C">
        <w:rPr>
          <w:snapToGrid w:val="0"/>
          <w:lang w:val="fi-FI"/>
        </w:rPr>
        <w:t>subframeAssignmnet</w:t>
      </w:r>
      <w:r w:rsidRPr="005C4F5C">
        <w:rPr>
          <w:snapToGrid w:val="0"/>
          <w:lang w:val="fi-FI"/>
        </w:rPr>
        <w:tab/>
      </w:r>
      <w:r w:rsidRPr="005C4F5C">
        <w:rPr>
          <w:snapToGrid w:val="0"/>
          <w:lang w:val="fi-FI"/>
        </w:rPr>
        <w:tab/>
      </w:r>
      <w:r w:rsidRPr="005C4F5C">
        <w:rPr>
          <w:noProof w:val="0"/>
          <w:snapToGrid w:val="0"/>
          <w:lang w:val="fi-FI"/>
        </w:rPr>
        <w:t>ENUMERATED {</w:t>
      </w:r>
      <w:r w:rsidRPr="005C4F5C">
        <w:rPr>
          <w:noProof w:val="0"/>
          <w:snapToGrid w:val="0"/>
          <w:lang w:val="fi-FI" w:eastAsia="zh-CN"/>
        </w:rPr>
        <w:t>sa0</w:t>
      </w:r>
      <w:r w:rsidRPr="005C4F5C">
        <w:rPr>
          <w:noProof w:val="0"/>
          <w:snapToGrid w:val="0"/>
          <w:lang w:val="fi-FI"/>
        </w:rPr>
        <w:t>,</w:t>
      </w:r>
      <w:r w:rsidRPr="005C4F5C">
        <w:rPr>
          <w:noProof w:val="0"/>
          <w:snapToGrid w:val="0"/>
          <w:lang w:val="fi-FI" w:eastAsia="zh-CN"/>
        </w:rPr>
        <w:t>sa1</w:t>
      </w:r>
      <w:r w:rsidRPr="005C4F5C">
        <w:rPr>
          <w:noProof w:val="0"/>
          <w:snapToGrid w:val="0"/>
          <w:lang w:val="fi-FI"/>
        </w:rPr>
        <w:t>,</w:t>
      </w:r>
      <w:r w:rsidRPr="005C4F5C">
        <w:rPr>
          <w:noProof w:val="0"/>
          <w:snapToGrid w:val="0"/>
          <w:lang w:val="fi-FI" w:eastAsia="zh-CN"/>
        </w:rPr>
        <w:t>sa2</w:t>
      </w:r>
      <w:r w:rsidRPr="005C4F5C">
        <w:rPr>
          <w:noProof w:val="0"/>
          <w:lang w:val="fi-FI"/>
        </w:rPr>
        <w:t>,</w:t>
      </w:r>
      <w:r w:rsidRPr="005C4F5C">
        <w:rPr>
          <w:noProof w:val="0"/>
          <w:snapToGrid w:val="0"/>
          <w:lang w:val="fi-FI" w:eastAsia="zh-CN"/>
        </w:rPr>
        <w:t>sa3,sa4,sa5,sa6,</w:t>
      </w:r>
      <w:r w:rsidRPr="005C4F5C">
        <w:rPr>
          <w:noProof w:val="0"/>
          <w:snapToGrid w:val="0"/>
          <w:lang w:val="fi-FI"/>
        </w:rPr>
        <w:t>...},</w:t>
      </w:r>
    </w:p>
    <w:p w14:paraId="6E4A22FC" w14:textId="77777777" w:rsidR="00BB1805" w:rsidRPr="00FD0425" w:rsidRDefault="00BB1805" w:rsidP="00BB1805">
      <w:pPr>
        <w:pStyle w:val="PL"/>
        <w:rPr>
          <w:snapToGrid w:val="0"/>
        </w:rPr>
      </w:pPr>
      <w:r w:rsidRPr="005C4F5C">
        <w:rPr>
          <w:noProof w:val="0"/>
          <w:snapToGrid w:val="0"/>
          <w:lang w:val="fi-FI"/>
        </w:rPr>
        <w:tab/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-E-UTRA,</w:t>
      </w:r>
    </w:p>
    <w:p w14:paraId="2D2D083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-E-UTRA-TDDInfo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3A2258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86F20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FEE62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52D0659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FD75D7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29ED8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78B516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6BFB19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30BE1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29E895DA" w14:textId="77777777" w:rsidR="00BB1805" w:rsidRPr="00FD0425" w:rsidRDefault="00BB1805" w:rsidP="00BB1805">
      <w:pPr>
        <w:pStyle w:val="PL"/>
      </w:pPr>
    </w:p>
    <w:p w14:paraId="5AC98CD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012DA4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4F0893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163DA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47DA8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</w:t>
      </w:r>
      <w:proofErr w:type="spellEnd"/>
      <w:r w:rsidRPr="00FD0425">
        <w:rPr>
          <w:noProof w:val="0"/>
          <w:snapToGrid w:val="0"/>
          <w:lang w:eastAsia="zh-CN"/>
        </w:rPr>
        <w:t>sionContainer</w:t>
      </w:r>
      <w:proofErr w:type="spellStart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</w:t>
      </w:r>
      <w:proofErr w:type="spellEnd"/>
      <w:r w:rsidRPr="00FD0425">
        <w:rPr>
          <w:snapToGrid w:val="0"/>
        </w:rPr>
        <w:t>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1E9742F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F1A48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408C0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747E37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BEE5C0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4CF52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666C27" w14:textId="77777777" w:rsidR="00BB1805" w:rsidRPr="00FD0425" w:rsidRDefault="00BB1805" w:rsidP="00BB1805">
      <w:pPr>
        <w:pStyle w:val="PL"/>
      </w:pPr>
    </w:p>
    <w:p w14:paraId="5D5005D5" w14:textId="77777777" w:rsidR="00BB1805" w:rsidRPr="00FD0425" w:rsidRDefault="00BB1805" w:rsidP="00BB1805">
      <w:pPr>
        <w:pStyle w:val="PL"/>
      </w:pPr>
    </w:p>
    <w:p w14:paraId="61FCAB59" w14:textId="77777777" w:rsidR="00BB1805" w:rsidRPr="00FD0425" w:rsidRDefault="00BB1805" w:rsidP="00BB1805">
      <w:pPr>
        <w:pStyle w:val="PL"/>
        <w:rPr>
          <w:snapToGrid w:val="0"/>
        </w:rPr>
      </w:pPr>
      <w:bookmarkStart w:id="958" w:name="_Hlk515513755"/>
      <w:r w:rsidRPr="00FD0425">
        <w:rPr>
          <w:snapToGrid w:val="0"/>
        </w:rPr>
        <w:t>ServedCellsToUpdate-E-UTRA</w:t>
      </w:r>
      <w:bookmarkEnd w:id="958"/>
      <w:r w:rsidRPr="00FD0425">
        <w:rPr>
          <w:snapToGrid w:val="0"/>
        </w:rPr>
        <w:t xml:space="preserve"> ::= SEQUENCE {</w:t>
      </w:r>
    </w:p>
    <w:p w14:paraId="35464F8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667C0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7B043E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028B87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539DA7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7EDF4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484451" w14:textId="77777777" w:rsidR="00BB1805" w:rsidRPr="00FD0425" w:rsidRDefault="00BB1805" w:rsidP="00BB1805">
      <w:pPr>
        <w:pStyle w:val="PL"/>
        <w:rPr>
          <w:snapToGrid w:val="0"/>
        </w:rPr>
      </w:pPr>
    </w:p>
    <w:p w14:paraId="0471A0A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2C2C1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A41B8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C144EA" w14:textId="77777777" w:rsidR="00BB1805" w:rsidRPr="00FD0425" w:rsidRDefault="00BB1805" w:rsidP="00BB1805">
      <w:pPr>
        <w:pStyle w:val="PL"/>
        <w:rPr>
          <w:snapToGrid w:val="0"/>
        </w:rPr>
      </w:pPr>
    </w:p>
    <w:p w14:paraId="6A7D9F4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054FBB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0749F59A" w14:textId="77777777" w:rsidR="00BB1805" w:rsidRPr="00FD0425" w:rsidRDefault="00BB1805" w:rsidP="00BB1805">
      <w:pPr>
        <w:pStyle w:val="PL"/>
        <w:rPr>
          <w:snapToGrid w:val="0"/>
        </w:rPr>
      </w:pPr>
    </w:p>
    <w:p w14:paraId="3B5FBF2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633438F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5795B3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7BADAC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0C2111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1768A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17278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C5399B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3BF19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B11DD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21D2294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866BC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E162B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A960EBC" w14:textId="77777777" w:rsidR="00BB1805" w:rsidRPr="00FD0425" w:rsidRDefault="00BB1805" w:rsidP="00BB1805">
      <w:pPr>
        <w:pStyle w:val="PL"/>
        <w:rPr>
          <w:snapToGrid w:val="0"/>
        </w:rPr>
      </w:pPr>
    </w:p>
    <w:p w14:paraId="39BFF18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13A0A5FA" w14:textId="77777777" w:rsidR="00BB1805" w:rsidRPr="00FD0425" w:rsidRDefault="00BB1805" w:rsidP="00BB1805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150C1F9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D23DCE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3DEAB5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bookmarkStart w:id="959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</w:t>
      </w:r>
      <w:bookmarkEnd w:id="959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05EFFA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7821FC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3609F00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64A49D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B00466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49AA4B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BAD76D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8B3F93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6B6C327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0D881E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FD4F9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E4372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7A252D4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F4719F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65BD026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12479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5156B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1A7811F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B5694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1397C61C" w14:textId="77777777" w:rsidR="00BB1805" w:rsidRPr="00FD0425" w:rsidRDefault="00BB1805" w:rsidP="00BB1805">
      <w:pPr>
        <w:pStyle w:val="PL"/>
        <w:rPr>
          <w:snapToGrid w:val="0"/>
        </w:rPr>
      </w:pPr>
    </w:p>
    <w:p w14:paraId="4097CB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1A7186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043D9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03288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378D7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783B5C8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58C33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46D71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58B6AF0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3665EC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502A4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72C207" w14:textId="77777777" w:rsidR="00BB1805" w:rsidRPr="00FD0425" w:rsidRDefault="00BB1805" w:rsidP="00BB1805">
      <w:pPr>
        <w:pStyle w:val="PL"/>
        <w:rPr>
          <w:snapToGrid w:val="0"/>
        </w:rPr>
      </w:pPr>
    </w:p>
    <w:p w14:paraId="748A7762" w14:textId="77777777" w:rsidR="00BB1805" w:rsidRPr="00FD0425" w:rsidRDefault="00BB1805" w:rsidP="00BB1805">
      <w:pPr>
        <w:pStyle w:val="PL"/>
        <w:rPr>
          <w:snapToGrid w:val="0"/>
        </w:rPr>
      </w:pPr>
    </w:p>
    <w:p w14:paraId="7F12D9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11319055" w14:textId="77777777" w:rsidR="00BB1805" w:rsidRPr="00FD0425" w:rsidRDefault="00BB1805" w:rsidP="00BB1805">
      <w:pPr>
        <w:pStyle w:val="PL"/>
        <w:rPr>
          <w:snapToGrid w:val="0"/>
        </w:rPr>
      </w:pPr>
    </w:p>
    <w:p w14:paraId="357ABBB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407FFCC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09101E1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4A5FA8C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DBCD1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558A90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5A378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11228A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ADDE3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31C3A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152B02C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E167FD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32EBA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87B811" w14:textId="77777777" w:rsidR="00BB1805" w:rsidRPr="00FD0425" w:rsidRDefault="00BB1805" w:rsidP="00BB1805">
      <w:pPr>
        <w:pStyle w:val="PL"/>
        <w:rPr>
          <w:snapToGrid w:val="0"/>
        </w:rPr>
      </w:pPr>
    </w:p>
    <w:p w14:paraId="6DAD3FD0" w14:textId="77777777" w:rsidR="00BB1805" w:rsidRPr="00FD0425" w:rsidRDefault="00BB1805" w:rsidP="00BB1805">
      <w:pPr>
        <w:pStyle w:val="PL"/>
        <w:rPr>
          <w:snapToGrid w:val="0"/>
        </w:rPr>
      </w:pPr>
    </w:p>
    <w:p w14:paraId="2A75EE06" w14:textId="77777777" w:rsidR="00BB1805" w:rsidRPr="00FD0425" w:rsidRDefault="00BB1805" w:rsidP="00BB1805">
      <w:pPr>
        <w:pStyle w:val="PL"/>
        <w:rPr>
          <w:snapToGrid w:val="0"/>
        </w:rPr>
      </w:pPr>
      <w:bookmarkStart w:id="960" w:name="_Hlk515516914"/>
      <w:r w:rsidRPr="00FD0425">
        <w:rPr>
          <w:snapToGrid w:val="0"/>
        </w:rPr>
        <w:t>ServedCellsToUpdate-NR</w:t>
      </w:r>
      <w:bookmarkEnd w:id="960"/>
      <w:r w:rsidRPr="00FD0425">
        <w:rPr>
          <w:snapToGrid w:val="0"/>
        </w:rPr>
        <w:t xml:space="preserve"> ::= SEQUENCE {</w:t>
      </w:r>
    </w:p>
    <w:p w14:paraId="09391F8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7BD64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D8909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B3034F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236BE90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D785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27EA7D" w14:textId="77777777" w:rsidR="00BB1805" w:rsidRPr="00FD0425" w:rsidRDefault="00BB1805" w:rsidP="00BB1805">
      <w:pPr>
        <w:pStyle w:val="PL"/>
        <w:rPr>
          <w:snapToGrid w:val="0"/>
        </w:rPr>
      </w:pPr>
    </w:p>
    <w:p w14:paraId="265BA98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583A45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457B7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9DA15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2442CFF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231C081" w14:textId="77777777" w:rsidR="00BB1805" w:rsidRPr="00FD0425" w:rsidRDefault="00BB1805" w:rsidP="00BB1805">
      <w:pPr>
        <w:pStyle w:val="PL"/>
      </w:pPr>
      <w:bookmarkStart w:id="961" w:name="_Hlk515433516"/>
      <w:bookmarkEnd w:id="956"/>
      <w:bookmarkEnd w:id="957"/>
      <w:r w:rsidRPr="00FD0425">
        <w:t>SharedResourceType ::= CHOICE {</w:t>
      </w:r>
    </w:p>
    <w:p w14:paraId="39B2D30E" w14:textId="77777777" w:rsidR="00BB1805" w:rsidRPr="00FD0425" w:rsidRDefault="00BB1805" w:rsidP="00BB1805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1C5790C9" w14:textId="77777777" w:rsidR="00BB1805" w:rsidRPr="00FD0425" w:rsidRDefault="00BB1805" w:rsidP="00BB1805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665A3A8C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E84EA4C" w14:textId="77777777" w:rsidR="00BB1805" w:rsidRPr="00FD0425" w:rsidRDefault="00BB1805" w:rsidP="00BB1805">
      <w:pPr>
        <w:pStyle w:val="PL"/>
      </w:pPr>
      <w:r w:rsidRPr="00FD0425">
        <w:t>}</w:t>
      </w:r>
    </w:p>
    <w:p w14:paraId="3C1D2C7E" w14:textId="77777777" w:rsidR="00BB1805" w:rsidRPr="00FD0425" w:rsidRDefault="00BB1805" w:rsidP="00BB1805">
      <w:pPr>
        <w:pStyle w:val="PL"/>
      </w:pPr>
    </w:p>
    <w:p w14:paraId="4640B12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3AD99ED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AF0D8C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BA7883A" w14:textId="77777777" w:rsidR="00BB1805" w:rsidRPr="00FD0425" w:rsidRDefault="00BB1805" w:rsidP="00BB1805">
      <w:pPr>
        <w:pStyle w:val="PL"/>
      </w:pPr>
    </w:p>
    <w:p w14:paraId="45220724" w14:textId="77777777" w:rsidR="00BB1805" w:rsidRPr="00FD0425" w:rsidRDefault="00BB1805" w:rsidP="00BB1805">
      <w:pPr>
        <w:pStyle w:val="PL"/>
      </w:pPr>
      <w:r w:rsidRPr="00FD0425">
        <w:t>SharedResourceType-UL-OnlySharing ::= SEQUENCE {</w:t>
      </w:r>
    </w:p>
    <w:p w14:paraId="4578C366" w14:textId="77777777" w:rsidR="00BB1805" w:rsidRPr="00FD0425" w:rsidRDefault="00BB1805" w:rsidP="00BB180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44ECF94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22498E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0A838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65837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070BAB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FB762D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575E3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C75AD8" w14:textId="77777777" w:rsidR="00BB1805" w:rsidRPr="00FD0425" w:rsidRDefault="00BB1805" w:rsidP="00BB1805">
      <w:pPr>
        <w:pStyle w:val="PL"/>
      </w:pPr>
    </w:p>
    <w:p w14:paraId="15F50702" w14:textId="77777777" w:rsidR="00BB1805" w:rsidRPr="00FD0425" w:rsidRDefault="00BB1805" w:rsidP="00BB1805">
      <w:pPr>
        <w:pStyle w:val="PL"/>
      </w:pPr>
      <w:r w:rsidRPr="00FD0425">
        <w:t>SharedResourceType-ULDL-Sharing ::= CHOICE {</w:t>
      </w:r>
    </w:p>
    <w:p w14:paraId="741A98D6" w14:textId="77777777" w:rsidR="00BB1805" w:rsidRPr="00FD0425" w:rsidRDefault="00BB1805" w:rsidP="00BB1805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3B664407" w14:textId="77777777" w:rsidR="00BB1805" w:rsidRPr="00FD0425" w:rsidRDefault="00BB1805" w:rsidP="00BB1805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5D4C84CD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B8F9885" w14:textId="77777777" w:rsidR="00BB1805" w:rsidRPr="00FD0425" w:rsidRDefault="00BB1805" w:rsidP="00BB1805">
      <w:pPr>
        <w:pStyle w:val="PL"/>
      </w:pPr>
      <w:r w:rsidRPr="00FD0425">
        <w:t>}</w:t>
      </w:r>
    </w:p>
    <w:p w14:paraId="2EDAFD4F" w14:textId="77777777" w:rsidR="00BB1805" w:rsidRPr="00FD0425" w:rsidRDefault="00BB1805" w:rsidP="00BB1805">
      <w:pPr>
        <w:pStyle w:val="PL"/>
      </w:pPr>
    </w:p>
    <w:p w14:paraId="2234951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6497C6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3794AD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B4F8F55" w14:textId="77777777" w:rsidR="00BB1805" w:rsidRPr="00FD0425" w:rsidRDefault="00BB1805" w:rsidP="00BB1805">
      <w:pPr>
        <w:pStyle w:val="PL"/>
      </w:pPr>
    </w:p>
    <w:p w14:paraId="163A8B98" w14:textId="77777777" w:rsidR="00BB1805" w:rsidRPr="00FD0425" w:rsidRDefault="00BB1805" w:rsidP="00BB1805">
      <w:pPr>
        <w:pStyle w:val="PL"/>
      </w:pPr>
      <w:r w:rsidRPr="00FD0425">
        <w:t>SharedResourceType-ULDL-Sharing-UL-Resources ::= CHOICE {</w:t>
      </w:r>
    </w:p>
    <w:p w14:paraId="5F0A0648" w14:textId="77777777" w:rsidR="00BB1805" w:rsidRPr="00FD0425" w:rsidRDefault="00BB1805" w:rsidP="00BB180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1E9FDD9D" w14:textId="77777777" w:rsidR="00BB1805" w:rsidRPr="00FD0425" w:rsidRDefault="00BB1805" w:rsidP="00BB1805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76058143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C3CCE24" w14:textId="77777777" w:rsidR="00BB1805" w:rsidRPr="00FD0425" w:rsidRDefault="00BB1805" w:rsidP="00BB1805">
      <w:pPr>
        <w:pStyle w:val="PL"/>
      </w:pPr>
      <w:r w:rsidRPr="00FD0425">
        <w:t>}</w:t>
      </w:r>
    </w:p>
    <w:p w14:paraId="53BD1D02" w14:textId="77777777" w:rsidR="00BB1805" w:rsidRPr="00FD0425" w:rsidRDefault="00BB1805" w:rsidP="00BB1805">
      <w:pPr>
        <w:pStyle w:val="PL"/>
      </w:pPr>
    </w:p>
    <w:p w14:paraId="190EBF1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65C5249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191216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7D7CB67" w14:textId="77777777" w:rsidR="00BB1805" w:rsidRPr="00FD0425" w:rsidRDefault="00BB1805" w:rsidP="00BB1805">
      <w:pPr>
        <w:pStyle w:val="PL"/>
      </w:pPr>
    </w:p>
    <w:p w14:paraId="2CA32076" w14:textId="77777777" w:rsidR="00BB1805" w:rsidRPr="00FD0425" w:rsidRDefault="00BB1805" w:rsidP="00BB1805">
      <w:pPr>
        <w:pStyle w:val="PL"/>
      </w:pPr>
      <w:r w:rsidRPr="00FD0425">
        <w:t>SharedResourceType-ULDL-Sharing-UL-ResourcesChanged ::= SEQUENCE {</w:t>
      </w:r>
    </w:p>
    <w:p w14:paraId="09211408" w14:textId="77777777" w:rsidR="00BB1805" w:rsidRPr="00FD0425" w:rsidRDefault="00BB1805" w:rsidP="00BB180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50A1D1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-ULDL-Sharing-UL-ResourcesChanged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00BFA2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88F72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7F2BA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CB97C0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D80FC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E1389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445AF5" w14:textId="77777777" w:rsidR="00BB1805" w:rsidRPr="00FD0425" w:rsidRDefault="00BB1805" w:rsidP="00BB1805">
      <w:pPr>
        <w:pStyle w:val="PL"/>
      </w:pPr>
    </w:p>
    <w:p w14:paraId="756256FF" w14:textId="77777777" w:rsidR="00BB1805" w:rsidRPr="00FD0425" w:rsidRDefault="00BB1805" w:rsidP="00BB1805">
      <w:pPr>
        <w:pStyle w:val="PL"/>
      </w:pPr>
      <w:r w:rsidRPr="00FD0425">
        <w:t>SharedResourceType-ULDL-Sharing-DL-Resources ::= CHOICE {</w:t>
      </w:r>
    </w:p>
    <w:p w14:paraId="58B0675A" w14:textId="77777777" w:rsidR="00BB1805" w:rsidRPr="00FD0425" w:rsidRDefault="00BB1805" w:rsidP="00BB180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0279C523" w14:textId="77777777" w:rsidR="00BB1805" w:rsidRPr="00FD0425" w:rsidRDefault="00BB1805" w:rsidP="00BB1805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148C703D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6ABA8131" w14:textId="77777777" w:rsidR="00BB1805" w:rsidRPr="00FD0425" w:rsidRDefault="00BB1805" w:rsidP="00BB1805">
      <w:pPr>
        <w:pStyle w:val="PL"/>
      </w:pPr>
      <w:r w:rsidRPr="00FD0425">
        <w:t>}</w:t>
      </w:r>
    </w:p>
    <w:p w14:paraId="0FFB2C04" w14:textId="77777777" w:rsidR="00BB1805" w:rsidRPr="00FD0425" w:rsidRDefault="00BB1805" w:rsidP="00BB1805">
      <w:pPr>
        <w:pStyle w:val="PL"/>
      </w:pPr>
    </w:p>
    <w:p w14:paraId="31D4488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37F044C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8B744A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BF9073C" w14:textId="77777777" w:rsidR="00BB1805" w:rsidRPr="00FD0425" w:rsidRDefault="00BB1805" w:rsidP="00BB1805">
      <w:pPr>
        <w:pStyle w:val="PL"/>
      </w:pPr>
    </w:p>
    <w:p w14:paraId="7B976627" w14:textId="77777777" w:rsidR="00BB1805" w:rsidRPr="00FD0425" w:rsidRDefault="00BB1805" w:rsidP="00BB1805">
      <w:pPr>
        <w:pStyle w:val="PL"/>
      </w:pPr>
      <w:r w:rsidRPr="00FD0425">
        <w:t>SharedResourceType-ULDL-Sharing-DL-ResourcesChanged ::= SEQUENCE {</w:t>
      </w:r>
    </w:p>
    <w:p w14:paraId="7A36F2CE" w14:textId="77777777" w:rsidR="00BB1805" w:rsidRPr="00FD0425" w:rsidRDefault="00BB1805" w:rsidP="00BB1805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90DC6C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SharedResourceType</w:t>
      </w:r>
      <w:proofErr w:type="spellEnd"/>
      <w:r w:rsidRPr="00FD0425">
        <w:t>-ULDL-Sharing-DL-ResourcesChanged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0901A4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4C3EE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14FC9B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032B890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</w:t>
      </w:r>
      <w:proofErr w:type="spellStart"/>
      <w:r w:rsidRPr="00FD0425">
        <w:t>ResourcesChanged</w:t>
      </w:r>
      <w:proofErr w:type="spellEnd"/>
      <w:r w:rsidRPr="00FD0425"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833827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2000C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CB5121" w14:textId="77777777" w:rsidR="00BB1805" w:rsidRPr="00FD0425" w:rsidRDefault="00BB1805" w:rsidP="00BB1805">
      <w:pPr>
        <w:pStyle w:val="PL"/>
      </w:pPr>
    </w:p>
    <w:p w14:paraId="63F4093F" w14:textId="77777777" w:rsidR="00BB1805" w:rsidRPr="00FD0425" w:rsidRDefault="00BB1805" w:rsidP="00BB1805">
      <w:pPr>
        <w:pStyle w:val="PL"/>
      </w:pPr>
    </w:p>
    <w:p w14:paraId="2413A0D0" w14:textId="77777777" w:rsidR="00BB1805" w:rsidRPr="00FD0425" w:rsidRDefault="00BB1805" w:rsidP="00BB1805">
      <w:pPr>
        <w:pStyle w:val="PL"/>
      </w:pPr>
      <w:r w:rsidRPr="00FD0425">
        <w:t>SliceSupport-List</w:t>
      </w:r>
      <w:bookmarkEnd w:id="961"/>
      <w:r w:rsidRPr="00FD0425">
        <w:tab/>
        <w:t>::= SEQUENCE (SIZE(1..maxnoofSliceItems)) OF S-NSSAI</w:t>
      </w:r>
    </w:p>
    <w:p w14:paraId="200D06C2" w14:textId="77777777" w:rsidR="00BB1805" w:rsidRPr="00FD0425" w:rsidRDefault="00BB1805" w:rsidP="00BB1805">
      <w:pPr>
        <w:pStyle w:val="PL"/>
      </w:pPr>
    </w:p>
    <w:p w14:paraId="2EC906FC" w14:textId="77777777" w:rsidR="00BB1805" w:rsidRPr="00FD0425" w:rsidRDefault="00BB1805" w:rsidP="00BB1805">
      <w:pPr>
        <w:pStyle w:val="PL"/>
      </w:pPr>
      <w:r w:rsidRPr="00FD0425">
        <w:t>SlotConfiguration-List ::= SEQUENCE (SIZE (1..maxnoofslots)) OF SlotConfiguration-List-Item</w:t>
      </w:r>
    </w:p>
    <w:p w14:paraId="711DC876" w14:textId="77777777" w:rsidR="00BB1805" w:rsidRPr="00FD0425" w:rsidRDefault="00BB1805" w:rsidP="00BB1805">
      <w:pPr>
        <w:pStyle w:val="PL"/>
      </w:pPr>
    </w:p>
    <w:p w14:paraId="1EA04BAF" w14:textId="77777777" w:rsidR="00BB1805" w:rsidRPr="00FD0425" w:rsidRDefault="00BB1805" w:rsidP="00BB1805">
      <w:pPr>
        <w:pStyle w:val="PL"/>
      </w:pPr>
      <w:r w:rsidRPr="00FD0425">
        <w:t>SlotConfiguration-List-Item ::= SEQUENCE {</w:t>
      </w:r>
    </w:p>
    <w:p w14:paraId="068432F2" w14:textId="77777777" w:rsidR="00BB1805" w:rsidRPr="00FD0425" w:rsidRDefault="00BB1805" w:rsidP="00BB1805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(0..319),</w:t>
      </w:r>
    </w:p>
    <w:p w14:paraId="18A33480" w14:textId="77777777" w:rsidR="00BB1805" w:rsidRPr="00FD0425" w:rsidRDefault="00BB1805" w:rsidP="00BB1805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4821CA06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53501282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1E2E642" w14:textId="77777777" w:rsidR="00BB1805" w:rsidRPr="00FD0425" w:rsidRDefault="00BB1805" w:rsidP="00BB1805">
      <w:pPr>
        <w:pStyle w:val="PL"/>
      </w:pPr>
      <w:r w:rsidRPr="00FD0425">
        <w:t>}</w:t>
      </w:r>
    </w:p>
    <w:p w14:paraId="38A8546F" w14:textId="77777777" w:rsidR="00BB1805" w:rsidRPr="00FD0425" w:rsidRDefault="00BB1805" w:rsidP="00BB1805">
      <w:pPr>
        <w:pStyle w:val="PL"/>
      </w:pPr>
    </w:p>
    <w:p w14:paraId="2CBBF3BA" w14:textId="77777777" w:rsidR="00BB1805" w:rsidRPr="00FD0425" w:rsidRDefault="00BB1805" w:rsidP="00BB1805">
      <w:pPr>
        <w:pStyle w:val="PL"/>
      </w:pPr>
      <w:r w:rsidRPr="00FD0425">
        <w:t>SlotConfiguration-List-Item-ExtIEs XNAP-PROTOCOL-EXTENSION ::= {</w:t>
      </w:r>
    </w:p>
    <w:p w14:paraId="4181F266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13D0600" w14:textId="77777777" w:rsidR="00BB1805" w:rsidRPr="00FD0425" w:rsidRDefault="00BB1805" w:rsidP="00BB1805">
      <w:pPr>
        <w:pStyle w:val="PL"/>
      </w:pPr>
      <w:r w:rsidRPr="00FD0425">
        <w:t>}</w:t>
      </w:r>
    </w:p>
    <w:p w14:paraId="0D1C0AC4" w14:textId="77777777" w:rsidR="00BB1805" w:rsidRPr="00FD0425" w:rsidRDefault="00BB1805" w:rsidP="00BB1805">
      <w:pPr>
        <w:pStyle w:val="PL"/>
      </w:pPr>
    </w:p>
    <w:p w14:paraId="07D5AFBD" w14:textId="77777777" w:rsidR="00BB1805" w:rsidRPr="00FD0425" w:rsidRDefault="00BB1805" w:rsidP="00BB1805">
      <w:pPr>
        <w:pStyle w:val="PL"/>
      </w:pPr>
      <w:bookmarkStart w:id="962" w:name="_Hlk515372577"/>
      <w:r w:rsidRPr="00FD0425">
        <w:t>S-NG-RANnode-SecurityKey</w:t>
      </w:r>
      <w:bookmarkEnd w:id="962"/>
      <w:r w:rsidRPr="00FD0425">
        <w:t xml:space="preserve"> ::= BIT STRING (SIZE(256))</w:t>
      </w:r>
    </w:p>
    <w:p w14:paraId="2BC3916B" w14:textId="77777777" w:rsidR="00BB1805" w:rsidRPr="00FD0425" w:rsidRDefault="00BB1805" w:rsidP="00BB1805">
      <w:pPr>
        <w:pStyle w:val="PL"/>
      </w:pPr>
    </w:p>
    <w:p w14:paraId="08AE92B6" w14:textId="77777777" w:rsidR="00BB1805" w:rsidRPr="00FD0425" w:rsidRDefault="00BB1805" w:rsidP="00BB1805">
      <w:pPr>
        <w:pStyle w:val="PL"/>
      </w:pPr>
      <w:r w:rsidRPr="00FD0425">
        <w:t>S-NG-RANnode-Addition-Trigger-Ind ::= ENUMERATED {</w:t>
      </w:r>
    </w:p>
    <w:p w14:paraId="2C3F059E" w14:textId="77777777" w:rsidR="00BB1805" w:rsidRPr="00FD0425" w:rsidRDefault="00BB1805" w:rsidP="00BB1805">
      <w:pPr>
        <w:pStyle w:val="PL"/>
      </w:pPr>
      <w:r w:rsidRPr="00FD0425">
        <w:tab/>
        <w:t>sn-change,</w:t>
      </w:r>
    </w:p>
    <w:p w14:paraId="08C74C67" w14:textId="77777777" w:rsidR="00BB1805" w:rsidRPr="00FD0425" w:rsidRDefault="00BB1805" w:rsidP="00BB1805">
      <w:pPr>
        <w:pStyle w:val="PL"/>
      </w:pPr>
      <w:r w:rsidRPr="00FD0425">
        <w:tab/>
        <w:t>inter-MN-HO,</w:t>
      </w:r>
    </w:p>
    <w:p w14:paraId="60CAC244" w14:textId="77777777" w:rsidR="00BB1805" w:rsidRPr="00FD0425" w:rsidRDefault="00BB1805" w:rsidP="00BB1805">
      <w:pPr>
        <w:pStyle w:val="PL"/>
      </w:pPr>
      <w:r w:rsidRPr="00FD0425">
        <w:tab/>
        <w:t>intra-MN-HO,</w:t>
      </w:r>
    </w:p>
    <w:p w14:paraId="5D8B830B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C2F1CC1" w14:textId="77777777" w:rsidR="00BB1805" w:rsidRPr="00FD0425" w:rsidRDefault="00BB1805" w:rsidP="00BB1805">
      <w:pPr>
        <w:pStyle w:val="PL"/>
      </w:pPr>
      <w:r w:rsidRPr="00FD0425">
        <w:t>}</w:t>
      </w:r>
    </w:p>
    <w:p w14:paraId="466EF732" w14:textId="77777777" w:rsidR="00BB1805" w:rsidRPr="00FD0425" w:rsidRDefault="00BB1805" w:rsidP="00BB1805">
      <w:pPr>
        <w:pStyle w:val="PL"/>
      </w:pPr>
    </w:p>
    <w:p w14:paraId="2A0E2643" w14:textId="77777777" w:rsidR="00BB1805" w:rsidRPr="00FD0425" w:rsidRDefault="00BB1805" w:rsidP="00BB1805">
      <w:pPr>
        <w:pStyle w:val="PL"/>
      </w:pPr>
      <w:bookmarkStart w:id="963" w:name="_Hlk515407292"/>
      <w:r w:rsidRPr="00FD0425">
        <w:t>S-NSSAI</w:t>
      </w:r>
      <w:bookmarkEnd w:id="963"/>
      <w:r w:rsidRPr="00FD0425">
        <w:t xml:space="preserve"> ::= SEQUENCE {</w:t>
      </w:r>
    </w:p>
    <w:p w14:paraId="7BDE9DCC" w14:textId="77777777" w:rsidR="00BB1805" w:rsidRPr="00FD0425" w:rsidRDefault="00BB1805" w:rsidP="00BB1805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26588390" w14:textId="77777777" w:rsidR="00BB1805" w:rsidRPr="00FD0425" w:rsidRDefault="00BB1805" w:rsidP="00BB1805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BBE6E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{S-NSSAI-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F952F1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3C47A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963B7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3673537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155C7F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E5DA8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FD2790" w14:textId="77777777" w:rsidR="00BB1805" w:rsidRPr="00FD0425" w:rsidRDefault="00BB1805" w:rsidP="00BB1805">
      <w:pPr>
        <w:pStyle w:val="PL"/>
      </w:pPr>
    </w:p>
    <w:p w14:paraId="48E39F4C" w14:textId="77777777" w:rsidR="00BB1805" w:rsidRPr="00FD0425" w:rsidRDefault="00BB1805" w:rsidP="00BB1805">
      <w:pPr>
        <w:pStyle w:val="PL"/>
      </w:pPr>
    </w:p>
    <w:p w14:paraId="5F62F43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 ::= SEQUENCE {</w:t>
      </w:r>
    </w:p>
    <w:p w14:paraId="72408287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specialSubframePattern</w:t>
      </w:r>
      <w:proofErr w:type="spellEnd"/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</w:t>
      </w:r>
      <w:proofErr w:type="spellEnd"/>
      <w:r w:rsidRPr="00FD0425">
        <w:rPr>
          <w:noProof w:val="0"/>
          <w:snapToGrid w:val="0"/>
        </w:rPr>
        <w:t>-E-UTRA,</w:t>
      </w:r>
    </w:p>
    <w:p w14:paraId="2FDC61F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cyclicPrefixDL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34A804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cyclicPrefixUL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yclicPrefix-E-UTRA-UL,</w:t>
      </w:r>
    </w:p>
    <w:p w14:paraId="2CD2902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4F20D8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FCCAB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F9481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1650499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124038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A7BAB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B3D20F" w14:textId="77777777" w:rsidR="00BB1805" w:rsidRPr="00FD0425" w:rsidRDefault="00BB1805" w:rsidP="00BB1805">
      <w:pPr>
        <w:pStyle w:val="PL"/>
      </w:pPr>
    </w:p>
    <w:p w14:paraId="5B8E446B" w14:textId="77777777" w:rsidR="00BB1805" w:rsidRPr="00FD0425" w:rsidRDefault="00BB1805" w:rsidP="00BB1805">
      <w:pPr>
        <w:pStyle w:val="PL"/>
      </w:pPr>
    </w:p>
    <w:p w14:paraId="7BE394D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</w:t>
      </w:r>
      <w:proofErr w:type="spellEnd"/>
      <w:r w:rsidRPr="00FD0425">
        <w:rPr>
          <w:noProof w:val="0"/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64D1B905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5CB3E894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7CEE67F4" w14:textId="77777777" w:rsidR="00BB1805" w:rsidRPr="00FD0425" w:rsidRDefault="00BB1805" w:rsidP="00BB1805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6116F4F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48BFEB1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05AB9367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22427E0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6BEABC4B" w14:textId="77777777" w:rsidR="00BB1805" w:rsidRPr="00FD0425" w:rsidRDefault="00BB1805" w:rsidP="00BB1805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274687F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57DA551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6DFFF93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1008E8A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0D3477C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046A2596" w14:textId="77777777" w:rsidR="00BB1805" w:rsidRPr="00FD0425" w:rsidRDefault="00BB1805" w:rsidP="00BB1805">
      <w:pPr>
        <w:pStyle w:val="PL"/>
      </w:pPr>
    </w:p>
    <w:p w14:paraId="77308E2E" w14:textId="77777777" w:rsidR="00BB1805" w:rsidRPr="00FD0425" w:rsidRDefault="00BB1805" w:rsidP="00BB1805">
      <w:pPr>
        <w:pStyle w:val="PL"/>
      </w:pPr>
    </w:p>
    <w:p w14:paraId="1CCB7EBD" w14:textId="77777777" w:rsidR="00BB1805" w:rsidRPr="00FD0425" w:rsidRDefault="00BB1805" w:rsidP="00BB1805">
      <w:pPr>
        <w:pStyle w:val="PL"/>
      </w:pPr>
      <w:r w:rsidRPr="00FD0425">
        <w:t>SpectrumSharingGroupID ::= INTEGER (1..maxnoofCellsinNG-RANnode)</w:t>
      </w:r>
    </w:p>
    <w:p w14:paraId="45C9CE3C" w14:textId="77777777" w:rsidR="00BB1805" w:rsidRPr="00FD0425" w:rsidRDefault="00BB1805" w:rsidP="00BB1805">
      <w:pPr>
        <w:pStyle w:val="PL"/>
      </w:pPr>
    </w:p>
    <w:p w14:paraId="69F9A8C3" w14:textId="77777777" w:rsidR="00BB1805" w:rsidRPr="00FD0425" w:rsidRDefault="00BB1805" w:rsidP="00BB1805">
      <w:pPr>
        <w:pStyle w:val="PL"/>
      </w:pPr>
      <w:r w:rsidRPr="00FD0425">
        <w:t>SplitSessionIndicator ::= ENUMERATED {</w:t>
      </w:r>
    </w:p>
    <w:p w14:paraId="29CC404B" w14:textId="77777777" w:rsidR="00BB1805" w:rsidRPr="00FD0425" w:rsidRDefault="00BB1805" w:rsidP="00BB1805">
      <w:pPr>
        <w:pStyle w:val="PL"/>
      </w:pPr>
      <w:r w:rsidRPr="00FD0425">
        <w:tab/>
        <w:t>split,</w:t>
      </w:r>
    </w:p>
    <w:p w14:paraId="1BCB55F7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2AD9A9A" w14:textId="77777777" w:rsidR="00BB1805" w:rsidRPr="00FD0425" w:rsidRDefault="00BB1805" w:rsidP="00BB1805">
      <w:pPr>
        <w:pStyle w:val="PL"/>
      </w:pPr>
      <w:r w:rsidRPr="00FD0425">
        <w:t>}</w:t>
      </w:r>
    </w:p>
    <w:p w14:paraId="3910F6CA" w14:textId="77777777" w:rsidR="00BB1805" w:rsidRPr="00FD0425" w:rsidRDefault="00BB1805" w:rsidP="00BB1805">
      <w:pPr>
        <w:pStyle w:val="PL"/>
      </w:pPr>
    </w:p>
    <w:p w14:paraId="5AD86BFD" w14:textId="77777777" w:rsidR="00BB1805" w:rsidRPr="00FD0425" w:rsidRDefault="00BB1805" w:rsidP="00BB1805">
      <w:pPr>
        <w:pStyle w:val="PL"/>
      </w:pPr>
      <w:r w:rsidRPr="00FD0425">
        <w:t>SplitSRBsTypes ::= ENUMERATED {srb1, srb2, srb1and2, ...}</w:t>
      </w:r>
    </w:p>
    <w:p w14:paraId="3BB3A320" w14:textId="77777777" w:rsidR="00BB1805" w:rsidRPr="00FD0425" w:rsidRDefault="00BB1805" w:rsidP="00BB1805">
      <w:pPr>
        <w:pStyle w:val="PL"/>
      </w:pPr>
    </w:p>
    <w:p w14:paraId="7585D0C6" w14:textId="77777777" w:rsidR="00BB1805" w:rsidRPr="00FD0425" w:rsidRDefault="00BB1805" w:rsidP="00BB1805">
      <w:pPr>
        <w:pStyle w:val="PL"/>
      </w:pPr>
    </w:p>
    <w:p w14:paraId="29A72714" w14:textId="77777777" w:rsidR="00BB1805" w:rsidRPr="00FD0425" w:rsidRDefault="00BB1805" w:rsidP="00BB1805">
      <w:pPr>
        <w:pStyle w:val="PL"/>
      </w:pPr>
      <w:r w:rsidRPr="00FD0425">
        <w:t>SUL-FrequencyBand ::= INTEGER (1..1024)</w:t>
      </w:r>
    </w:p>
    <w:p w14:paraId="0C92FA84" w14:textId="77777777" w:rsidR="00BB1805" w:rsidRPr="00FD0425" w:rsidRDefault="00BB1805" w:rsidP="00BB1805">
      <w:pPr>
        <w:pStyle w:val="PL"/>
      </w:pPr>
    </w:p>
    <w:p w14:paraId="7DA16208" w14:textId="77777777" w:rsidR="00BB1805" w:rsidRPr="00FD0425" w:rsidRDefault="00BB1805" w:rsidP="00BB1805">
      <w:pPr>
        <w:pStyle w:val="PL"/>
      </w:pPr>
    </w:p>
    <w:p w14:paraId="333AC312" w14:textId="77777777" w:rsidR="00BB1805" w:rsidRPr="00FD0425" w:rsidRDefault="00BB1805" w:rsidP="00BB1805">
      <w:pPr>
        <w:pStyle w:val="PL"/>
      </w:pPr>
      <w:bookmarkStart w:id="964" w:name="_Hlk513550990"/>
      <w:r w:rsidRPr="00FD0425">
        <w:t>SUL-Information</w:t>
      </w:r>
      <w:bookmarkEnd w:id="964"/>
      <w:r w:rsidRPr="00FD0425">
        <w:t xml:space="preserve"> ::= SEQUENCE {</w:t>
      </w:r>
    </w:p>
    <w:p w14:paraId="705A4E3F" w14:textId="77777777" w:rsidR="00BB1805" w:rsidRPr="00FD0425" w:rsidRDefault="00BB1805" w:rsidP="00BB1805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5378B661" w14:textId="77777777" w:rsidR="00BB1805" w:rsidRPr="00FD0425" w:rsidRDefault="00BB1805" w:rsidP="00BB1805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58F98BD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8779B5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8E39D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4D7E4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6DF1C10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E8730F0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6D49B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B1EC4A" w14:textId="77777777" w:rsidR="00BB1805" w:rsidRPr="00FD0425" w:rsidRDefault="00BB1805" w:rsidP="00BB1805">
      <w:pPr>
        <w:pStyle w:val="PL"/>
      </w:pPr>
    </w:p>
    <w:p w14:paraId="1EC2A18F" w14:textId="77777777" w:rsidR="00BB1805" w:rsidRPr="00FD0425" w:rsidRDefault="00BB1805" w:rsidP="00BB1805">
      <w:pPr>
        <w:pStyle w:val="PL"/>
      </w:pPr>
    </w:p>
    <w:p w14:paraId="2BBCBA26" w14:textId="77777777" w:rsidR="00BB1805" w:rsidRPr="00FD0425" w:rsidRDefault="00BB1805" w:rsidP="00BB180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023E1D6C" w14:textId="77777777" w:rsidR="00BB1805" w:rsidRPr="00FD0425" w:rsidRDefault="00BB1805" w:rsidP="00BB1805">
      <w:pPr>
        <w:pStyle w:val="PL"/>
      </w:pPr>
    </w:p>
    <w:p w14:paraId="23FB7501" w14:textId="77777777" w:rsidR="00BB1805" w:rsidRPr="00FD0425" w:rsidRDefault="00BB1805" w:rsidP="00BB180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  <w:r w:rsidRPr="00FD0425">
        <w:t xml:space="preserve"> ::= SEQUENCE {</w:t>
      </w:r>
    </w:p>
    <w:p w14:paraId="00C466C2" w14:textId="77777777" w:rsidR="00BB1805" w:rsidRPr="00FD0425" w:rsidRDefault="00BB1805" w:rsidP="00BB1805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09A6DE3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1A7D79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06D1F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B22742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</w:p>
    <w:p w14:paraId="2498D4B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260E4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FDCB4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6C1957" w14:textId="77777777" w:rsidR="00BB1805" w:rsidRPr="00FD0425" w:rsidRDefault="00BB1805" w:rsidP="00BB1805">
      <w:pPr>
        <w:pStyle w:val="PL"/>
      </w:pPr>
    </w:p>
    <w:p w14:paraId="31150170" w14:textId="77777777" w:rsidR="00BB1805" w:rsidRPr="00FD0425" w:rsidRDefault="00BB1805" w:rsidP="00BB1805">
      <w:pPr>
        <w:pStyle w:val="PL"/>
      </w:pPr>
    </w:p>
    <w:p w14:paraId="0DE4EF92" w14:textId="77777777" w:rsidR="00BB1805" w:rsidRPr="00FD0425" w:rsidRDefault="00BB1805" w:rsidP="00BB1805">
      <w:pPr>
        <w:pStyle w:val="PL"/>
      </w:pPr>
      <w:r w:rsidRPr="00FD0425">
        <w:t>SymbolAllocation-in-Slot ::= CHOICE {</w:t>
      </w:r>
    </w:p>
    <w:p w14:paraId="22C76B43" w14:textId="77777777" w:rsidR="00BB1805" w:rsidRPr="00FD0425" w:rsidRDefault="00BB1805" w:rsidP="00BB1805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576ABE28" w14:textId="77777777" w:rsidR="00BB1805" w:rsidRPr="00FD0425" w:rsidRDefault="00BB1805" w:rsidP="00BB1805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350DF60C" w14:textId="77777777" w:rsidR="00BB1805" w:rsidRPr="00FD0425" w:rsidRDefault="00BB1805" w:rsidP="00BB1805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73A50B50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1DAFFDEA" w14:textId="77777777" w:rsidR="00BB1805" w:rsidRPr="00FD0425" w:rsidRDefault="00BB1805" w:rsidP="00BB1805">
      <w:pPr>
        <w:pStyle w:val="PL"/>
      </w:pPr>
      <w:r w:rsidRPr="00FD0425">
        <w:t>}</w:t>
      </w:r>
    </w:p>
    <w:p w14:paraId="03ACCB9C" w14:textId="77777777" w:rsidR="00BB1805" w:rsidRPr="00FD0425" w:rsidRDefault="00BB1805" w:rsidP="00BB1805">
      <w:pPr>
        <w:pStyle w:val="PL"/>
      </w:pPr>
    </w:p>
    <w:p w14:paraId="170BCBBC" w14:textId="77777777" w:rsidR="00BB1805" w:rsidRPr="00FD0425" w:rsidRDefault="00BB1805" w:rsidP="00BB1805">
      <w:pPr>
        <w:pStyle w:val="PL"/>
      </w:pPr>
      <w:r w:rsidRPr="00FD0425">
        <w:t>SymbolAllocation-in-Slot-ExtIEs XNAP-PROTOCOL-IES ::= {</w:t>
      </w:r>
    </w:p>
    <w:p w14:paraId="3A939748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B1F7089" w14:textId="77777777" w:rsidR="00BB1805" w:rsidRPr="00FD0425" w:rsidRDefault="00BB1805" w:rsidP="00BB1805">
      <w:pPr>
        <w:pStyle w:val="PL"/>
      </w:pPr>
      <w:r w:rsidRPr="00FD0425">
        <w:t>}</w:t>
      </w:r>
    </w:p>
    <w:p w14:paraId="102D0746" w14:textId="77777777" w:rsidR="00BB1805" w:rsidRPr="00FD0425" w:rsidRDefault="00BB1805" w:rsidP="00BB1805">
      <w:pPr>
        <w:pStyle w:val="PL"/>
      </w:pPr>
    </w:p>
    <w:p w14:paraId="2A7CB131" w14:textId="77777777" w:rsidR="00BB1805" w:rsidRPr="00FD0425" w:rsidRDefault="00BB1805" w:rsidP="00BB1805">
      <w:pPr>
        <w:pStyle w:val="PL"/>
      </w:pPr>
    </w:p>
    <w:p w14:paraId="0CA67773" w14:textId="77777777" w:rsidR="00BB1805" w:rsidRPr="00FD0425" w:rsidRDefault="00BB1805" w:rsidP="00BB1805">
      <w:pPr>
        <w:pStyle w:val="PL"/>
      </w:pPr>
      <w:r w:rsidRPr="00FD0425">
        <w:t>SymbolAllocation-in-Slot-AllDL ::= SEQUENCE {</w:t>
      </w:r>
    </w:p>
    <w:p w14:paraId="694137AA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06015A24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CEBC156" w14:textId="77777777" w:rsidR="00BB1805" w:rsidRPr="00FD0425" w:rsidRDefault="00BB1805" w:rsidP="00BB1805">
      <w:pPr>
        <w:pStyle w:val="PL"/>
      </w:pPr>
      <w:r w:rsidRPr="00FD0425">
        <w:t>}</w:t>
      </w:r>
    </w:p>
    <w:p w14:paraId="7B64EB29" w14:textId="77777777" w:rsidR="00BB1805" w:rsidRPr="00FD0425" w:rsidRDefault="00BB1805" w:rsidP="00BB1805">
      <w:pPr>
        <w:pStyle w:val="PL"/>
      </w:pPr>
    </w:p>
    <w:p w14:paraId="699E8BE3" w14:textId="77777777" w:rsidR="00BB1805" w:rsidRPr="00FD0425" w:rsidRDefault="00BB1805" w:rsidP="00BB1805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02697762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3159E01" w14:textId="77777777" w:rsidR="00BB1805" w:rsidRPr="00FD0425" w:rsidRDefault="00BB1805" w:rsidP="00BB1805">
      <w:pPr>
        <w:pStyle w:val="PL"/>
      </w:pPr>
      <w:r w:rsidRPr="00FD0425">
        <w:t>}</w:t>
      </w:r>
    </w:p>
    <w:p w14:paraId="0F5B5713" w14:textId="77777777" w:rsidR="00BB1805" w:rsidRPr="00FD0425" w:rsidRDefault="00BB1805" w:rsidP="00BB1805">
      <w:pPr>
        <w:pStyle w:val="PL"/>
      </w:pPr>
    </w:p>
    <w:p w14:paraId="3E281BB1" w14:textId="77777777" w:rsidR="00BB1805" w:rsidRPr="00FD0425" w:rsidRDefault="00BB1805" w:rsidP="00BB1805">
      <w:pPr>
        <w:pStyle w:val="PL"/>
      </w:pPr>
    </w:p>
    <w:p w14:paraId="23BB1A16" w14:textId="77777777" w:rsidR="00BB1805" w:rsidRPr="00FD0425" w:rsidRDefault="00BB1805" w:rsidP="00BB1805">
      <w:pPr>
        <w:pStyle w:val="PL"/>
      </w:pPr>
      <w:r w:rsidRPr="00FD0425">
        <w:t>SymbolAllocation-in-Slot-AllUL ::= SEQUENCE {</w:t>
      </w:r>
    </w:p>
    <w:p w14:paraId="5BE48E17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6A2BE8DC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1913E54" w14:textId="77777777" w:rsidR="00BB1805" w:rsidRPr="00FD0425" w:rsidRDefault="00BB1805" w:rsidP="00BB1805">
      <w:pPr>
        <w:pStyle w:val="PL"/>
      </w:pPr>
      <w:r w:rsidRPr="00FD0425">
        <w:t>}</w:t>
      </w:r>
    </w:p>
    <w:p w14:paraId="2C10E067" w14:textId="77777777" w:rsidR="00BB1805" w:rsidRPr="00FD0425" w:rsidRDefault="00BB1805" w:rsidP="00BB1805">
      <w:pPr>
        <w:pStyle w:val="PL"/>
      </w:pPr>
    </w:p>
    <w:p w14:paraId="1E7D98A0" w14:textId="77777777" w:rsidR="00BB1805" w:rsidRPr="00FD0425" w:rsidRDefault="00BB1805" w:rsidP="00BB1805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5354F75C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7DA257F7" w14:textId="77777777" w:rsidR="00BB1805" w:rsidRPr="00FD0425" w:rsidRDefault="00BB1805" w:rsidP="00BB1805">
      <w:pPr>
        <w:pStyle w:val="PL"/>
      </w:pPr>
      <w:r w:rsidRPr="00FD0425">
        <w:t>}</w:t>
      </w:r>
    </w:p>
    <w:p w14:paraId="58158CE0" w14:textId="77777777" w:rsidR="00BB1805" w:rsidRPr="00FD0425" w:rsidRDefault="00BB1805" w:rsidP="00BB1805">
      <w:pPr>
        <w:pStyle w:val="PL"/>
      </w:pPr>
    </w:p>
    <w:p w14:paraId="4DCA47D0" w14:textId="77777777" w:rsidR="00BB1805" w:rsidRPr="00FD0425" w:rsidRDefault="00BB1805" w:rsidP="00BB1805">
      <w:pPr>
        <w:pStyle w:val="PL"/>
      </w:pPr>
    </w:p>
    <w:p w14:paraId="6431D99E" w14:textId="77777777" w:rsidR="00BB1805" w:rsidRPr="00FD0425" w:rsidRDefault="00BB1805" w:rsidP="00BB1805">
      <w:pPr>
        <w:pStyle w:val="PL"/>
      </w:pPr>
      <w:r w:rsidRPr="00FD0425">
        <w:t>SymbolAllocation-in-Slot-BothDLandUL ::= SEQUENCE {</w:t>
      </w:r>
    </w:p>
    <w:p w14:paraId="6776612E" w14:textId="77777777" w:rsidR="00BB1805" w:rsidRPr="00FD0425" w:rsidRDefault="00BB1805" w:rsidP="00BB1805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437B194C" w14:textId="77777777" w:rsidR="00BB1805" w:rsidRPr="00FD0425" w:rsidRDefault="00BB1805" w:rsidP="00BB1805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64864E8D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0F805E2D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AA9ADDA" w14:textId="77777777" w:rsidR="00BB1805" w:rsidRPr="00FD0425" w:rsidRDefault="00BB1805" w:rsidP="00BB1805">
      <w:pPr>
        <w:pStyle w:val="PL"/>
      </w:pPr>
      <w:r w:rsidRPr="00FD0425">
        <w:t>}</w:t>
      </w:r>
    </w:p>
    <w:p w14:paraId="6A7F654D" w14:textId="77777777" w:rsidR="00BB1805" w:rsidRPr="00FD0425" w:rsidRDefault="00BB1805" w:rsidP="00BB1805">
      <w:pPr>
        <w:pStyle w:val="PL"/>
      </w:pPr>
    </w:p>
    <w:p w14:paraId="345E2466" w14:textId="77777777" w:rsidR="00BB1805" w:rsidRPr="00FD0425" w:rsidRDefault="00BB1805" w:rsidP="00BB1805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1AA72656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9767D72" w14:textId="77777777" w:rsidR="00BB1805" w:rsidRPr="00FD0425" w:rsidRDefault="00BB1805" w:rsidP="00BB1805">
      <w:pPr>
        <w:pStyle w:val="PL"/>
      </w:pPr>
      <w:r w:rsidRPr="00FD0425">
        <w:t>}</w:t>
      </w:r>
    </w:p>
    <w:p w14:paraId="71B74DD6" w14:textId="77777777" w:rsidR="00BB1805" w:rsidRPr="00FD0425" w:rsidRDefault="00BB1805" w:rsidP="00BB1805">
      <w:pPr>
        <w:pStyle w:val="PL"/>
      </w:pPr>
    </w:p>
    <w:p w14:paraId="2031F944" w14:textId="77777777" w:rsidR="00BB1805" w:rsidRPr="00FD0425" w:rsidRDefault="00BB1805" w:rsidP="00BB1805">
      <w:pPr>
        <w:pStyle w:val="PL"/>
        <w:outlineLvl w:val="3"/>
      </w:pPr>
      <w:r w:rsidRPr="00FD0425">
        <w:t>-- T</w:t>
      </w:r>
    </w:p>
    <w:p w14:paraId="3834562F" w14:textId="77777777" w:rsidR="00BB1805" w:rsidRPr="00FD0425" w:rsidRDefault="00BB1805" w:rsidP="00BB1805">
      <w:pPr>
        <w:pStyle w:val="PL"/>
      </w:pPr>
    </w:p>
    <w:p w14:paraId="4ADB108E" w14:textId="77777777" w:rsidR="00BB1805" w:rsidRPr="00FD0425" w:rsidRDefault="00BB1805" w:rsidP="00BB1805">
      <w:pPr>
        <w:pStyle w:val="PL"/>
      </w:pPr>
    </w:p>
    <w:p w14:paraId="5116FC5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79DC6162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1690F87F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5299D868" w14:textId="77777777" w:rsidR="00BB1805" w:rsidRPr="00FD0425" w:rsidRDefault="00BB1805" w:rsidP="00BB1805">
      <w:pPr>
        <w:pStyle w:val="PL"/>
        <w:rPr>
          <w:snapToGrid w:val="0"/>
        </w:rPr>
      </w:pPr>
      <w:bookmarkStart w:id="965" w:name="_Hlk513554726"/>
      <w:r w:rsidRPr="00FD0425">
        <w:rPr>
          <w:snapToGrid w:val="0"/>
        </w:rPr>
        <w:t>TAISupport-List</w:t>
      </w:r>
      <w:bookmarkEnd w:id="965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730FF76D" w14:textId="77777777" w:rsidR="00BB1805" w:rsidRPr="00FD0425" w:rsidRDefault="00BB1805" w:rsidP="00BB1805">
      <w:pPr>
        <w:pStyle w:val="PL"/>
        <w:rPr>
          <w:snapToGrid w:val="0"/>
        </w:rPr>
      </w:pPr>
    </w:p>
    <w:p w14:paraId="469415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9FC12B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1666F4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06B94D4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0DD59CA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E80E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8A0822" w14:textId="77777777" w:rsidR="00BB1805" w:rsidRPr="00FD0425" w:rsidRDefault="00BB1805" w:rsidP="00BB1805">
      <w:pPr>
        <w:pStyle w:val="PL"/>
        <w:rPr>
          <w:snapToGrid w:val="0"/>
        </w:rPr>
      </w:pPr>
    </w:p>
    <w:p w14:paraId="0D66BEE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39B70A8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1C7A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86BCC0" w14:textId="77777777" w:rsidR="00BB1805" w:rsidRPr="00FD0425" w:rsidRDefault="00BB1805" w:rsidP="00BB1805">
      <w:pPr>
        <w:pStyle w:val="PL"/>
        <w:rPr>
          <w:snapToGrid w:val="0"/>
        </w:rPr>
      </w:pPr>
    </w:p>
    <w:p w14:paraId="7D03ED62" w14:textId="77777777" w:rsidR="00BB1805" w:rsidRPr="00FD0425" w:rsidRDefault="00BB1805" w:rsidP="00BB1805">
      <w:pPr>
        <w:pStyle w:val="PL"/>
      </w:pPr>
    </w:p>
    <w:p w14:paraId="1AB6CE6D" w14:textId="77777777" w:rsidR="00BB1805" w:rsidRPr="00FD0425" w:rsidRDefault="00BB1805" w:rsidP="00BB1805">
      <w:pPr>
        <w:pStyle w:val="PL"/>
      </w:pPr>
      <w:r w:rsidRPr="00FD0425">
        <w:t>Target-CGI ::= CHOICE {</w:t>
      </w:r>
    </w:p>
    <w:p w14:paraId="7219EEF5" w14:textId="77777777" w:rsidR="00BB1805" w:rsidRPr="00FD0425" w:rsidRDefault="00BB1805" w:rsidP="00BB180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67F11228" w14:textId="77777777" w:rsidR="00BB1805" w:rsidRPr="005C4F5C" w:rsidRDefault="00BB1805" w:rsidP="00BB1805">
      <w:pPr>
        <w:pStyle w:val="PL"/>
        <w:rPr>
          <w:lang w:val="pl-PL"/>
        </w:rPr>
      </w:pPr>
      <w:r w:rsidRPr="00FD0425">
        <w:tab/>
      </w:r>
      <w:r w:rsidRPr="005C4F5C">
        <w:rPr>
          <w:lang w:val="pl-PL"/>
        </w:rPr>
        <w:t>e-utra</w:t>
      </w:r>
      <w:r w:rsidRPr="005C4F5C">
        <w:rPr>
          <w:lang w:val="pl-PL"/>
        </w:rPr>
        <w:tab/>
      </w:r>
      <w:r w:rsidRPr="005C4F5C">
        <w:rPr>
          <w:lang w:val="pl-PL"/>
        </w:rPr>
        <w:tab/>
      </w:r>
      <w:r w:rsidRPr="005C4F5C">
        <w:rPr>
          <w:lang w:val="pl-PL"/>
        </w:rPr>
        <w:tab/>
      </w:r>
      <w:r w:rsidRPr="005C4F5C">
        <w:rPr>
          <w:lang w:val="pl-PL"/>
        </w:rPr>
        <w:tab/>
      </w:r>
      <w:r w:rsidRPr="005C4F5C">
        <w:rPr>
          <w:lang w:val="pl-PL"/>
        </w:rPr>
        <w:tab/>
      </w:r>
      <w:r w:rsidRPr="005C4F5C">
        <w:rPr>
          <w:lang w:val="pl-PL"/>
        </w:rPr>
        <w:tab/>
        <w:t>E-UTRA-CGI,</w:t>
      </w:r>
    </w:p>
    <w:p w14:paraId="26526AC4" w14:textId="77777777" w:rsidR="00BB1805" w:rsidRPr="00FD0425" w:rsidRDefault="00BB1805" w:rsidP="00BB1805">
      <w:pPr>
        <w:pStyle w:val="PL"/>
      </w:pPr>
      <w:r w:rsidRPr="005C4F5C">
        <w:rPr>
          <w:lang w:val="pl-PL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2D699B3" w14:textId="77777777" w:rsidR="00BB1805" w:rsidRPr="00FD0425" w:rsidRDefault="00BB1805" w:rsidP="00BB1805">
      <w:pPr>
        <w:pStyle w:val="PL"/>
      </w:pPr>
      <w:r w:rsidRPr="00FD0425">
        <w:t>}</w:t>
      </w:r>
    </w:p>
    <w:p w14:paraId="3DD34038" w14:textId="77777777" w:rsidR="00BB1805" w:rsidRPr="00FD0425" w:rsidRDefault="00BB1805" w:rsidP="00BB1805">
      <w:pPr>
        <w:pStyle w:val="PL"/>
      </w:pPr>
    </w:p>
    <w:p w14:paraId="6C53762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8E9109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2E108E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23DC4B2" w14:textId="77777777" w:rsidR="00BB1805" w:rsidRPr="00FD0425" w:rsidRDefault="00BB1805" w:rsidP="00BB1805">
      <w:pPr>
        <w:pStyle w:val="PL"/>
      </w:pPr>
    </w:p>
    <w:p w14:paraId="16AFA17B" w14:textId="77777777" w:rsidR="00BB1805" w:rsidRPr="00FD0425" w:rsidRDefault="00BB1805" w:rsidP="00BB1805">
      <w:pPr>
        <w:pStyle w:val="PL"/>
      </w:pPr>
    </w:p>
    <w:p w14:paraId="6AD2B21A" w14:textId="77777777" w:rsidR="00BB1805" w:rsidRDefault="00BB1805" w:rsidP="00BB1805">
      <w:pPr>
        <w:pStyle w:val="PL"/>
        <w:rPr>
          <w:ins w:id="966" w:author="Nokia (rapporteur)" w:date="2020-04-02T13:05:00Z"/>
        </w:rPr>
      </w:pPr>
      <w:ins w:id="967" w:author="Nokia (rapporteur)" w:date="2020-04-02T13:05:00Z">
        <w:r>
          <w:rPr>
            <w:snapToGrid w:val="0"/>
          </w:rPr>
          <w:t>TargetCellList ::= SEQUENCE (SIZE(1..</w:t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  <w:r w:rsidRPr="008C015C">
          <w:rPr>
            <w:snapToGrid w:val="0"/>
          </w:rPr>
          <w:t>))</w:t>
        </w:r>
        <w:r>
          <w:rPr>
            <w:snapToGrid w:val="0"/>
          </w:rPr>
          <w:t xml:space="preserve"> </w:t>
        </w:r>
        <w:r w:rsidRPr="008C015C">
          <w:rPr>
            <w:snapToGrid w:val="0"/>
          </w:rPr>
          <w:t xml:space="preserve">OF </w:t>
        </w:r>
        <w:r>
          <w:rPr>
            <w:snapToGrid w:val="0"/>
          </w:rPr>
          <w:t>TargetCellList</w:t>
        </w:r>
        <w:r>
          <w:t>-Item</w:t>
        </w:r>
      </w:ins>
    </w:p>
    <w:p w14:paraId="300785DF" w14:textId="77777777" w:rsidR="00BB1805" w:rsidRDefault="00BB1805" w:rsidP="00BB1805">
      <w:pPr>
        <w:pStyle w:val="PL"/>
        <w:rPr>
          <w:ins w:id="968" w:author="Nokia (rapporteur)" w:date="2020-04-02T13:05:00Z"/>
        </w:rPr>
      </w:pPr>
    </w:p>
    <w:p w14:paraId="2BA785F8" w14:textId="77777777" w:rsidR="00BB1805" w:rsidRPr="0094372E" w:rsidRDefault="00BB1805" w:rsidP="00BB1805">
      <w:pPr>
        <w:pStyle w:val="PL"/>
        <w:rPr>
          <w:ins w:id="969" w:author="Nokia (rapporteur)" w:date="2020-04-02T13:05:00Z"/>
        </w:rPr>
      </w:pPr>
      <w:ins w:id="970" w:author="Nokia (rapporteur)" w:date="2020-04-02T13:05:00Z">
        <w:r>
          <w:rPr>
            <w:snapToGrid w:val="0"/>
          </w:rPr>
          <w:t xml:space="preserve">TargetCellList-Item </w:t>
        </w:r>
        <w:r>
          <w:t xml:space="preserve">::= </w:t>
        </w:r>
        <w:r w:rsidRPr="0094372E">
          <w:t>SEQUENCE {</w:t>
        </w:r>
      </w:ins>
    </w:p>
    <w:p w14:paraId="54CB3949" w14:textId="77777777" w:rsidR="00BB1805" w:rsidRDefault="00BB1805" w:rsidP="00BB1805">
      <w:pPr>
        <w:pStyle w:val="PL"/>
        <w:rPr>
          <w:ins w:id="971" w:author="Nokia (rapporteur)" w:date="2020-04-02T13:05:00Z"/>
        </w:rPr>
      </w:pPr>
      <w:ins w:id="972" w:author="Nokia (rapporteur)" w:date="2020-04-02T13:05:00Z">
        <w:r>
          <w:tab/>
          <w:t>target-cell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</w:t>
        </w:r>
        <w:r w:rsidRPr="0092227E">
          <w:t>-CGI</w:t>
        </w:r>
        <w:r>
          <w:t>,</w:t>
        </w:r>
      </w:ins>
    </w:p>
    <w:p w14:paraId="13617638" w14:textId="77777777" w:rsidR="00BB1805" w:rsidRPr="0094372E" w:rsidRDefault="00BB1805" w:rsidP="00BB1805">
      <w:pPr>
        <w:pStyle w:val="PL"/>
        <w:rPr>
          <w:ins w:id="973" w:author="Nokia (rapporteur)" w:date="2020-04-02T13:05:00Z"/>
        </w:rPr>
      </w:pPr>
      <w:ins w:id="974" w:author="Nokia (rapporteur)" w:date="2020-04-02T13:05:00Z">
        <w:r w:rsidRPr="0094372E">
          <w:tab/>
          <w:t>iE-Extensions</w:t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>
          <w:tab/>
        </w:r>
        <w:r>
          <w:tab/>
        </w:r>
        <w:r w:rsidRPr="0094372E">
          <w:t xml:space="preserve">ProtocolExtensionContainer { { </w:t>
        </w:r>
        <w:r>
          <w:rPr>
            <w:snapToGrid w:val="0"/>
          </w:rPr>
          <w:t>TargetCellList</w:t>
        </w:r>
        <w:r>
          <w:t>-Item</w:t>
        </w:r>
        <w:r w:rsidRPr="0094372E">
          <w:t>-ExtIEs} } OPTIONAL</w:t>
        </w:r>
      </w:ins>
    </w:p>
    <w:p w14:paraId="1D010DE0" w14:textId="77777777" w:rsidR="00BB1805" w:rsidRPr="0094372E" w:rsidRDefault="00BB1805" w:rsidP="00BB1805">
      <w:pPr>
        <w:pStyle w:val="PL"/>
        <w:rPr>
          <w:ins w:id="975" w:author="Nokia (rapporteur)" w:date="2020-04-02T13:05:00Z"/>
        </w:rPr>
      </w:pPr>
      <w:ins w:id="976" w:author="Nokia (rapporteur)" w:date="2020-04-02T13:05:00Z">
        <w:r w:rsidRPr="0094372E">
          <w:t>}</w:t>
        </w:r>
      </w:ins>
    </w:p>
    <w:p w14:paraId="4C7E0172" w14:textId="77777777" w:rsidR="00BB1805" w:rsidRPr="0094372E" w:rsidRDefault="00BB1805" w:rsidP="00BB1805">
      <w:pPr>
        <w:pStyle w:val="PL"/>
        <w:rPr>
          <w:ins w:id="977" w:author="Nokia (rapporteur)" w:date="2020-04-02T13:05:00Z"/>
        </w:rPr>
      </w:pPr>
    </w:p>
    <w:p w14:paraId="190A5FAA" w14:textId="77777777" w:rsidR="00BB1805" w:rsidRPr="0094372E" w:rsidRDefault="00BB1805" w:rsidP="00BB1805">
      <w:pPr>
        <w:pStyle w:val="PL"/>
        <w:rPr>
          <w:ins w:id="978" w:author="Nokia (rapporteur)" w:date="2020-04-02T13:05:00Z"/>
        </w:rPr>
      </w:pPr>
      <w:ins w:id="979" w:author="Nokia (rapporteur)" w:date="2020-04-02T13:05:00Z">
        <w:r>
          <w:rPr>
            <w:snapToGrid w:val="0"/>
          </w:rPr>
          <w:t>TargetCellList</w:t>
        </w:r>
        <w:r>
          <w:t>-Item-</w:t>
        </w:r>
        <w:r w:rsidRPr="0094372E">
          <w:t xml:space="preserve">ExtIEs </w:t>
        </w:r>
        <w:r>
          <w:t>XNAP-PROTOCOL-EXTENSION</w:t>
        </w:r>
        <w:r w:rsidRPr="0094372E">
          <w:t xml:space="preserve"> ::= {</w:t>
        </w:r>
      </w:ins>
    </w:p>
    <w:p w14:paraId="3E04A9CA" w14:textId="77777777" w:rsidR="00BB1805" w:rsidRPr="0094372E" w:rsidRDefault="00BB1805" w:rsidP="00BB1805">
      <w:pPr>
        <w:pStyle w:val="PL"/>
        <w:rPr>
          <w:ins w:id="980" w:author="Nokia (rapporteur)" w:date="2020-04-02T13:05:00Z"/>
        </w:rPr>
      </w:pPr>
      <w:ins w:id="981" w:author="Nokia (rapporteur)" w:date="2020-04-02T13:05:00Z">
        <w:r w:rsidRPr="0094372E">
          <w:tab/>
          <w:t>...</w:t>
        </w:r>
      </w:ins>
    </w:p>
    <w:p w14:paraId="53F28A97" w14:textId="77777777" w:rsidR="00BB1805" w:rsidRDefault="00BB1805" w:rsidP="00BB1805">
      <w:pPr>
        <w:pStyle w:val="PL"/>
        <w:rPr>
          <w:ins w:id="982" w:author="Nokia (rapporteur)" w:date="2020-04-02T13:05:00Z"/>
        </w:rPr>
      </w:pPr>
      <w:ins w:id="983" w:author="Nokia (rapporteur)" w:date="2020-04-02T13:05:00Z">
        <w:r w:rsidRPr="0094372E">
          <w:t>}</w:t>
        </w:r>
      </w:ins>
    </w:p>
    <w:p w14:paraId="1ABBA564" w14:textId="77777777" w:rsidR="00BB1805" w:rsidRDefault="00BB1805" w:rsidP="00BB1805">
      <w:pPr>
        <w:pStyle w:val="PL"/>
        <w:rPr>
          <w:ins w:id="984" w:author="Nokia (rapporteur)" w:date="2020-04-02T13:05:00Z"/>
        </w:rPr>
      </w:pPr>
    </w:p>
    <w:p w14:paraId="2BC49B56" w14:textId="77777777" w:rsidR="00BB1805" w:rsidRDefault="00BB1805" w:rsidP="00BB1805">
      <w:pPr>
        <w:pStyle w:val="PL"/>
        <w:rPr>
          <w:ins w:id="985" w:author="Nokia (rapporteur)" w:date="2020-04-02T13:05:00Z"/>
        </w:rPr>
      </w:pPr>
    </w:p>
    <w:p w14:paraId="3087F9F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TimeToWait</w:t>
      </w:r>
      <w:proofErr w:type="spellEnd"/>
      <w:r w:rsidRPr="00FD0425">
        <w:rPr>
          <w:noProof w:val="0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6B8CB298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0FAC70D3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65710F04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3D59E76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3D0FBAF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1F84F11F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4A23061B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AE1D77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</w:rPr>
        <w:t>}</w:t>
      </w:r>
    </w:p>
    <w:p w14:paraId="7EAD2808" w14:textId="77777777" w:rsidR="00BB1805" w:rsidRPr="00FD0425" w:rsidRDefault="00BB1805" w:rsidP="00BB1805">
      <w:pPr>
        <w:pStyle w:val="PL"/>
      </w:pPr>
    </w:p>
    <w:p w14:paraId="53E5B7E3" w14:textId="77777777" w:rsidR="00BB1805" w:rsidRPr="00FD0425" w:rsidRDefault="00BB1805" w:rsidP="00BB1805">
      <w:pPr>
        <w:pStyle w:val="PL"/>
        <w:rPr>
          <w:snapToGrid w:val="0"/>
        </w:rPr>
      </w:pPr>
      <w:bookmarkStart w:id="986" w:name="_Hlk521675633"/>
      <w:r w:rsidRPr="00FD0425">
        <w:rPr>
          <w:snapToGrid w:val="0"/>
        </w:rPr>
        <w:t>TNLConfigurationInfo ::= SEQUENCE {</w:t>
      </w:r>
    </w:p>
    <w:p w14:paraId="2ECC586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6858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1A4A6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01A627C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5060E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A2111A" w14:textId="77777777" w:rsidR="00BB1805" w:rsidRPr="00FD0425" w:rsidRDefault="00BB1805" w:rsidP="00BB1805">
      <w:pPr>
        <w:pStyle w:val="PL"/>
        <w:rPr>
          <w:snapToGrid w:val="0"/>
        </w:rPr>
      </w:pPr>
    </w:p>
    <w:p w14:paraId="0076E49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C2B6B8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C85C7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8FA7AF" w14:textId="77777777" w:rsidR="00BB1805" w:rsidRPr="00FD0425" w:rsidRDefault="00BB1805" w:rsidP="00BB1805">
      <w:pPr>
        <w:pStyle w:val="PL"/>
        <w:rPr>
          <w:snapToGrid w:val="0"/>
        </w:rPr>
      </w:pPr>
    </w:p>
    <w:p w14:paraId="37209A60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78CF1862" w14:textId="77777777" w:rsidR="00BB1805" w:rsidRPr="00FD0425" w:rsidRDefault="00BB1805" w:rsidP="00BB1805">
      <w:pPr>
        <w:pStyle w:val="PL"/>
      </w:pPr>
    </w:p>
    <w:p w14:paraId="3BE75AB1" w14:textId="77777777" w:rsidR="00BB1805" w:rsidRPr="00FD0425" w:rsidRDefault="00BB1805" w:rsidP="00BB1805">
      <w:pPr>
        <w:pStyle w:val="PL"/>
      </w:pPr>
      <w:r w:rsidRPr="00FD0425">
        <w:t>TNLA-To-Add-Item ::= SEQUENCE {</w:t>
      </w:r>
    </w:p>
    <w:p w14:paraId="358F1224" w14:textId="77777777" w:rsidR="00BB1805" w:rsidRPr="00FD0425" w:rsidRDefault="00BB1805" w:rsidP="00BB180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CB7C0C0" w14:textId="77777777" w:rsidR="00BB1805" w:rsidRPr="00FD0425" w:rsidRDefault="00BB1805" w:rsidP="00BB180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406A5F24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4BD0B64E" w14:textId="77777777" w:rsidR="00BB1805" w:rsidRPr="00FD0425" w:rsidRDefault="00BB1805" w:rsidP="00BB1805">
      <w:pPr>
        <w:pStyle w:val="PL"/>
      </w:pPr>
      <w:r w:rsidRPr="00FD0425">
        <w:t>}</w:t>
      </w:r>
    </w:p>
    <w:p w14:paraId="20EE9A17" w14:textId="77777777" w:rsidR="00BB1805" w:rsidRPr="00FD0425" w:rsidRDefault="00BB1805" w:rsidP="00BB1805">
      <w:pPr>
        <w:pStyle w:val="PL"/>
      </w:pPr>
    </w:p>
    <w:p w14:paraId="7C9A3054" w14:textId="77777777" w:rsidR="00BB1805" w:rsidRPr="00FD0425" w:rsidRDefault="00BB1805" w:rsidP="00BB1805">
      <w:pPr>
        <w:pStyle w:val="PL"/>
      </w:pPr>
      <w:r w:rsidRPr="00FD0425">
        <w:t>TNLA-To-Add-Item-ExtIEs XNAP-PROTOCOL-EXTENSION ::= {</w:t>
      </w:r>
    </w:p>
    <w:p w14:paraId="423D0DC3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B45C66F" w14:textId="77777777" w:rsidR="00BB1805" w:rsidRPr="00FD0425" w:rsidRDefault="00BB1805" w:rsidP="00BB1805">
      <w:pPr>
        <w:pStyle w:val="PL"/>
      </w:pPr>
      <w:r w:rsidRPr="00FD0425">
        <w:t>}</w:t>
      </w:r>
    </w:p>
    <w:p w14:paraId="7EDA6CEF" w14:textId="77777777" w:rsidR="00BB1805" w:rsidRPr="00FD0425" w:rsidRDefault="00BB1805" w:rsidP="00BB1805">
      <w:pPr>
        <w:pStyle w:val="PL"/>
      </w:pPr>
    </w:p>
    <w:p w14:paraId="1C91FA26" w14:textId="77777777" w:rsidR="00BB1805" w:rsidRPr="00FD0425" w:rsidRDefault="00BB1805" w:rsidP="00BB1805">
      <w:pPr>
        <w:pStyle w:val="PL"/>
        <w:rPr>
          <w:snapToGrid w:val="0"/>
        </w:rPr>
      </w:pPr>
    </w:p>
    <w:p w14:paraId="273637E2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660A95CB" w14:textId="77777777" w:rsidR="00BB1805" w:rsidRPr="00FD0425" w:rsidRDefault="00BB1805" w:rsidP="00BB1805">
      <w:pPr>
        <w:pStyle w:val="PL"/>
      </w:pPr>
    </w:p>
    <w:p w14:paraId="3F216B88" w14:textId="77777777" w:rsidR="00BB1805" w:rsidRPr="00FD0425" w:rsidRDefault="00BB1805" w:rsidP="00BB1805">
      <w:pPr>
        <w:pStyle w:val="PL"/>
      </w:pPr>
      <w:r w:rsidRPr="00FD0425">
        <w:t>TNLA-To-Update-Item::= SEQUENCE {</w:t>
      </w:r>
    </w:p>
    <w:p w14:paraId="002711A2" w14:textId="77777777" w:rsidR="00BB1805" w:rsidRPr="00FD0425" w:rsidRDefault="00BB1805" w:rsidP="00BB180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5DC236E" w14:textId="77777777" w:rsidR="00BB1805" w:rsidRPr="00FD0425" w:rsidRDefault="00BB1805" w:rsidP="00BB180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194819EB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7E16FDE5" w14:textId="77777777" w:rsidR="00BB1805" w:rsidRPr="00FD0425" w:rsidRDefault="00BB1805" w:rsidP="00BB1805">
      <w:pPr>
        <w:pStyle w:val="PL"/>
      </w:pPr>
      <w:r w:rsidRPr="00FD0425">
        <w:t>}</w:t>
      </w:r>
    </w:p>
    <w:p w14:paraId="53173CDE" w14:textId="77777777" w:rsidR="00BB1805" w:rsidRPr="00FD0425" w:rsidRDefault="00BB1805" w:rsidP="00BB1805">
      <w:pPr>
        <w:pStyle w:val="PL"/>
      </w:pPr>
    </w:p>
    <w:p w14:paraId="3D86E219" w14:textId="77777777" w:rsidR="00BB1805" w:rsidRPr="00FD0425" w:rsidRDefault="00BB1805" w:rsidP="00BB1805">
      <w:pPr>
        <w:pStyle w:val="PL"/>
      </w:pPr>
      <w:r w:rsidRPr="00FD0425">
        <w:t>TNLA-To-Update-Item-ExtIEs XNAP-PROTOCOL-EXTENSION ::= {</w:t>
      </w:r>
    </w:p>
    <w:p w14:paraId="7A9C9D90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5559E43" w14:textId="77777777" w:rsidR="00BB1805" w:rsidRPr="00FD0425" w:rsidRDefault="00BB1805" w:rsidP="00BB1805">
      <w:pPr>
        <w:pStyle w:val="PL"/>
      </w:pPr>
      <w:r w:rsidRPr="00FD0425">
        <w:t>}</w:t>
      </w:r>
    </w:p>
    <w:p w14:paraId="20A56169" w14:textId="77777777" w:rsidR="00BB1805" w:rsidRPr="00FD0425" w:rsidRDefault="00BB1805" w:rsidP="00BB1805">
      <w:pPr>
        <w:pStyle w:val="PL"/>
        <w:rPr>
          <w:snapToGrid w:val="0"/>
        </w:rPr>
      </w:pPr>
    </w:p>
    <w:p w14:paraId="0396B04C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46F5FB19" w14:textId="77777777" w:rsidR="00BB1805" w:rsidRPr="00FD0425" w:rsidRDefault="00BB1805" w:rsidP="00BB1805">
      <w:pPr>
        <w:pStyle w:val="PL"/>
      </w:pPr>
    </w:p>
    <w:p w14:paraId="65AEBD5B" w14:textId="77777777" w:rsidR="00BB1805" w:rsidRPr="00FD0425" w:rsidRDefault="00BB1805" w:rsidP="00BB1805">
      <w:pPr>
        <w:pStyle w:val="PL"/>
      </w:pPr>
      <w:r w:rsidRPr="00FD0425">
        <w:t>TNLA-To-Remove-Item::= SEQUENCE {</w:t>
      </w:r>
    </w:p>
    <w:p w14:paraId="7BA32CA3" w14:textId="77777777" w:rsidR="00BB1805" w:rsidRPr="00FD0425" w:rsidRDefault="00BB1805" w:rsidP="00BB180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DF46E96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6543569E" w14:textId="77777777" w:rsidR="00BB1805" w:rsidRPr="00FD0425" w:rsidRDefault="00BB1805" w:rsidP="00BB1805">
      <w:pPr>
        <w:pStyle w:val="PL"/>
      </w:pPr>
      <w:r w:rsidRPr="00FD0425">
        <w:t>}</w:t>
      </w:r>
    </w:p>
    <w:p w14:paraId="635EDB57" w14:textId="77777777" w:rsidR="00BB1805" w:rsidRPr="00FD0425" w:rsidRDefault="00BB1805" w:rsidP="00BB1805">
      <w:pPr>
        <w:pStyle w:val="PL"/>
      </w:pPr>
    </w:p>
    <w:p w14:paraId="491180AE" w14:textId="77777777" w:rsidR="00BB1805" w:rsidRPr="00FD0425" w:rsidRDefault="00BB1805" w:rsidP="00BB1805">
      <w:pPr>
        <w:pStyle w:val="PL"/>
      </w:pPr>
      <w:r w:rsidRPr="00FD0425">
        <w:t>TNLA-To-Remove-Item-ExtIEs XNAP-PROTOCOL-EXTENSION ::= {</w:t>
      </w:r>
    </w:p>
    <w:p w14:paraId="3F827884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0B56299C" w14:textId="77777777" w:rsidR="00BB1805" w:rsidRPr="00FD0425" w:rsidRDefault="00BB1805" w:rsidP="00BB1805">
      <w:pPr>
        <w:pStyle w:val="PL"/>
      </w:pPr>
      <w:r w:rsidRPr="00FD0425">
        <w:t>}</w:t>
      </w:r>
    </w:p>
    <w:p w14:paraId="03870E5B" w14:textId="77777777" w:rsidR="00BB1805" w:rsidRPr="00FD0425" w:rsidRDefault="00BB1805" w:rsidP="00BB1805">
      <w:pPr>
        <w:pStyle w:val="PL"/>
        <w:rPr>
          <w:snapToGrid w:val="0"/>
        </w:rPr>
      </w:pPr>
    </w:p>
    <w:p w14:paraId="6F3E73E0" w14:textId="77777777" w:rsidR="00BB1805" w:rsidRPr="00FD0425" w:rsidRDefault="00BB1805" w:rsidP="00BB1805">
      <w:pPr>
        <w:pStyle w:val="PL"/>
        <w:rPr>
          <w:snapToGrid w:val="0"/>
        </w:rPr>
      </w:pPr>
    </w:p>
    <w:p w14:paraId="49F048C4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222472BA" w14:textId="77777777" w:rsidR="00BB1805" w:rsidRPr="00FD0425" w:rsidRDefault="00BB1805" w:rsidP="00BB1805">
      <w:pPr>
        <w:pStyle w:val="PL"/>
      </w:pPr>
    </w:p>
    <w:p w14:paraId="6B521625" w14:textId="77777777" w:rsidR="00BB1805" w:rsidRPr="00FD0425" w:rsidRDefault="00BB1805" w:rsidP="00BB1805">
      <w:pPr>
        <w:pStyle w:val="PL"/>
      </w:pPr>
      <w:r w:rsidRPr="00FD0425">
        <w:t>TNLA-Setup-Item ::= SEQUENCE {</w:t>
      </w:r>
    </w:p>
    <w:p w14:paraId="47287BB5" w14:textId="77777777" w:rsidR="00BB1805" w:rsidRPr="00FD0425" w:rsidRDefault="00BB1805" w:rsidP="00BB180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71EA8BD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6E3C60A1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D53F800" w14:textId="77777777" w:rsidR="00BB1805" w:rsidRPr="00FD0425" w:rsidRDefault="00BB1805" w:rsidP="00BB1805">
      <w:pPr>
        <w:pStyle w:val="PL"/>
      </w:pPr>
      <w:r w:rsidRPr="00FD0425">
        <w:t>}</w:t>
      </w:r>
    </w:p>
    <w:p w14:paraId="395DE70D" w14:textId="77777777" w:rsidR="00BB1805" w:rsidRPr="00FD0425" w:rsidRDefault="00BB1805" w:rsidP="00BB1805">
      <w:pPr>
        <w:pStyle w:val="PL"/>
      </w:pPr>
    </w:p>
    <w:p w14:paraId="6275A966" w14:textId="77777777" w:rsidR="00BB1805" w:rsidRPr="00FD0425" w:rsidRDefault="00BB1805" w:rsidP="00BB1805">
      <w:pPr>
        <w:pStyle w:val="PL"/>
      </w:pPr>
      <w:r w:rsidRPr="00FD0425">
        <w:t>TNLA-Setup-Item-ExtIEs XNAP-PROTOCOL-EXTENSION ::= {</w:t>
      </w:r>
    </w:p>
    <w:p w14:paraId="56F0996D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73ACF99" w14:textId="77777777" w:rsidR="00BB1805" w:rsidRPr="00FD0425" w:rsidRDefault="00BB1805" w:rsidP="00BB1805">
      <w:pPr>
        <w:pStyle w:val="PL"/>
      </w:pPr>
      <w:r w:rsidRPr="00FD0425">
        <w:t>}</w:t>
      </w:r>
    </w:p>
    <w:p w14:paraId="563B1B17" w14:textId="77777777" w:rsidR="00BB1805" w:rsidRPr="00FD0425" w:rsidRDefault="00BB1805" w:rsidP="00BB1805">
      <w:pPr>
        <w:pStyle w:val="PL"/>
      </w:pPr>
    </w:p>
    <w:p w14:paraId="348B1A85" w14:textId="77777777" w:rsidR="00BB1805" w:rsidRPr="00FD0425" w:rsidRDefault="00BB1805" w:rsidP="00BB1805">
      <w:pPr>
        <w:pStyle w:val="PL"/>
        <w:rPr>
          <w:snapToGrid w:val="0"/>
        </w:rPr>
      </w:pPr>
    </w:p>
    <w:p w14:paraId="57854000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2DF5181E" w14:textId="77777777" w:rsidR="00BB1805" w:rsidRPr="00FD0425" w:rsidRDefault="00BB1805" w:rsidP="00BB1805">
      <w:pPr>
        <w:pStyle w:val="PL"/>
      </w:pPr>
    </w:p>
    <w:p w14:paraId="2EAB01C1" w14:textId="77777777" w:rsidR="00BB1805" w:rsidRPr="00FD0425" w:rsidRDefault="00BB1805" w:rsidP="00BB1805">
      <w:pPr>
        <w:pStyle w:val="PL"/>
      </w:pPr>
      <w:r w:rsidRPr="00FD0425">
        <w:t>TNLA-Failed-To-Setup-Item ::= SEQUENCE {</w:t>
      </w:r>
    </w:p>
    <w:p w14:paraId="716F0E32" w14:textId="77777777" w:rsidR="00BB1805" w:rsidRPr="00FD0425" w:rsidRDefault="00BB1805" w:rsidP="00BB180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C80802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78C08ECF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0E33A213" w14:textId="77777777" w:rsidR="00BB1805" w:rsidRPr="00FD0425" w:rsidRDefault="00BB1805" w:rsidP="00BB1805">
      <w:pPr>
        <w:pStyle w:val="PL"/>
      </w:pPr>
      <w:r w:rsidRPr="00FD0425">
        <w:t>}</w:t>
      </w:r>
    </w:p>
    <w:p w14:paraId="6DDD6494" w14:textId="77777777" w:rsidR="00BB1805" w:rsidRPr="00FD0425" w:rsidRDefault="00BB1805" w:rsidP="00BB1805">
      <w:pPr>
        <w:pStyle w:val="PL"/>
      </w:pPr>
    </w:p>
    <w:p w14:paraId="61686C03" w14:textId="77777777" w:rsidR="00BB1805" w:rsidRPr="00FD0425" w:rsidRDefault="00BB1805" w:rsidP="00BB1805">
      <w:pPr>
        <w:pStyle w:val="PL"/>
      </w:pPr>
      <w:r w:rsidRPr="00FD0425">
        <w:t>TNLA-Failed-To-Setup-Item-ExtIEs XNAP-PROTOCOL-EXTENSION ::= {</w:t>
      </w:r>
    </w:p>
    <w:p w14:paraId="7E049ECE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24D3E5F" w14:textId="77777777" w:rsidR="00BB1805" w:rsidRPr="00FD0425" w:rsidRDefault="00BB1805" w:rsidP="00BB1805">
      <w:pPr>
        <w:pStyle w:val="PL"/>
      </w:pPr>
      <w:r w:rsidRPr="00FD0425">
        <w:t>}</w:t>
      </w:r>
    </w:p>
    <w:bookmarkEnd w:id="986"/>
    <w:p w14:paraId="385E8DF7" w14:textId="77777777" w:rsidR="00BB1805" w:rsidRPr="00FD0425" w:rsidRDefault="00BB1805" w:rsidP="00BB1805">
      <w:pPr>
        <w:pStyle w:val="PL"/>
      </w:pPr>
    </w:p>
    <w:p w14:paraId="1E791333" w14:textId="77777777" w:rsidR="00BB1805" w:rsidRPr="00FD0425" w:rsidRDefault="00BB1805" w:rsidP="00BB1805">
      <w:pPr>
        <w:pStyle w:val="PL"/>
      </w:pPr>
    </w:p>
    <w:p w14:paraId="25E25688" w14:textId="77777777" w:rsidR="00BB1805" w:rsidRPr="00FD0425" w:rsidRDefault="00BB1805" w:rsidP="00BB1805">
      <w:pPr>
        <w:pStyle w:val="PL"/>
      </w:pPr>
      <w:r w:rsidRPr="00FD0425">
        <w:t>TNLAssociationUsage ::= ENUMERATED {</w:t>
      </w:r>
    </w:p>
    <w:p w14:paraId="771E726C" w14:textId="77777777" w:rsidR="00BB1805" w:rsidRPr="00FD0425" w:rsidRDefault="00BB1805" w:rsidP="00BB1805">
      <w:pPr>
        <w:pStyle w:val="PL"/>
      </w:pPr>
      <w:r w:rsidRPr="00FD0425">
        <w:tab/>
        <w:t>ue,</w:t>
      </w:r>
    </w:p>
    <w:p w14:paraId="6618A353" w14:textId="77777777" w:rsidR="00BB1805" w:rsidRPr="00FD0425" w:rsidRDefault="00BB1805" w:rsidP="00BB1805">
      <w:pPr>
        <w:pStyle w:val="PL"/>
      </w:pPr>
      <w:r w:rsidRPr="00FD0425">
        <w:tab/>
        <w:t>non-ue,</w:t>
      </w:r>
    </w:p>
    <w:p w14:paraId="5A3E9E5D" w14:textId="77777777" w:rsidR="00BB1805" w:rsidRPr="00FD0425" w:rsidRDefault="00BB1805" w:rsidP="00BB1805">
      <w:pPr>
        <w:pStyle w:val="PL"/>
      </w:pPr>
      <w:r w:rsidRPr="00FD0425">
        <w:tab/>
        <w:t xml:space="preserve">both, </w:t>
      </w:r>
    </w:p>
    <w:p w14:paraId="2F4E2F40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5777F71" w14:textId="77777777" w:rsidR="00BB1805" w:rsidRPr="00FD0425" w:rsidRDefault="00BB1805" w:rsidP="00BB1805">
      <w:pPr>
        <w:pStyle w:val="PL"/>
      </w:pPr>
      <w:r w:rsidRPr="00FD0425">
        <w:t>}</w:t>
      </w:r>
    </w:p>
    <w:p w14:paraId="3461000C" w14:textId="77777777" w:rsidR="00BB1805" w:rsidRPr="00FD0425" w:rsidRDefault="00BB1805" w:rsidP="00BB1805">
      <w:pPr>
        <w:pStyle w:val="PL"/>
      </w:pPr>
    </w:p>
    <w:p w14:paraId="084B98B7" w14:textId="77777777" w:rsidR="00BB1805" w:rsidRPr="00FD0425" w:rsidRDefault="00BB1805" w:rsidP="00BB1805">
      <w:pPr>
        <w:pStyle w:val="PL"/>
      </w:pPr>
    </w:p>
    <w:p w14:paraId="572E5B7A" w14:textId="77777777" w:rsidR="00BB1805" w:rsidRPr="00FD0425" w:rsidRDefault="00BB1805" w:rsidP="00BB1805">
      <w:pPr>
        <w:pStyle w:val="PL"/>
      </w:pPr>
      <w:r w:rsidRPr="00FD0425">
        <w:t>TransportLayerAddress ::= BIT STRING (SIZE(1..160, ...))</w:t>
      </w:r>
    </w:p>
    <w:p w14:paraId="28783D99" w14:textId="77777777" w:rsidR="00BB1805" w:rsidRPr="00FD0425" w:rsidRDefault="00BB1805" w:rsidP="00BB1805">
      <w:pPr>
        <w:pStyle w:val="PL"/>
      </w:pPr>
    </w:p>
    <w:p w14:paraId="27DFEE1A" w14:textId="77777777" w:rsidR="00BB1805" w:rsidRPr="00FD0425" w:rsidRDefault="00BB1805" w:rsidP="00BB1805">
      <w:pPr>
        <w:pStyle w:val="PL"/>
      </w:pPr>
    </w:p>
    <w:p w14:paraId="54BE14EA" w14:textId="77777777" w:rsidR="00BB1805" w:rsidRPr="00FD0425" w:rsidRDefault="00BB1805" w:rsidP="00BB1805">
      <w:pPr>
        <w:pStyle w:val="PL"/>
      </w:pPr>
      <w:bookmarkStart w:id="987" w:name="_Hlk513539477"/>
      <w:r w:rsidRPr="00FD0425">
        <w:t>TraceActivation</w:t>
      </w:r>
      <w:bookmarkEnd w:id="987"/>
      <w:r w:rsidRPr="00FD0425">
        <w:t xml:space="preserve"> ::= SEQUENCE {</w:t>
      </w:r>
    </w:p>
    <w:p w14:paraId="1B353B10" w14:textId="77777777" w:rsidR="00BB1805" w:rsidRPr="00FD0425" w:rsidRDefault="00BB1805" w:rsidP="00BB1805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6427976C" w14:textId="77777777" w:rsidR="00BB1805" w:rsidRPr="00FD0425" w:rsidRDefault="00BB1805" w:rsidP="00BB1805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5DE8F66E" w14:textId="77777777" w:rsidR="00BB1805" w:rsidRPr="00FD0425" w:rsidRDefault="00BB1805" w:rsidP="00BB1805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4D42BEE4" w14:textId="77777777" w:rsidR="00BB1805" w:rsidRPr="00FD0425" w:rsidRDefault="00BB1805" w:rsidP="00BB1805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14A1FE02" w14:textId="77777777" w:rsidR="00BB1805" w:rsidRPr="00FD0425" w:rsidRDefault="00BB1805" w:rsidP="00BB1805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259A49A7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B08449D" w14:textId="77777777" w:rsidR="00BB1805" w:rsidRPr="00FD0425" w:rsidRDefault="00BB1805" w:rsidP="00BB1805">
      <w:pPr>
        <w:pStyle w:val="PL"/>
      </w:pPr>
      <w:r w:rsidRPr="00FD0425">
        <w:t>}</w:t>
      </w:r>
    </w:p>
    <w:p w14:paraId="773D16AB" w14:textId="77777777" w:rsidR="00BB1805" w:rsidRPr="00FD0425" w:rsidRDefault="00BB1805" w:rsidP="00BB1805">
      <w:pPr>
        <w:pStyle w:val="PL"/>
      </w:pPr>
    </w:p>
    <w:p w14:paraId="7D9BA3F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6ED3E4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7AE8A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3C5E15" w14:textId="77777777" w:rsidR="00BB1805" w:rsidRPr="00FD0425" w:rsidRDefault="00BB1805" w:rsidP="00BB1805">
      <w:pPr>
        <w:pStyle w:val="PL"/>
      </w:pPr>
    </w:p>
    <w:p w14:paraId="6AF2186E" w14:textId="77777777" w:rsidR="00BB1805" w:rsidRPr="00FD0425" w:rsidRDefault="00BB1805" w:rsidP="00BB1805">
      <w:pPr>
        <w:pStyle w:val="PL"/>
      </w:pPr>
    </w:p>
    <w:p w14:paraId="64A014C4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>Trace-Depth ::= ENUMERATED {</w:t>
      </w:r>
    </w:p>
    <w:p w14:paraId="6C49971D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5E3733A9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06C5CB9D" w14:textId="77777777" w:rsidR="00BB1805" w:rsidRPr="00FD0425" w:rsidRDefault="00BB1805" w:rsidP="00BB1805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6D210B1E" w14:textId="77777777" w:rsidR="00BB1805" w:rsidRPr="00FD0425" w:rsidRDefault="00BB1805" w:rsidP="00BB1805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27B469DF" w14:textId="77777777" w:rsidR="00BB1805" w:rsidRPr="00FD0425" w:rsidRDefault="00BB1805" w:rsidP="00BB1805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4F4E601C" w14:textId="77777777" w:rsidR="00BB1805" w:rsidRPr="00FD0425" w:rsidRDefault="00BB1805" w:rsidP="00BB1805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0CC9F2AF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A6FD541" w14:textId="77777777" w:rsidR="00BB1805" w:rsidRPr="00FD0425" w:rsidRDefault="00BB1805" w:rsidP="00BB1805">
      <w:pPr>
        <w:pStyle w:val="PL"/>
      </w:pPr>
      <w:r w:rsidRPr="00FD0425">
        <w:t>}</w:t>
      </w:r>
    </w:p>
    <w:p w14:paraId="6F54E27F" w14:textId="77777777" w:rsidR="00BB1805" w:rsidRPr="00FD0425" w:rsidRDefault="00BB1805" w:rsidP="00BB1805">
      <w:pPr>
        <w:pStyle w:val="PL"/>
      </w:pPr>
    </w:p>
    <w:p w14:paraId="268211B5" w14:textId="77777777" w:rsidR="00BB1805" w:rsidRPr="00FD0425" w:rsidRDefault="00BB1805" w:rsidP="00BB1805">
      <w:pPr>
        <w:pStyle w:val="PL"/>
      </w:pPr>
    </w:p>
    <w:p w14:paraId="66EE120F" w14:textId="77777777" w:rsidR="00BB1805" w:rsidRPr="00FD0425" w:rsidRDefault="00BB1805" w:rsidP="00BB1805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 ENUMERATED {</w:t>
      </w:r>
    </w:p>
    <w:p w14:paraId="5637CA53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3559BC2D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4E94E503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412275B0" w14:textId="77777777" w:rsidR="00BB1805" w:rsidRPr="00FD0425" w:rsidRDefault="00BB1805" w:rsidP="00BB1805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209B35B" w14:textId="77777777" w:rsidR="00BB1805" w:rsidRPr="00FD0425" w:rsidRDefault="00BB1805" w:rsidP="00BB1805">
      <w:pPr>
        <w:pStyle w:val="PL"/>
      </w:pPr>
    </w:p>
    <w:p w14:paraId="2932A2C5" w14:textId="77777777" w:rsidR="00BB1805" w:rsidRPr="00FD0425" w:rsidRDefault="00BB1805" w:rsidP="00BB1805">
      <w:pPr>
        <w:pStyle w:val="PL"/>
      </w:pPr>
    </w:p>
    <w:p w14:paraId="169B2AF2" w14:textId="77777777" w:rsidR="00BB1805" w:rsidRPr="00FD0425" w:rsidRDefault="00BB1805" w:rsidP="00BB1805">
      <w:pPr>
        <w:pStyle w:val="PL"/>
        <w:outlineLvl w:val="3"/>
      </w:pPr>
      <w:r w:rsidRPr="00FD0425">
        <w:t>-- U</w:t>
      </w:r>
    </w:p>
    <w:p w14:paraId="59CB5569" w14:textId="77777777" w:rsidR="00BB1805" w:rsidRPr="00FD0425" w:rsidRDefault="00BB1805" w:rsidP="00BB1805">
      <w:pPr>
        <w:pStyle w:val="PL"/>
      </w:pPr>
    </w:p>
    <w:p w14:paraId="689892A1" w14:textId="77777777" w:rsidR="00BB1805" w:rsidRPr="00FD0425" w:rsidRDefault="00BB1805" w:rsidP="00BB1805">
      <w:pPr>
        <w:pStyle w:val="PL"/>
      </w:pPr>
    </w:p>
    <w:p w14:paraId="403E237F" w14:textId="77777777" w:rsidR="00BB1805" w:rsidRPr="00FD0425" w:rsidRDefault="00BB1805" w:rsidP="00BB1805">
      <w:pPr>
        <w:pStyle w:val="PL"/>
      </w:pPr>
      <w:bookmarkStart w:id="988" w:name="_Hlk513550597"/>
      <w:r w:rsidRPr="00FD0425">
        <w:t>UEAggregateMaximumBitRate</w:t>
      </w:r>
      <w:bookmarkEnd w:id="988"/>
      <w:r w:rsidRPr="00FD0425">
        <w:t xml:space="preserve"> ::= SEQUENCE {</w:t>
      </w:r>
    </w:p>
    <w:p w14:paraId="2AE4A664" w14:textId="77777777" w:rsidR="00BB1805" w:rsidRPr="00FD0425" w:rsidRDefault="00BB1805" w:rsidP="00BB1805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20D00958" w14:textId="77777777" w:rsidR="00BB1805" w:rsidRPr="00FD0425" w:rsidRDefault="00BB1805" w:rsidP="00BB1805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68034597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60919CC7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4D385FD9" w14:textId="77777777" w:rsidR="00BB1805" w:rsidRPr="00FD0425" w:rsidRDefault="00BB1805" w:rsidP="00BB1805">
      <w:pPr>
        <w:pStyle w:val="PL"/>
      </w:pPr>
      <w:r w:rsidRPr="00FD0425">
        <w:t>}</w:t>
      </w:r>
    </w:p>
    <w:p w14:paraId="06C1F4B5" w14:textId="77777777" w:rsidR="00BB1805" w:rsidRPr="00FD0425" w:rsidRDefault="00BB1805" w:rsidP="00BB1805">
      <w:pPr>
        <w:pStyle w:val="PL"/>
      </w:pPr>
    </w:p>
    <w:p w14:paraId="59D5744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CDBC92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C09776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57F6FFE" w14:textId="77777777" w:rsidR="00BB1805" w:rsidRPr="00FD0425" w:rsidRDefault="00BB1805" w:rsidP="00BB1805">
      <w:pPr>
        <w:pStyle w:val="PL"/>
      </w:pPr>
    </w:p>
    <w:p w14:paraId="64F85337" w14:textId="77777777" w:rsidR="00BB1805" w:rsidRPr="00FD0425" w:rsidRDefault="00BB1805" w:rsidP="00BB1805">
      <w:pPr>
        <w:pStyle w:val="PL"/>
      </w:pPr>
    </w:p>
    <w:p w14:paraId="259D4D0F" w14:textId="77777777" w:rsidR="00BB1805" w:rsidRPr="00FD0425" w:rsidRDefault="00BB1805" w:rsidP="00BB1805">
      <w:pPr>
        <w:pStyle w:val="PL"/>
      </w:pPr>
      <w:r w:rsidRPr="00FD0425">
        <w:t>UEContextKeptIndicator ::= ENUMERATED {true, ...}</w:t>
      </w:r>
    </w:p>
    <w:p w14:paraId="1EA1F764" w14:textId="77777777" w:rsidR="00BB1805" w:rsidRPr="00FD0425" w:rsidRDefault="00BB1805" w:rsidP="00BB1805">
      <w:pPr>
        <w:pStyle w:val="PL"/>
      </w:pPr>
    </w:p>
    <w:p w14:paraId="469C80FC" w14:textId="77777777" w:rsidR="00BB1805" w:rsidRPr="00FD0425" w:rsidRDefault="00BB1805" w:rsidP="00BB1805">
      <w:pPr>
        <w:pStyle w:val="PL"/>
      </w:pPr>
    </w:p>
    <w:p w14:paraId="7D0D0C39" w14:textId="77777777" w:rsidR="00BB1805" w:rsidRPr="00FD0425" w:rsidRDefault="00BB1805" w:rsidP="00BB1805">
      <w:pPr>
        <w:pStyle w:val="PL"/>
      </w:pPr>
      <w:bookmarkStart w:id="989" w:name="_Hlk515363970"/>
      <w:r w:rsidRPr="00FD0425">
        <w:t>UEContextID</w:t>
      </w:r>
      <w:bookmarkEnd w:id="989"/>
      <w:r w:rsidRPr="00FD0425">
        <w:t xml:space="preserve"> ::= CHOICE {</w:t>
      </w:r>
    </w:p>
    <w:p w14:paraId="789AEE40" w14:textId="77777777" w:rsidR="00BB1805" w:rsidRPr="00FD0425" w:rsidRDefault="00BB1805" w:rsidP="00BB1805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6AB2FDB7" w14:textId="77777777" w:rsidR="00BB1805" w:rsidRPr="00FD0425" w:rsidRDefault="00BB1805" w:rsidP="00BB1805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6FBC480B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524C3C9" w14:textId="77777777" w:rsidR="00BB1805" w:rsidRPr="00FD0425" w:rsidRDefault="00BB1805" w:rsidP="00BB1805">
      <w:pPr>
        <w:pStyle w:val="PL"/>
      </w:pPr>
      <w:r w:rsidRPr="00FD0425">
        <w:t>}</w:t>
      </w:r>
    </w:p>
    <w:p w14:paraId="0E77BE2E" w14:textId="77777777" w:rsidR="00BB1805" w:rsidRPr="00FD0425" w:rsidRDefault="00BB1805" w:rsidP="00BB1805">
      <w:pPr>
        <w:pStyle w:val="PL"/>
      </w:pPr>
    </w:p>
    <w:p w14:paraId="22C79B1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5E968E69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E23B0B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1FFFA3A" w14:textId="77777777" w:rsidR="00BB1805" w:rsidRPr="00FD0425" w:rsidRDefault="00BB1805" w:rsidP="00BB1805">
      <w:pPr>
        <w:pStyle w:val="PL"/>
      </w:pPr>
    </w:p>
    <w:p w14:paraId="242F45C2" w14:textId="77777777" w:rsidR="00BB1805" w:rsidRPr="00FD0425" w:rsidRDefault="00BB1805" w:rsidP="00BB1805">
      <w:pPr>
        <w:pStyle w:val="PL"/>
      </w:pPr>
    </w:p>
    <w:p w14:paraId="4493F047" w14:textId="77777777" w:rsidR="00BB1805" w:rsidRPr="00FD0425" w:rsidRDefault="00BB1805" w:rsidP="00BB1805">
      <w:pPr>
        <w:pStyle w:val="PL"/>
      </w:pPr>
      <w:r w:rsidRPr="00FD0425">
        <w:t>UEContextIDforRRCResume ::= SEQUENCE {</w:t>
      </w:r>
    </w:p>
    <w:p w14:paraId="7A75B499" w14:textId="77777777" w:rsidR="00BB1805" w:rsidRPr="00FD0425" w:rsidRDefault="00BB1805" w:rsidP="00BB1805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109E4580" w14:textId="77777777" w:rsidR="00BB1805" w:rsidRPr="00FD0425" w:rsidRDefault="00BB1805" w:rsidP="00BB1805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22DCF2FA" w14:textId="77777777" w:rsidR="00BB1805" w:rsidRPr="00FD0425" w:rsidRDefault="00BB1805" w:rsidP="00BB1805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1162327F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7F37E529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1E5F4A7C" w14:textId="77777777" w:rsidR="00BB1805" w:rsidRPr="00FD0425" w:rsidRDefault="00BB1805" w:rsidP="00BB1805">
      <w:pPr>
        <w:pStyle w:val="PL"/>
      </w:pPr>
      <w:r w:rsidRPr="00FD0425">
        <w:t>}</w:t>
      </w:r>
    </w:p>
    <w:p w14:paraId="48B942CD" w14:textId="77777777" w:rsidR="00BB1805" w:rsidRPr="00FD0425" w:rsidRDefault="00BB1805" w:rsidP="00BB1805">
      <w:pPr>
        <w:pStyle w:val="PL"/>
      </w:pPr>
    </w:p>
    <w:p w14:paraId="06447E74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CB3E2A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0B41E9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6EC83A8" w14:textId="77777777" w:rsidR="00BB1805" w:rsidRPr="00FD0425" w:rsidRDefault="00BB1805" w:rsidP="00BB1805">
      <w:pPr>
        <w:pStyle w:val="PL"/>
      </w:pPr>
    </w:p>
    <w:p w14:paraId="3A8368D2" w14:textId="77777777" w:rsidR="00BB1805" w:rsidRPr="00FD0425" w:rsidRDefault="00BB1805" w:rsidP="00BB1805">
      <w:pPr>
        <w:pStyle w:val="PL"/>
      </w:pPr>
    </w:p>
    <w:p w14:paraId="5E59213F" w14:textId="77777777" w:rsidR="00BB1805" w:rsidRPr="00FD0425" w:rsidRDefault="00BB1805" w:rsidP="00BB1805">
      <w:pPr>
        <w:pStyle w:val="PL"/>
      </w:pPr>
      <w:bookmarkStart w:id="990" w:name="_Hlk513997339"/>
      <w:r w:rsidRPr="00FD0425">
        <w:t>UEContextIDforRRCReestablishment ::= SEQUENCE {</w:t>
      </w:r>
    </w:p>
    <w:p w14:paraId="1C5D4960" w14:textId="77777777" w:rsidR="00BB1805" w:rsidRPr="00FD0425" w:rsidRDefault="00BB1805" w:rsidP="00BB1805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41D4B966" w14:textId="77777777" w:rsidR="00BB1805" w:rsidRPr="00FD0425" w:rsidRDefault="00BB1805" w:rsidP="00BB1805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18D94983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62E5D6B1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66A35AB" w14:textId="77777777" w:rsidR="00BB1805" w:rsidRPr="00FD0425" w:rsidRDefault="00BB1805" w:rsidP="00BB1805">
      <w:pPr>
        <w:pStyle w:val="PL"/>
      </w:pPr>
      <w:r w:rsidRPr="00FD0425">
        <w:t>}</w:t>
      </w:r>
    </w:p>
    <w:p w14:paraId="5399B424" w14:textId="77777777" w:rsidR="00BB1805" w:rsidRPr="00FD0425" w:rsidRDefault="00BB1805" w:rsidP="00BB1805">
      <w:pPr>
        <w:pStyle w:val="PL"/>
      </w:pPr>
    </w:p>
    <w:p w14:paraId="4AA0ACC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11251FA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DF8FF5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9A25CF4" w14:textId="77777777" w:rsidR="00BB1805" w:rsidRPr="00FD0425" w:rsidRDefault="00BB1805" w:rsidP="00BB1805">
      <w:pPr>
        <w:pStyle w:val="PL"/>
      </w:pPr>
    </w:p>
    <w:p w14:paraId="74D4EA42" w14:textId="77777777" w:rsidR="00BB1805" w:rsidRPr="00FD0425" w:rsidRDefault="00BB1805" w:rsidP="00BB1805">
      <w:pPr>
        <w:pStyle w:val="PL"/>
      </w:pPr>
    </w:p>
    <w:p w14:paraId="272BDC37" w14:textId="77777777" w:rsidR="00BB1805" w:rsidRPr="00FD0425" w:rsidRDefault="00BB1805" w:rsidP="00BB1805">
      <w:pPr>
        <w:pStyle w:val="PL"/>
        <w:rPr>
          <w:snapToGrid w:val="0"/>
        </w:rPr>
      </w:pPr>
      <w:bookmarkStart w:id="991" w:name="_Hlk515524243"/>
      <w:r w:rsidRPr="00FD0425">
        <w:rPr>
          <w:snapToGrid w:val="0"/>
        </w:rPr>
        <w:t>UEContextInfoRetrUECtxtResp</w:t>
      </w:r>
      <w:bookmarkEnd w:id="990"/>
      <w:bookmarkEnd w:id="991"/>
      <w:r w:rsidRPr="00FD0425">
        <w:rPr>
          <w:snapToGrid w:val="0"/>
        </w:rPr>
        <w:t xml:space="preserve"> ::= SEQUENCE {</w:t>
      </w:r>
    </w:p>
    <w:p w14:paraId="58ABF5BB" w14:textId="77777777" w:rsidR="00BB1805" w:rsidRPr="00FD0425" w:rsidRDefault="00BB1805" w:rsidP="00BB1805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57FEF946" w14:textId="77777777" w:rsidR="00BB1805" w:rsidRPr="00FD0425" w:rsidRDefault="00BB1805" w:rsidP="00BB1805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6BADD34F" w14:textId="77777777" w:rsidR="00BB1805" w:rsidRPr="00FD0425" w:rsidRDefault="00BB1805" w:rsidP="00BB180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6907896" w14:textId="77777777" w:rsidR="00BB1805" w:rsidRPr="00FD0425" w:rsidRDefault="00BB1805" w:rsidP="00BB180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6F6EC1C5" w14:textId="77777777" w:rsidR="00BB1805" w:rsidRPr="00FD0425" w:rsidRDefault="00BB1805" w:rsidP="00BB1805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070C940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0896EADE" w14:textId="77777777" w:rsidR="00BB1805" w:rsidRPr="00FD0425" w:rsidRDefault="00BB1805" w:rsidP="00BB1805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20BD0DD5" w14:textId="77777777" w:rsidR="00BB1805" w:rsidRPr="00FD0425" w:rsidRDefault="00BB1805" w:rsidP="00BB1805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C86D4A" w14:textId="77777777" w:rsidR="00BB1805" w:rsidRPr="00FD0425" w:rsidRDefault="00BB1805" w:rsidP="00BB180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15593F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0D838E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067CA4DF" w14:textId="77777777" w:rsidR="00BB1805" w:rsidRPr="00FD0425" w:rsidRDefault="00BB1805" w:rsidP="00BB1805">
      <w:pPr>
        <w:pStyle w:val="PL"/>
      </w:pPr>
      <w:r w:rsidRPr="00FD0425">
        <w:t>}</w:t>
      </w:r>
    </w:p>
    <w:p w14:paraId="76CDC105" w14:textId="77777777" w:rsidR="00BB1805" w:rsidRPr="00FD0425" w:rsidRDefault="00BB1805" w:rsidP="00BB1805">
      <w:pPr>
        <w:pStyle w:val="PL"/>
      </w:pPr>
    </w:p>
    <w:p w14:paraId="4E72DDFE" w14:textId="77777777" w:rsidR="00BB180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7BB38C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 xml:space="preserve"> 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},</w:t>
      </w:r>
    </w:p>
    <w:p w14:paraId="547F276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168756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52B293" w14:textId="77777777" w:rsidR="00BB1805" w:rsidRPr="00FD0425" w:rsidRDefault="00BB1805" w:rsidP="00BB1805">
      <w:pPr>
        <w:pStyle w:val="PL"/>
      </w:pPr>
    </w:p>
    <w:p w14:paraId="0399A46C" w14:textId="77777777" w:rsidR="00BB1805" w:rsidRPr="00FD0425" w:rsidRDefault="00BB1805" w:rsidP="00BB1805">
      <w:pPr>
        <w:pStyle w:val="PL"/>
      </w:pPr>
    </w:p>
    <w:p w14:paraId="38456FBE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</w:rPr>
        <w:t>LastVisitedCell</w:t>
      </w:r>
      <w:proofErr w:type="spellEnd"/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5ADCA1D1" w14:textId="77777777" w:rsidR="00BB1805" w:rsidRPr="00FD0425" w:rsidRDefault="00BB1805" w:rsidP="00BB1805">
      <w:pPr>
        <w:pStyle w:val="PL"/>
      </w:pPr>
    </w:p>
    <w:p w14:paraId="5D38A7F0" w14:textId="77777777" w:rsidR="00BB1805" w:rsidRPr="00FD0425" w:rsidRDefault="00BB1805" w:rsidP="00BB1805">
      <w:pPr>
        <w:pStyle w:val="PL"/>
      </w:pPr>
    </w:p>
    <w:p w14:paraId="618F9A4C" w14:textId="77777777" w:rsidR="00BB1805" w:rsidRPr="00FD0425" w:rsidRDefault="00BB1805" w:rsidP="00BB1805">
      <w:pPr>
        <w:pStyle w:val="PL"/>
      </w:pPr>
      <w:r w:rsidRPr="00FD0425">
        <w:t>UEIdentityIndexValue ::= CHOICE {</w:t>
      </w:r>
    </w:p>
    <w:p w14:paraId="5D1F35F7" w14:textId="77777777" w:rsidR="00BB1805" w:rsidRPr="00FD0425" w:rsidRDefault="00BB1805" w:rsidP="00BB1805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11663533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</w:t>
      </w:r>
      <w:r w:rsidRPr="00FD0425">
        <w:t>}</w:t>
      </w:r>
    </w:p>
    <w:p w14:paraId="1913B1A8" w14:textId="77777777" w:rsidR="00BB1805" w:rsidRPr="00FD0425" w:rsidRDefault="00BB1805" w:rsidP="00BB1805">
      <w:pPr>
        <w:pStyle w:val="PL"/>
      </w:pPr>
      <w:r w:rsidRPr="00FD0425">
        <w:t>}</w:t>
      </w:r>
    </w:p>
    <w:p w14:paraId="2393427D" w14:textId="77777777" w:rsidR="00BB1805" w:rsidRPr="00FD0425" w:rsidRDefault="00BB1805" w:rsidP="00BB1805">
      <w:pPr>
        <w:pStyle w:val="PL"/>
      </w:pPr>
    </w:p>
    <w:p w14:paraId="636A81A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07FE135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3867EA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3F75326" w14:textId="77777777" w:rsidR="00BB1805" w:rsidRPr="00FD0425" w:rsidRDefault="00BB1805" w:rsidP="00BB1805">
      <w:pPr>
        <w:pStyle w:val="PL"/>
      </w:pPr>
    </w:p>
    <w:p w14:paraId="023DBC2A" w14:textId="77777777" w:rsidR="00BB1805" w:rsidRPr="00FD0425" w:rsidRDefault="00BB1805" w:rsidP="00BB1805">
      <w:pPr>
        <w:pStyle w:val="PL"/>
      </w:pPr>
      <w:r w:rsidRPr="00FD0425">
        <w:t>UERadioCapabilityForPaging ::= SEQUENCE {</w:t>
      </w:r>
    </w:p>
    <w:p w14:paraId="15684531" w14:textId="77777777" w:rsidR="00BB1805" w:rsidRPr="00FD0425" w:rsidRDefault="00BB1805" w:rsidP="00BB1805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5C33298A" w14:textId="77777777" w:rsidR="00BB1805" w:rsidRPr="00FD0425" w:rsidRDefault="00BB1805" w:rsidP="00BB1805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31CD8194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33F0DA91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9FDB150" w14:textId="77777777" w:rsidR="00BB1805" w:rsidRPr="00FD0425" w:rsidRDefault="00BB1805" w:rsidP="00BB1805">
      <w:pPr>
        <w:pStyle w:val="PL"/>
      </w:pPr>
      <w:r w:rsidRPr="00FD0425">
        <w:t>}</w:t>
      </w:r>
    </w:p>
    <w:p w14:paraId="54880C39" w14:textId="77777777" w:rsidR="00BB1805" w:rsidRPr="00FD0425" w:rsidRDefault="00BB1805" w:rsidP="00BB1805">
      <w:pPr>
        <w:pStyle w:val="PL"/>
      </w:pPr>
    </w:p>
    <w:p w14:paraId="0249CF76" w14:textId="77777777" w:rsidR="00BB1805" w:rsidRPr="00FD0425" w:rsidRDefault="00BB1805" w:rsidP="00BB1805">
      <w:pPr>
        <w:pStyle w:val="PL"/>
      </w:pPr>
      <w:r w:rsidRPr="00FD0425">
        <w:t>UERadioCapabilityForPaging-ExtIEs XNAP-PROTOCOL-EXTENSION ::= {</w:t>
      </w:r>
    </w:p>
    <w:p w14:paraId="64A892CB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3214670B" w14:textId="77777777" w:rsidR="00BB1805" w:rsidRPr="00FD0425" w:rsidRDefault="00BB1805" w:rsidP="00BB1805">
      <w:pPr>
        <w:pStyle w:val="PL"/>
      </w:pPr>
      <w:r w:rsidRPr="00FD0425">
        <w:t>}</w:t>
      </w:r>
    </w:p>
    <w:p w14:paraId="53C1CDB0" w14:textId="77777777" w:rsidR="00BB1805" w:rsidRPr="00FD0425" w:rsidRDefault="00BB1805" w:rsidP="00BB1805">
      <w:pPr>
        <w:pStyle w:val="PL"/>
      </w:pPr>
    </w:p>
    <w:p w14:paraId="4CFCB7B9" w14:textId="77777777" w:rsidR="00BB1805" w:rsidRPr="00FD0425" w:rsidRDefault="00BB1805" w:rsidP="00BB1805">
      <w:pPr>
        <w:pStyle w:val="PL"/>
      </w:pPr>
      <w:r w:rsidRPr="00FD0425">
        <w:t>UERadioCapabilityForPagingOfNR ::= OCTET STRING</w:t>
      </w:r>
    </w:p>
    <w:p w14:paraId="1621056F" w14:textId="77777777" w:rsidR="00BB1805" w:rsidRPr="00FD0425" w:rsidRDefault="00BB1805" w:rsidP="00BB1805">
      <w:pPr>
        <w:pStyle w:val="PL"/>
      </w:pPr>
    </w:p>
    <w:p w14:paraId="0BDA22E8" w14:textId="77777777" w:rsidR="00BB1805" w:rsidRPr="00FD0425" w:rsidRDefault="00BB1805" w:rsidP="00BB1805">
      <w:pPr>
        <w:pStyle w:val="PL"/>
      </w:pPr>
      <w:r w:rsidRPr="00FD0425">
        <w:t>UERadioCapabilityForPagingOfEUTRA ::= OCTET STRING</w:t>
      </w:r>
    </w:p>
    <w:p w14:paraId="4A79DEDE" w14:textId="77777777" w:rsidR="00BB1805" w:rsidRPr="00FD0425" w:rsidRDefault="00BB1805" w:rsidP="00BB1805">
      <w:pPr>
        <w:pStyle w:val="PL"/>
      </w:pPr>
    </w:p>
    <w:p w14:paraId="4067DA84" w14:textId="77777777" w:rsidR="00BB1805" w:rsidRPr="00FD0425" w:rsidRDefault="00BB1805" w:rsidP="00BB1805">
      <w:pPr>
        <w:pStyle w:val="PL"/>
      </w:pPr>
      <w:r w:rsidRPr="00FD0425">
        <w:t>UERANPagingIdentity ::= CHOICE {</w:t>
      </w:r>
    </w:p>
    <w:p w14:paraId="6B36DB0F" w14:textId="77777777" w:rsidR="00BB1805" w:rsidRPr="00FD0425" w:rsidRDefault="00BB1805" w:rsidP="00BB1805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327EB7E0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4260D5BB" w14:textId="77777777" w:rsidR="00BB1805" w:rsidRPr="00FD0425" w:rsidRDefault="00BB1805" w:rsidP="00BB1805">
      <w:pPr>
        <w:pStyle w:val="PL"/>
      </w:pPr>
      <w:r w:rsidRPr="00FD0425">
        <w:t>}</w:t>
      </w:r>
    </w:p>
    <w:p w14:paraId="17F43A1B" w14:textId="77777777" w:rsidR="00BB1805" w:rsidRPr="00FD0425" w:rsidRDefault="00BB1805" w:rsidP="00BB1805">
      <w:pPr>
        <w:pStyle w:val="PL"/>
      </w:pPr>
    </w:p>
    <w:p w14:paraId="0F65E91D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3ACC611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374D6C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A1FA82" w14:textId="77777777" w:rsidR="00BB1805" w:rsidRPr="00FD0425" w:rsidRDefault="00BB1805" w:rsidP="00BB1805">
      <w:pPr>
        <w:pStyle w:val="PL"/>
      </w:pPr>
    </w:p>
    <w:p w14:paraId="0B1411A4" w14:textId="77777777" w:rsidR="00BB1805" w:rsidRPr="00FD0425" w:rsidRDefault="00BB1805" w:rsidP="00BB1805">
      <w:pPr>
        <w:pStyle w:val="PL"/>
      </w:pPr>
    </w:p>
    <w:p w14:paraId="1BF56DD6" w14:textId="77777777" w:rsidR="00BB1805" w:rsidRPr="00FD0425" w:rsidRDefault="00BB1805" w:rsidP="00BB1805">
      <w:pPr>
        <w:pStyle w:val="PL"/>
      </w:pPr>
      <w:bookmarkStart w:id="992" w:name="_Hlk515373258"/>
      <w:r w:rsidRPr="00FD0425">
        <w:t>UESecurityCapabilities</w:t>
      </w:r>
      <w:bookmarkEnd w:id="992"/>
      <w:r w:rsidRPr="00FD0425">
        <w:t xml:space="preserve"> ::= SEQUENCE {</w:t>
      </w:r>
    </w:p>
    <w:p w14:paraId="3183797E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1BD8ACF2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626F6F0B" w14:textId="77777777" w:rsidR="00BB1805" w:rsidRPr="00FD0425" w:rsidRDefault="00BB1805" w:rsidP="00BB180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6803DC80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772EFCBA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60A270CB" w14:textId="77777777" w:rsidR="00BB1805" w:rsidRPr="00FD0425" w:rsidRDefault="00BB1805" w:rsidP="00BB180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52CDF416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4219CFC0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7343D7D5" w14:textId="77777777" w:rsidR="00BB1805" w:rsidRPr="00FD0425" w:rsidRDefault="00BB1805" w:rsidP="00BB180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0CBBF37A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217854C8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20593EBF" w14:textId="77777777" w:rsidR="00BB1805" w:rsidRPr="00FD0425" w:rsidRDefault="00BB1805" w:rsidP="00BB180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1AC8E0CF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27651A40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6CACD3CD" w14:textId="77777777" w:rsidR="00BB1805" w:rsidRPr="00FD0425" w:rsidRDefault="00BB1805" w:rsidP="00BB1805">
      <w:pPr>
        <w:pStyle w:val="PL"/>
      </w:pPr>
      <w:r w:rsidRPr="00FD0425">
        <w:t>}</w:t>
      </w:r>
    </w:p>
    <w:p w14:paraId="3D465569" w14:textId="77777777" w:rsidR="00BB1805" w:rsidRPr="00FD0425" w:rsidRDefault="00BB1805" w:rsidP="00BB1805">
      <w:pPr>
        <w:pStyle w:val="PL"/>
      </w:pPr>
    </w:p>
    <w:p w14:paraId="4E477363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622796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9929FC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5EC64C9" w14:textId="77777777" w:rsidR="00BB1805" w:rsidRPr="00FD0425" w:rsidRDefault="00BB1805" w:rsidP="00BB1805">
      <w:pPr>
        <w:pStyle w:val="PL"/>
      </w:pPr>
    </w:p>
    <w:p w14:paraId="08E374B9" w14:textId="77777777" w:rsidR="00BB1805" w:rsidRPr="00FD0425" w:rsidRDefault="00BB1805" w:rsidP="00BB1805">
      <w:pPr>
        <w:pStyle w:val="PL"/>
      </w:pPr>
    </w:p>
    <w:p w14:paraId="1901A0DF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6E853F4F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08DAB1AA" w14:textId="77777777" w:rsidR="00BB1805" w:rsidRPr="00FD0425" w:rsidRDefault="00BB1805" w:rsidP="00BB180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48DE72E4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18EA6E25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749048B2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</w:p>
    <w:p w14:paraId="5E41CAE6" w14:textId="77777777" w:rsidR="00BB1805" w:rsidRPr="00FD0425" w:rsidRDefault="00BB1805" w:rsidP="00BB180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1D11CBAC" w14:textId="77777777" w:rsidR="00BB1805" w:rsidRPr="00FD0425" w:rsidRDefault="00BB1805" w:rsidP="00BB180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4EBF5176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1CA4FCC0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</w:p>
    <w:p w14:paraId="00812646" w14:textId="77777777" w:rsidR="00BB1805" w:rsidRPr="00FD0425" w:rsidRDefault="00BB1805" w:rsidP="00BB180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75A5FAB5" w14:textId="77777777" w:rsidR="00BB1805" w:rsidRPr="00FD0425" w:rsidRDefault="00BB1805" w:rsidP="00BB1805">
      <w:pPr>
        <w:pStyle w:val="PL"/>
      </w:pPr>
    </w:p>
    <w:p w14:paraId="7B8FE331" w14:textId="77777777" w:rsidR="00BB1805" w:rsidRPr="00FD0425" w:rsidRDefault="00BB1805" w:rsidP="00BB1805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5A0BDAB1" w14:textId="77777777" w:rsidR="00BB1805" w:rsidRPr="00FD0425" w:rsidRDefault="00BB1805" w:rsidP="00BB1805">
      <w:pPr>
        <w:pStyle w:val="PL"/>
      </w:pPr>
    </w:p>
    <w:p w14:paraId="13D196F0" w14:textId="77777777" w:rsidR="00BB1805" w:rsidRPr="00FD0425" w:rsidRDefault="00BB1805" w:rsidP="00BB1805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6A983879" w14:textId="77777777" w:rsidR="00BB1805" w:rsidRPr="00FD0425" w:rsidRDefault="00BB1805" w:rsidP="00BB1805">
      <w:pPr>
        <w:pStyle w:val="PL"/>
      </w:pPr>
    </w:p>
    <w:p w14:paraId="6CBB5824" w14:textId="77777777" w:rsidR="00BB1805" w:rsidRPr="00FD0425" w:rsidRDefault="00BB1805" w:rsidP="00BB1805">
      <w:pPr>
        <w:pStyle w:val="PL"/>
      </w:pPr>
      <w:bookmarkStart w:id="993" w:name="_Hlk513549783"/>
      <w:r w:rsidRPr="00FD0425">
        <w:t>UPTransportLayerInformation</w:t>
      </w:r>
      <w:bookmarkEnd w:id="993"/>
      <w:r w:rsidRPr="00FD0425">
        <w:t xml:space="preserve"> ::= CHOICE {</w:t>
      </w:r>
    </w:p>
    <w:p w14:paraId="6A314347" w14:textId="77777777" w:rsidR="00BB1805" w:rsidRPr="00FD0425" w:rsidRDefault="00BB1805" w:rsidP="00BB1805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7EEEF1B3" w14:textId="77777777" w:rsidR="00BB1805" w:rsidRPr="00FD0425" w:rsidRDefault="00BB1805" w:rsidP="00BB180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2FBB6A59" w14:textId="77777777" w:rsidR="00BB1805" w:rsidRPr="00FD0425" w:rsidRDefault="00BB1805" w:rsidP="00BB1805">
      <w:pPr>
        <w:pStyle w:val="PL"/>
      </w:pPr>
      <w:r w:rsidRPr="00FD0425">
        <w:t>}</w:t>
      </w:r>
    </w:p>
    <w:p w14:paraId="43EB97CC" w14:textId="77777777" w:rsidR="00BB1805" w:rsidRPr="00FD0425" w:rsidRDefault="00BB1805" w:rsidP="00BB1805">
      <w:pPr>
        <w:pStyle w:val="PL"/>
      </w:pPr>
    </w:p>
    <w:p w14:paraId="402B412E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567053E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4FCF16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6C856BC" w14:textId="77777777" w:rsidR="00BB1805" w:rsidRPr="00FD0425" w:rsidRDefault="00BB1805" w:rsidP="00BB1805">
      <w:pPr>
        <w:pStyle w:val="PL"/>
      </w:pPr>
    </w:p>
    <w:p w14:paraId="0EB438AD" w14:textId="77777777" w:rsidR="00BB1805" w:rsidRPr="00FD0425" w:rsidRDefault="00BB1805" w:rsidP="00BB1805">
      <w:pPr>
        <w:pStyle w:val="PL"/>
      </w:pPr>
    </w:p>
    <w:p w14:paraId="32EEF82D" w14:textId="77777777" w:rsidR="00BB1805" w:rsidRPr="00FD0425" w:rsidRDefault="00BB1805" w:rsidP="00BB1805">
      <w:pPr>
        <w:pStyle w:val="PL"/>
      </w:pPr>
      <w:r w:rsidRPr="00FD0425">
        <w:t>UPTransportParameters ::= SEQUENCE (SIZE(1..maxnoofSCellGroupsplus1)) OF UPTransportParametersItem</w:t>
      </w:r>
    </w:p>
    <w:p w14:paraId="14B39A16" w14:textId="77777777" w:rsidR="00BB1805" w:rsidRPr="00FD0425" w:rsidRDefault="00BB1805" w:rsidP="00BB1805">
      <w:pPr>
        <w:pStyle w:val="PL"/>
      </w:pPr>
    </w:p>
    <w:p w14:paraId="492AF943" w14:textId="77777777" w:rsidR="00BB1805" w:rsidRPr="00FD0425" w:rsidRDefault="00BB1805" w:rsidP="00BB1805">
      <w:pPr>
        <w:pStyle w:val="PL"/>
      </w:pPr>
      <w:r w:rsidRPr="00FD0425">
        <w:t>UPTransportParametersItem ::= SEQUENCE {</w:t>
      </w:r>
    </w:p>
    <w:p w14:paraId="10A94CD2" w14:textId="77777777" w:rsidR="00BB1805" w:rsidRPr="00FD0425" w:rsidRDefault="00BB1805" w:rsidP="00BB1805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49F4C0B9" w14:textId="77777777" w:rsidR="00BB1805" w:rsidRPr="00FD0425" w:rsidRDefault="00BB1805" w:rsidP="00BB1805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4D924808" w14:textId="77777777" w:rsidR="00BB1805" w:rsidRPr="00FD0425" w:rsidRDefault="00BB1805" w:rsidP="00BB1805">
      <w:pPr>
        <w:pStyle w:val="PL"/>
      </w:pPr>
      <w:r w:rsidRPr="00FD0425">
        <w:tab/>
        <w:t>iE-Extension</w:t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7FE2380A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48CCF5F" w14:textId="77777777" w:rsidR="00BB1805" w:rsidRPr="00FD0425" w:rsidRDefault="00BB1805" w:rsidP="00BB1805">
      <w:pPr>
        <w:pStyle w:val="PL"/>
      </w:pPr>
      <w:r w:rsidRPr="00FD0425">
        <w:t>}</w:t>
      </w:r>
    </w:p>
    <w:p w14:paraId="48FC2D2D" w14:textId="77777777" w:rsidR="00BB1805" w:rsidRPr="00FD0425" w:rsidRDefault="00BB1805" w:rsidP="00BB1805">
      <w:pPr>
        <w:pStyle w:val="PL"/>
      </w:pPr>
    </w:p>
    <w:p w14:paraId="0D5E03FF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6ACC0FA5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812E1E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3D3146F" w14:textId="77777777" w:rsidR="00BB1805" w:rsidRPr="00FD0425" w:rsidRDefault="00BB1805" w:rsidP="00BB1805">
      <w:pPr>
        <w:pStyle w:val="PL"/>
      </w:pPr>
    </w:p>
    <w:p w14:paraId="13C3B082" w14:textId="77777777" w:rsidR="00BB1805" w:rsidRPr="00FD0425" w:rsidRDefault="00BB1805" w:rsidP="00BB1805">
      <w:pPr>
        <w:pStyle w:val="PL"/>
      </w:pPr>
    </w:p>
    <w:p w14:paraId="555717F5" w14:textId="77777777" w:rsidR="00BB1805" w:rsidRPr="00FD0425" w:rsidRDefault="00BB1805" w:rsidP="00BB1805">
      <w:pPr>
        <w:pStyle w:val="PL"/>
      </w:pPr>
      <w:r w:rsidRPr="00FD0425">
        <w:t>UserPlaneTrafficActivityReport ::= ENUMERATED {inactive, re-activated, ...}</w:t>
      </w:r>
    </w:p>
    <w:p w14:paraId="093EFCB5" w14:textId="77777777" w:rsidR="00BB1805" w:rsidRPr="00FD0425" w:rsidRDefault="00BB1805" w:rsidP="00BB1805">
      <w:pPr>
        <w:pStyle w:val="PL"/>
      </w:pPr>
    </w:p>
    <w:p w14:paraId="5071520B" w14:textId="77777777" w:rsidR="00BB1805" w:rsidRPr="00FD0425" w:rsidRDefault="00BB1805" w:rsidP="00BB1805">
      <w:pPr>
        <w:pStyle w:val="PL"/>
      </w:pPr>
    </w:p>
    <w:p w14:paraId="266542DE" w14:textId="77777777" w:rsidR="00BB1805" w:rsidRPr="00FD0425" w:rsidRDefault="00BB1805" w:rsidP="00BB1805">
      <w:pPr>
        <w:pStyle w:val="PL"/>
        <w:outlineLvl w:val="3"/>
      </w:pPr>
      <w:r w:rsidRPr="00FD0425">
        <w:t>-- V</w:t>
      </w:r>
    </w:p>
    <w:p w14:paraId="15C31472" w14:textId="77777777" w:rsidR="00BB1805" w:rsidRPr="00FD0425" w:rsidRDefault="00BB1805" w:rsidP="00BB1805">
      <w:pPr>
        <w:pStyle w:val="PL"/>
      </w:pPr>
    </w:p>
    <w:p w14:paraId="77F40C10" w14:textId="77777777" w:rsidR="00BB1805" w:rsidRPr="00FD0425" w:rsidRDefault="00BB1805" w:rsidP="00BB1805">
      <w:pPr>
        <w:pStyle w:val="PL"/>
      </w:pPr>
      <w:r w:rsidRPr="00FD0425">
        <w:t>VolumeTimedReportList ::= SEQUENCE (SIZE(1..maxnooftimeperiods)) OF VolumeTimedReport-Item</w:t>
      </w:r>
    </w:p>
    <w:p w14:paraId="687FB9EC" w14:textId="77777777" w:rsidR="00BB1805" w:rsidRPr="00FD0425" w:rsidRDefault="00BB1805" w:rsidP="00BB1805">
      <w:pPr>
        <w:pStyle w:val="PL"/>
      </w:pPr>
    </w:p>
    <w:p w14:paraId="070C732C" w14:textId="77777777" w:rsidR="00BB1805" w:rsidRPr="00FD0425" w:rsidRDefault="00BB1805" w:rsidP="00BB1805">
      <w:pPr>
        <w:pStyle w:val="PL"/>
      </w:pPr>
      <w:r w:rsidRPr="00FD0425">
        <w:t>VolumeTimedReport-Item ::= SEQUENCE {</w:t>
      </w:r>
    </w:p>
    <w:p w14:paraId="03AB09B3" w14:textId="77777777" w:rsidR="00BB1805" w:rsidRPr="00FD0425" w:rsidRDefault="00BB1805" w:rsidP="00BB1805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539FB9AB" w14:textId="77777777" w:rsidR="00BB1805" w:rsidRPr="00FD0425" w:rsidRDefault="00BB1805" w:rsidP="00BB1805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1A2C451" w14:textId="77777777" w:rsidR="00BB1805" w:rsidRPr="00FD0425" w:rsidRDefault="00BB1805" w:rsidP="00BB1805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4C52202E" w14:textId="77777777" w:rsidR="00BB1805" w:rsidRPr="00FD0425" w:rsidRDefault="00BB1805" w:rsidP="00BB1805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5A96CDD" w14:textId="77777777" w:rsidR="00BB1805" w:rsidRPr="00FD0425" w:rsidRDefault="00BB1805" w:rsidP="00BB180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4FC22031" w14:textId="77777777" w:rsidR="00BB1805" w:rsidRPr="00FD0425" w:rsidRDefault="00BB1805" w:rsidP="00BB1805">
      <w:pPr>
        <w:pStyle w:val="PL"/>
      </w:pPr>
      <w:r w:rsidRPr="00FD0425">
        <w:t>...</w:t>
      </w:r>
    </w:p>
    <w:p w14:paraId="6559E3B2" w14:textId="77777777" w:rsidR="00BB1805" w:rsidRPr="00FD0425" w:rsidRDefault="00BB1805" w:rsidP="00BB1805">
      <w:pPr>
        <w:pStyle w:val="PL"/>
      </w:pPr>
      <w:r w:rsidRPr="00FD0425">
        <w:t>}</w:t>
      </w:r>
    </w:p>
    <w:p w14:paraId="44811315" w14:textId="77777777" w:rsidR="00BB1805" w:rsidRPr="00FD0425" w:rsidRDefault="00BB1805" w:rsidP="00BB1805">
      <w:pPr>
        <w:pStyle w:val="PL"/>
      </w:pPr>
    </w:p>
    <w:p w14:paraId="26C5EA4B" w14:textId="77777777" w:rsidR="00BB1805" w:rsidRPr="00FD0425" w:rsidRDefault="00BB1805" w:rsidP="00BB1805">
      <w:pPr>
        <w:pStyle w:val="PL"/>
      </w:pPr>
      <w:r w:rsidRPr="00FD0425">
        <w:t>VolumeTimedReport-Item-ExtIEs XNAP-PROTOCOL-EXTENSION ::= {</w:t>
      </w:r>
    </w:p>
    <w:p w14:paraId="11B9F4AC" w14:textId="77777777" w:rsidR="00BB1805" w:rsidRPr="00FD0425" w:rsidRDefault="00BB1805" w:rsidP="00BB1805">
      <w:pPr>
        <w:pStyle w:val="PL"/>
      </w:pPr>
      <w:r w:rsidRPr="00FD0425">
        <w:tab/>
        <w:t>...</w:t>
      </w:r>
    </w:p>
    <w:p w14:paraId="25EC3185" w14:textId="77777777" w:rsidR="00BB1805" w:rsidRPr="00FD0425" w:rsidRDefault="00BB1805" w:rsidP="00BB1805">
      <w:pPr>
        <w:pStyle w:val="PL"/>
      </w:pPr>
      <w:r w:rsidRPr="00FD0425">
        <w:t>}</w:t>
      </w:r>
    </w:p>
    <w:p w14:paraId="71347648" w14:textId="77777777" w:rsidR="00BB1805" w:rsidRPr="00FD0425" w:rsidRDefault="00BB1805" w:rsidP="00BB1805">
      <w:pPr>
        <w:pStyle w:val="PL"/>
      </w:pPr>
    </w:p>
    <w:p w14:paraId="04AAA67D" w14:textId="77777777" w:rsidR="00BB1805" w:rsidRPr="00FD0425" w:rsidRDefault="00BB1805" w:rsidP="00BB1805">
      <w:pPr>
        <w:pStyle w:val="PL"/>
        <w:outlineLvl w:val="3"/>
      </w:pPr>
      <w:r w:rsidRPr="00FD0425">
        <w:t>-- W</w:t>
      </w:r>
    </w:p>
    <w:p w14:paraId="21C1C67B" w14:textId="77777777" w:rsidR="00BB1805" w:rsidRPr="00FD0425" w:rsidRDefault="00BB1805" w:rsidP="00BB1805">
      <w:pPr>
        <w:pStyle w:val="PL"/>
      </w:pPr>
    </w:p>
    <w:p w14:paraId="21E81196" w14:textId="77777777" w:rsidR="00BB1805" w:rsidRPr="00FD0425" w:rsidRDefault="00BB1805" w:rsidP="00BB1805">
      <w:pPr>
        <w:pStyle w:val="PL"/>
      </w:pPr>
    </w:p>
    <w:p w14:paraId="5EF7641C" w14:textId="77777777" w:rsidR="00BB1805" w:rsidRPr="00FD0425" w:rsidRDefault="00BB1805" w:rsidP="00BB1805">
      <w:pPr>
        <w:pStyle w:val="PL"/>
        <w:outlineLvl w:val="3"/>
      </w:pPr>
      <w:r w:rsidRPr="00FD0425">
        <w:t>-- X</w:t>
      </w:r>
    </w:p>
    <w:p w14:paraId="53C85DFD" w14:textId="77777777" w:rsidR="00BB1805" w:rsidRPr="00FD0425" w:rsidRDefault="00BB1805" w:rsidP="00BB1805">
      <w:pPr>
        <w:pStyle w:val="PL"/>
      </w:pPr>
    </w:p>
    <w:p w14:paraId="48CA8841" w14:textId="77777777" w:rsidR="00BB1805" w:rsidRPr="00FD0425" w:rsidRDefault="00BB1805" w:rsidP="00BB1805">
      <w:pPr>
        <w:pStyle w:val="PL"/>
      </w:pPr>
      <w:r w:rsidRPr="00FD0425">
        <w:t>XnBenefitValue ::= INTEGER (1..8, ...)</w:t>
      </w:r>
    </w:p>
    <w:p w14:paraId="1CD9FB2F" w14:textId="77777777" w:rsidR="00BB1805" w:rsidRPr="00FD0425" w:rsidRDefault="00BB1805" w:rsidP="00BB1805">
      <w:pPr>
        <w:pStyle w:val="PL"/>
      </w:pPr>
    </w:p>
    <w:p w14:paraId="7185FE2E" w14:textId="77777777" w:rsidR="00BB1805" w:rsidRPr="00FD0425" w:rsidRDefault="00BB1805" w:rsidP="00BB1805">
      <w:pPr>
        <w:pStyle w:val="PL"/>
      </w:pPr>
    </w:p>
    <w:p w14:paraId="3C752F2F" w14:textId="77777777" w:rsidR="00BB1805" w:rsidRPr="00FD0425" w:rsidRDefault="00BB1805" w:rsidP="00BB1805">
      <w:pPr>
        <w:pStyle w:val="PL"/>
        <w:outlineLvl w:val="3"/>
      </w:pPr>
      <w:r w:rsidRPr="00FD0425">
        <w:t>-- Y</w:t>
      </w:r>
    </w:p>
    <w:p w14:paraId="769FFD4E" w14:textId="77777777" w:rsidR="00BB1805" w:rsidRPr="00FD0425" w:rsidRDefault="00BB1805" w:rsidP="00BB1805">
      <w:pPr>
        <w:pStyle w:val="PL"/>
      </w:pPr>
    </w:p>
    <w:p w14:paraId="72C5945E" w14:textId="77777777" w:rsidR="00BB1805" w:rsidRPr="00FD0425" w:rsidRDefault="00BB1805" w:rsidP="00BB1805">
      <w:pPr>
        <w:pStyle w:val="PL"/>
      </w:pPr>
    </w:p>
    <w:p w14:paraId="20D9BDE1" w14:textId="77777777" w:rsidR="00BB1805" w:rsidRPr="00FD0425" w:rsidRDefault="00BB1805" w:rsidP="00BB1805">
      <w:pPr>
        <w:pStyle w:val="PL"/>
        <w:outlineLvl w:val="3"/>
      </w:pPr>
      <w:r w:rsidRPr="00FD0425">
        <w:t>-- Z</w:t>
      </w:r>
    </w:p>
    <w:p w14:paraId="5C563196" w14:textId="77777777" w:rsidR="00BB1805" w:rsidRPr="00FD0425" w:rsidRDefault="00BB1805" w:rsidP="00BB1805">
      <w:pPr>
        <w:pStyle w:val="PL"/>
      </w:pPr>
    </w:p>
    <w:p w14:paraId="71B920F4" w14:textId="77777777" w:rsidR="00BB1805" w:rsidRPr="00FD0425" w:rsidRDefault="00BB1805" w:rsidP="00BB1805">
      <w:pPr>
        <w:pStyle w:val="PL"/>
      </w:pPr>
    </w:p>
    <w:p w14:paraId="66322C32" w14:textId="77777777" w:rsidR="00BB1805" w:rsidRPr="00FD0425" w:rsidRDefault="00BB1805" w:rsidP="00BB1805">
      <w:pPr>
        <w:pStyle w:val="PL"/>
        <w:rPr>
          <w:rFonts w:eastAsia="Batang"/>
        </w:rPr>
      </w:pPr>
      <w:r w:rsidRPr="00FD0425">
        <w:t>END</w:t>
      </w:r>
    </w:p>
    <w:p w14:paraId="2DD6683C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569991F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0F23ED24" w14:textId="77777777" w:rsidR="00BB1805" w:rsidRPr="00FD0425" w:rsidRDefault="00BB1805" w:rsidP="00BB1805">
      <w:pPr>
        <w:pStyle w:val="Heading3"/>
      </w:pPr>
      <w:bookmarkStart w:id="994" w:name="_Toc20955409"/>
      <w:bookmarkStart w:id="995" w:name="_Toc29991617"/>
      <w:r w:rsidRPr="00FD0425">
        <w:t>9.3.6</w:t>
      </w:r>
      <w:r w:rsidRPr="00FD0425">
        <w:tab/>
        <w:t>Common definitions</w:t>
      </w:r>
      <w:bookmarkEnd w:id="994"/>
      <w:bookmarkEnd w:id="995"/>
    </w:p>
    <w:p w14:paraId="704D3E5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5E7024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680106BE" w14:textId="77777777" w:rsidR="00BB1805" w:rsidRPr="00FD0425" w:rsidRDefault="00BB1805" w:rsidP="00BB1805">
      <w:pPr>
        <w:pStyle w:val="PL"/>
      </w:pPr>
      <w:r w:rsidRPr="00FD0425">
        <w:t>--</w:t>
      </w:r>
    </w:p>
    <w:p w14:paraId="0A6C95EC" w14:textId="77777777" w:rsidR="00BB1805" w:rsidRPr="00FD0425" w:rsidRDefault="00BB1805" w:rsidP="00BB1805">
      <w:pPr>
        <w:pStyle w:val="PL"/>
      </w:pPr>
      <w:r w:rsidRPr="00FD0425">
        <w:t>-- Common definitions</w:t>
      </w:r>
    </w:p>
    <w:p w14:paraId="02C02B9F" w14:textId="77777777" w:rsidR="00BB1805" w:rsidRPr="00FD0425" w:rsidRDefault="00BB1805" w:rsidP="00BB1805">
      <w:pPr>
        <w:pStyle w:val="PL"/>
      </w:pPr>
      <w:r w:rsidRPr="00FD0425">
        <w:t>--</w:t>
      </w:r>
    </w:p>
    <w:p w14:paraId="21561EAC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7FE370E5" w14:textId="77777777" w:rsidR="00BB1805" w:rsidRPr="00FD0425" w:rsidRDefault="00BB1805" w:rsidP="00BB1805">
      <w:pPr>
        <w:pStyle w:val="PL"/>
      </w:pPr>
    </w:p>
    <w:p w14:paraId="536EEBD0" w14:textId="77777777" w:rsidR="00BB1805" w:rsidRPr="00FD0425" w:rsidRDefault="00BB1805" w:rsidP="00BB1805">
      <w:pPr>
        <w:pStyle w:val="PL"/>
      </w:pPr>
      <w:r w:rsidRPr="00FD0425">
        <w:t>XnAP-CommonDataTypes {</w:t>
      </w:r>
    </w:p>
    <w:p w14:paraId="615976AF" w14:textId="77777777" w:rsidR="00BB1805" w:rsidRPr="00FD0425" w:rsidRDefault="00BB1805" w:rsidP="00BB1805">
      <w:pPr>
        <w:pStyle w:val="PL"/>
      </w:pPr>
      <w:r w:rsidRPr="00FD0425">
        <w:t>itu-t (0) identified-organization (4) etsi (0) mobileDomain (0)</w:t>
      </w:r>
    </w:p>
    <w:p w14:paraId="402AF589" w14:textId="77777777" w:rsidR="00BB1805" w:rsidRPr="00FD0425" w:rsidRDefault="00BB1805" w:rsidP="00BB1805">
      <w:pPr>
        <w:pStyle w:val="PL"/>
      </w:pPr>
      <w:r w:rsidRPr="00FD0425">
        <w:t>ngran-access (22) modules (3) xnap (2) version1 (1) xnap-CommonDataTypes (3) }</w:t>
      </w:r>
    </w:p>
    <w:p w14:paraId="4B1A5A11" w14:textId="77777777" w:rsidR="00BB1805" w:rsidRPr="00FD0425" w:rsidRDefault="00BB1805" w:rsidP="00BB1805">
      <w:pPr>
        <w:pStyle w:val="PL"/>
      </w:pPr>
    </w:p>
    <w:p w14:paraId="4CFE1B16" w14:textId="77777777" w:rsidR="00BB1805" w:rsidRPr="00FD0425" w:rsidRDefault="00BB1805" w:rsidP="00BB1805">
      <w:pPr>
        <w:pStyle w:val="PL"/>
      </w:pPr>
      <w:r w:rsidRPr="00FD0425">
        <w:t>DEFINITIONS AUTOMATIC TAGS ::=</w:t>
      </w:r>
    </w:p>
    <w:p w14:paraId="4B61FDD2" w14:textId="77777777" w:rsidR="00BB1805" w:rsidRPr="00FD0425" w:rsidRDefault="00BB1805" w:rsidP="00BB1805">
      <w:pPr>
        <w:pStyle w:val="PL"/>
      </w:pPr>
    </w:p>
    <w:p w14:paraId="09535189" w14:textId="77777777" w:rsidR="00BB1805" w:rsidRPr="00FD0425" w:rsidRDefault="00BB1805" w:rsidP="00BB1805">
      <w:pPr>
        <w:pStyle w:val="PL"/>
      </w:pPr>
      <w:r w:rsidRPr="00FD0425">
        <w:t>BEGIN</w:t>
      </w:r>
    </w:p>
    <w:p w14:paraId="5C6BABFE" w14:textId="77777777" w:rsidR="00BB1805" w:rsidRPr="00FD0425" w:rsidRDefault="00BB1805" w:rsidP="00BB1805">
      <w:pPr>
        <w:pStyle w:val="PL"/>
      </w:pPr>
    </w:p>
    <w:p w14:paraId="29B20418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2D53D7E0" w14:textId="77777777" w:rsidR="00BB1805" w:rsidRPr="00FD0425" w:rsidRDefault="00BB1805" w:rsidP="00BB1805">
      <w:pPr>
        <w:pStyle w:val="PL"/>
      </w:pPr>
      <w:r w:rsidRPr="00FD0425">
        <w:t>--</w:t>
      </w:r>
    </w:p>
    <w:p w14:paraId="048D66F9" w14:textId="77777777" w:rsidR="00BB1805" w:rsidRPr="00FD0425" w:rsidRDefault="00BB1805" w:rsidP="00BB1805">
      <w:pPr>
        <w:pStyle w:val="PL"/>
        <w:outlineLvl w:val="3"/>
      </w:pPr>
      <w:r w:rsidRPr="00FD0425">
        <w:t>-- Extension constants</w:t>
      </w:r>
    </w:p>
    <w:p w14:paraId="3FB41395" w14:textId="77777777" w:rsidR="00BB1805" w:rsidRPr="00FD0425" w:rsidRDefault="00BB1805" w:rsidP="00BB1805">
      <w:pPr>
        <w:pStyle w:val="PL"/>
      </w:pPr>
      <w:r w:rsidRPr="00FD0425">
        <w:t>--</w:t>
      </w:r>
    </w:p>
    <w:p w14:paraId="7A600CA6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51D22E1F" w14:textId="77777777" w:rsidR="00BB1805" w:rsidRPr="00FD0425" w:rsidRDefault="00BB1805" w:rsidP="00BB1805">
      <w:pPr>
        <w:pStyle w:val="PL"/>
      </w:pPr>
    </w:p>
    <w:p w14:paraId="074031CF" w14:textId="77777777" w:rsidR="00BB1805" w:rsidRPr="00FD0425" w:rsidRDefault="00BB1805" w:rsidP="00BB1805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4C37DCF" w14:textId="77777777" w:rsidR="00BB1805" w:rsidRPr="00FD0425" w:rsidRDefault="00BB1805" w:rsidP="00BB1805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1ABE3D1A" w14:textId="77777777" w:rsidR="00BB1805" w:rsidRPr="00FD0425" w:rsidRDefault="00BB1805" w:rsidP="00BB1805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F3ACC31" w14:textId="77777777" w:rsidR="00BB1805" w:rsidRPr="00FD0425" w:rsidRDefault="00BB1805" w:rsidP="00BB1805">
      <w:pPr>
        <w:pStyle w:val="PL"/>
      </w:pPr>
    </w:p>
    <w:p w14:paraId="5DB81AB0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7AE4B630" w14:textId="77777777" w:rsidR="00BB1805" w:rsidRPr="00FD0425" w:rsidRDefault="00BB1805" w:rsidP="00BB1805">
      <w:pPr>
        <w:pStyle w:val="PL"/>
      </w:pPr>
      <w:r w:rsidRPr="00FD0425">
        <w:t>--</w:t>
      </w:r>
    </w:p>
    <w:p w14:paraId="332E50FD" w14:textId="77777777" w:rsidR="00BB1805" w:rsidRPr="00FD0425" w:rsidRDefault="00BB1805" w:rsidP="00BB1805">
      <w:pPr>
        <w:pStyle w:val="PL"/>
        <w:outlineLvl w:val="3"/>
      </w:pPr>
      <w:r w:rsidRPr="00FD0425">
        <w:t>-- Common Data Types</w:t>
      </w:r>
    </w:p>
    <w:p w14:paraId="12E5D600" w14:textId="77777777" w:rsidR="00BB1805" w:rsidRPr="00FD0425" w:rsidRDefault="00BB1805" w:rsidP="00BB1805">
      <w:pPr>
        <w:pStyle w:val="PL"/>
      </w:pPr>
      <w:r w:rsidRPr="00FD0425">
        <w:t>--</w:t>
      </w:r>
    </w:p>
    <w:p w14:paraId="164F7A8C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021CF759" w14:textId="77777777" w:rsidR="00BB1805" w:rsidRPr="00FD0425" w:rsidRDefault="00BB1805" w:rsidP="00BB1805">
      <w:pPr>
        <w:pStyle w:val="PL"/>
      </w:pPr>
    </w:p>
    <w:p w14:paraId="2C49C46F" w14:textId="77777777" w:rsidR="00BB1805" w:rsidRPr="00FD0425" w:rsidRDefault="00BB1805" w:rsidP="00BB1805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2501AB86" w14:textId="77777777" w:rsidR="00BB1805" w:rsidRPr="00FD0425" w:rsidRDefault="00BB1805" w:rsidP="00BB1805">
      <w:pPr>
        <w:pStyle w:val="PL"/>
      </w:pPr>
    </w:p>
    <w:p w14:paraId="4C1DEBF3" w14:textId="77777777" w:rsidR="00BB1805" w:rsidRPr="00FD0425" w:rsidRDefault="00BB1805" w:rsidP="00BB1805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32F1B2ED" w14:textId="77777777" w:rsidR="00BB1805" w:rsidRPr="00FD0425" w:rsidRDefault="00BB1805" w:rsidP="00BB1805">
      <w:pPr>
        <w:pStyle w:val="PL"/>
      </w:pPr>
    </w:p>
    <w:p w14:paraId="7D6A0C47" w14:textId="77777777" w:rsidR="00BB1805" w:rsidRPr="00FD0425" w:rsidRDefault="00BB1805" w:rsidP="00BB1805">
      <w:pPr>
        <w:pStyle w:val="PL"/>
      </w:pPr>
      <w:r w:rsidRPr="00FD0425">
        <w:t>PrivateIE-ID</w:t>
      </w:r>
      <w:r w:rsidRPr="00FD0425">
        <w:tab/>
        <w:t>::= CHOICE {</w:t>
      </w:r>
    </w:p>
    <w:p w14:paraId="68660C5B" w14:textId="77777777" w:rsidR="00BB1805" w:rsidRPr="00FD0425" w:rsidRDefault="00BB1805" w:rsidP="00BB1805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2DF4F5F9" w14:textId="77777777" w:rsidR="00BB1805" w:rsidRPr="00FD0425" w:rsidRDefault="00BB1805" w:rsidP="00BB1805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298D0F0D" w14:textId="77777777" w:rsidR="00BB1805" w:rsidRPr="00FD0425" w:rsidRDefault="00BB1805" w:rsidP="00BB1805">
      <w:pPr>
        <w:pStyle w:val="PL"/>
      </w:pPr>
      <w:r w:rsidRPr="00FD0425">
        <w:t>}</w:t>
      </w:r>
    </w:p>
    <w:p w14:paraId="2387250A" w14:textId="77777777" w:rsidR="00BB1805" w:rsidRPr="00FD0425" w:rsidRDefault="00BB1805" w:rsidP="00BB1805">
      <w:pPr>
        <w:pStyle w:val="PL"/>
      </w:pPr>
    </w:p>
    <w:p w14:paraId="12A4B6C5" w14:textId="77777777" w:rsidR="00BB1805" w:rsidRPr="00FD0425" w:rsidRDefault="00BB1805" w:rsidP="00BB1805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540457A4" w14:textId="77777777" w:rsidR="00BB1805" w:rsidRPr="00FD0425" w:rsidRDefault="00BB1805" w:rsidP="00BB1805">
      <w:pPr>
        <w:pStyle w:val="PL"/>
      </w:pPr>
    </w:p>
    <w:p w14:paraId="45A311A2" w14:textId="77777777" w:rsidR="00BB1805" w:rsidRPr="00FD0425" w:rsidRDefault="00BB1805" w:rsidP="00BB1805">
      <w:pPr>
        <w:pStyle w:val="PL"/>
      </w:pPr>
    </w:p>
    <w:p w14:paraId="1BE852A3" w14:textId="77777777" w:rsidR="00BB1805" w:rsidRPr="00FD0425" w:rsidRDefault="00BB1805" w:rsidP="00BB1805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3AB70870" w14:textId="77777777" w:rsidR="00BB1805" w:rsidRPr="00FD0425" w:rsidRDefault="00BB1805" w:rsidP="00BB1805">
      <w:pPr>
        <w:pStyle w:val="PL"/>
      </w:pPr>
    </w:p>
    <w:p w14:paraId="1ACB86A2" w14:textId="77777777" w:rsidR="00BB1805" w:rsidRPr="00FD0425" w:rsidRDefault="00BB1805" w:rsidP="00BB1805">
      <w:pPr>
        <w:pStyle w:val="PL"/>
      </w:pPr>
    </w:p>
    <w:p w14:paraId="0CF8B571" w14:textId="77777777" w:rsidR="00BB1805" w:rsidRPr="00FD0425" w:rsidRDefault="00BB1805" w:rsidP="00BB1805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C55798E" w14:textId="77777777" w:rsidR="00BB1805" w:rsidRPr="00FD0425" w:rsidRDefault="00BB1805" w:rsidP="00BB1805">
      <w:pPr>
        <w:pStyle w:val="PL"/>
      </w:pPr>
    </w:p>
    <w:p w14:paraId="36251DB2" w14:textId="77777777" w:rsidR="00BB1805" w:rsidRPr="00FD0425" w:rsidRDefault="00BB1805" w:rsidP="00BB1805">
      <w:pPr>
        <w:pStyle w:val="PL"/>
      </w:pPr>
      <w:r w:rsidRPr="00FD0425">
        <w:t>END</w:t>
      </w:r>
    </w:p>
    <w:p w14:paraId="48F0F8B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F82C0D9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362D3766" w14:textId="77777777" w:rsidR="00BB1805" w:rsidRPr="00FD0425" w:rsidRDefault="00BB1805" w:rsidP="00BB1805">
      <w:pPr>
        <w:pStyle w:val="Heading3"/>
      </w:pPr>
      <w:bookmarkStart w:id="996" w:name="_Toc20955410"/>
      <w:bookmarkStart w:id="997" w:name="_Toc29991618"/>
      <w:r w:rsidRPr="00FD0425">
        <w:t>9.3.7</w:t>
      </w:r>
      <w:r w:rsidRPr="00FD0425">
        <w:tab/>
        <w:t>Constant definitions</w:t>
      </w:r>
      <w:bookmarkEnd w:id="996"/>
      <w:bookmarkEnd w:id="997"/>
    </w:p>
    <w:p w14:paraId="7FB3137A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3FF1DD8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3D2897F3" w14:textId="77777777" w:rsidR="00BB1805" w:rsidRPr="00FD0425" w:rsidRDefault="00BB1805" w:rsidP="00BB1805">
      <w:pPr>
        <w:pStyle w:val="PL"/>
      </w:pPr>
      <w:r w:rsidRPr="00FD0425">
        <w:t>--</w:t>
      </w:r>
    </w:p>
    <w:p w14:paraId="595A0CC2" w14:textId="77777777" w:rsidR="00BB1805" w:rsidRPr="00FD0425" w:rsidRDefault="00BB1805" w:rsidP="00BB1805">
      <w:pPr>
        <w:pStyle w:val="PL"/>
      </w:pPr>
      <w:r w:rsidRPr="00FD0425">
        <w:t>-- Constant definitions</w:t>
      </w:r>
    </w:p>
    <w:p w14:paraId="6EA85341" w14:textId="77777777" w:rsidR="00BB1805" w:rsidRPr="00FD0425" w:rsidRDefault="00BB1805" w:rsidP="00BB1805">
      <w:pPr>
        <w:pStyle w:val="PL"/>
      </w:pPr>
      <w:r w:rsidRPr="00FD0425">
        <w:t>--</w:t>
      </w:r>
    </w:p>
    <w:p w14:paraId="4A8ECA37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62F08582" w14:textId="77777777" w:rsidR="00BB1805" w:rsidRPr="00FD0425" w:rsidRDefault="00BB1805" w:rsidP="00BB1805">
      <w:pPr>
        <w:pStyle w:val="PL"/>
      </w:pPr>
    </w:p>
    <w:p w14:paraId="403EAAC9" w14:textId="77777777" w:rsidR="00BB1805" w:rsidRPr="00FD0425" w:rsidRDefault="00BB1805" w:rsidP="00BB1805">
      <w:pPr>
        <w:pStyle w:val="PL"/>
      </w:pPr>
      <w:r w:rsidRPr="00FD0425">
        <w:t>XnAP-Constants {</w:t>
      </w:r>
    </w:p>
    <w:p w14:paraId="3F2AC3B3" w14:textId="77777777" w:rsidR="00BB1805" w:rsidRPr="00FD0425" w:rsidRDefault="00BB1805" w:rsidP="00BB1805">
      <w:pPr>
        <w:pStyle w:val="PL"/>
      </w:pPr>
      <w:r w:rsidRPr="00FD0425">
        <w:t>itu-t (0) identified-organization (4) etsi (0) mobileDomain (0)</w:t>
      </w:r>
    </w:p>
    <w:p w14:paraId="66A28C55" w14:textId="77777777" w:rsidR="00BB1805" w:rsidRPr="00FD0425" w:rsidRDefault="00BB1805" w:rsidP="00BB1805">
      <w:pPr>
        <w:pStyle w:val="PL"/>
      </w:pPr>
      <w:r w:rsidRPr="00FD0425">
        <w:t>ngran-Access (22) modules (3) xnap (2) version1 (1) xnap-Constants (4) }</w:t>
      </w:r>
    </w:p>
    <w:p w14:paraId="04EE7EB6" w14:textId="77777777" w:rsidR="00BB1805" w:rsidRPr="00FD0425" w:rsidRDefault="00BB1805" w:rsidP="00BB1805">
      <w:pPr>
        <w:pStyle w:val="PL"/>
      </w:pPr>
    </w:p>
    <w:p w14:paraId="4C7FB9D3" w14:textId="77777777" w:rsidR="00BB1805" w:rsidRPr="00FD0425" w:rsidRDefault="00BB1805" w:rsidP="00BB1805">
      <w:pPr>
        <w:pStyle w:val="PL"/>
      </w:pPr>
      <w:r w:rsidRPr="00FD0425">
        <w:t>DEFINITIONS AUTOMATIC TAGS ::=</w:t>
      </w:r>
    </w:p>
    <w:p w14:paraId="5B08A5D9" w14:textId="77777777" w:rsidR="00BB1805" w:rsidRPr="00FD0425" w:rsidRDefault="00BB1805" w:rsidP="00BB1805">
      <w:pPr>
        <w:pStyle w:val="PL"/>
      </w:pPr>
    </w:p>
    <w:p w14:paraId="75CF59A2" w14:textId="77777777" w:rsidR="00BB1805" w:rsidRPr="00FD0425" w:rsidRDefault="00BB1805" w:rsidP="00BB1805">
      <w:pPr>
        <w:pStyle w:val="PL"/>
      </w:pPr>
      <w:r w:rsidRPr="00FD0425">
        <w:t>BEGIN</w:t>
      </w:r>
    </w:p>
    <w:p w14:paraId="2EAE99F5" w14:textId="77777777" w:rsidR="00BB1805" w:rsidRPr="00FD0425" w:rsidRDefault="00BB1805" w:rsidP="00BB1805">
      <w:pPr>
        <w:pStyle w:val="PL"/>
      </w:pPr>
    </w:p>
    <w:p w14:paraId="7B551A73" w14:textId="77777777" w:rsidR="00BB1805" w:rsidRPr="00FD0425" w:rsidRDefault="00BB1805" w:rsidP="00BB1805">
      <w:pPr>
        <w:pStyle w:val="PL"/>
      </w:pPr>
      <w:r w:rsidRPr="00FD0425">
        <w:t>IMPORTS</w:t>
      </w:r>
    </w:p>
    <w:p w14:paraId="0AE4B4CD" w14:textId="77777777" w:rsidR="00BB1805" w:rsidRPr="00FD0425" w:rsidRDefault="00BB1805" w:rsidP="00BB1805">
      <w:pPr>
        <w:pStyle w:val="PL"/>
      </w:pPr>
      <w:r w:rsidRPr="00FD0425">
        <w:tab/>
        <w:t>ProcedureCode,</w:t>
      </w:r>
    </w:p>
    <w:p w14:paraId="02F8DC3E" w14:textId="77777777" w:rsidR="00BB1805" w:rsidRPr="00FD0425" w:rsidRDefault="00BB1805" w:rsidP="00BB1805">
      <w:pPr>
        <w:pStyle w:val="PL"/>
      </w:pPr>
      <w:r w:rsidRPr="00FD0425">
        <w:tab/>
        <w:t>ProtocolIE-ID</w:t>
      </w:r>
    </w:p>
    <w:p w14:paraId="2025D9BE" w14:textId="77777777" w:rsidR="00BB1805" w:rsidRPr="00FD0425" w:rsidRDefault="00BB1805" w:rsidP="00BB1805">
      <w:pPr>
        <w:pStyle w:val="PL"/>
      </w:pPr>
      <w:r w:rsidRPr="00FD0425">
        <w:t>FROM XnAP-CommonDataTypes;</w:t>
      </w:r>
    </w:p>
    <w:p w14:paraId="671F0FBC" w14:textId="77777777" w:rsidR="00BB1805" w:rsidRPr="00FD0425" w:rsidRDefault="00BB1805" w:rsidP="00BB1805">
      <w:pPr>
        <w:pStyle w:val="PL"/>
      </w:pPr>
    </w:p>
    <w:p w14:paraId="2DAB9B9B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2B7D49E6" w14:textId="77777777" w:rsidR="00BB1805" w:rsidRPr="00FD0425" w:rsidRDefault="00BB1805" w:rsidP="00BB1805">
      <w:pPr>
        <w:pStyle w:val="PL"/>
      </w:pPr>
      <w:r w:rsidRPr="00FD0425">
        <w:t>--</w:t>
      </w:r>
    </w:p>
    <w:p w14:paraId="0088C610" w14:textId="77777777" w:rsidR="00BB1805" w:rsidRPr="00FD0425" w:rsidRDefault="00BB1805" w:rsidP="00BB1805">
      <w:pPr>
        <w:pStyle w:val="PL"/>
        <w:outlineLvl w:val="3"/>
      </w:pPr>
      <w:r w:rsidRPr="00FD0425">
        <w:t>-- Elementary Procedures</w:t>
      </w:r>
    </w:p>
    <w:p w14:paraId="1A230E8F" w14:textId="77777777" w:rsidR="00BB1805" w:rsidRPr="00FD0425" w:rsidRDefault="00BB1805" w:rsidP="00BB1805">
      <w:pPr>
        <w:pStyle w:val="PL"/>
      </w:pPr>
      <w:r w:rsidRPr="00FD0425">
        <w:t>--</w:t>
      </w:r>
    </w:p>
    <w:p w14:paraId="4DF24703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629B12DF" w14:textId="77777777" w:rsidR="00BB1805" w:rsidRPr="00FD0425" w:rsidRDefault="00BB1805" w:rsidP="00BB1805">
      <w:pPr>
        <w:pStyle w:val="PL"/>
      </w:pPr>
    </w:p>
    <w:p w14:paraId="722FCFD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F44B1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94E48B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4B47885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12473E8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523602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7D0CC8B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6E7C169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297BE5C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112B5A1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472CDB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EE638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0106AF7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7886C8F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65D7956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1A8C4DBE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138F2F0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70B80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0F5706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8A0C0D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A13440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026DDA0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6E11055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1E078A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224B68B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41FCDB9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1C81290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220F4D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01479E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C9670D5" w14:textId="77777777" w:rsidR="00BB1805" w:rsidRDefault="00BB1805" w:rsidP="00BB1805">
      <w:pPr>
        <w:pStyle w:val="PL"/>
        <w:rPr>
          <w:ins w:id="998" w:author="Nokia (rapporteur)" w:date="2020-04-02T13:06:00Z"/>
          <w:snapToGrid w:val="0"/>
        </w:rPr>
      </w:pPr>
      <w:ins w:id="999" w:author="Nokia (rapporteur)" w:date="2020-04-02T13:06:00Z">
        <w:r w:rsidRPr="00064808">
          <w:rPr>
            <w:snapToGrid w:val="0"/>
          </w:rPr>
          <w:t>id-handoverSuccess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ProcedureCode ::= X</w:t>
        </w:r>
        <w:r>
          <w:rPr>
            <w:snapToGrid w:val="0"/>
          </w:rPr>
          <w:t>X0</w:t>
        </w:r>
      </w:ins>
    </w:p>
    <w:p w14:paraId="62737F42" w14:textId="77777777" w:rsidR="00BB1805" w:rsidRPr="007E6716" w:rsidRDefault="00BB1805" w:rsidP="00BB1805">
      <w:pPr>
        <w:pStyle w:val="PL"/>
        <w:rPr>
          <w:ins w:id="1000" w:author="Nokia (rapporteur)" w:date="2020-04-02T13:06:00Z"/>
          <w:snapToGrid w:val="0"/>
        </w:rPr>
      </w:pPr>
      <w:ins w:id="1001" w:author="Nokia (rapporteur)" w:date="2020-04-02T13:06:00Z">
        <w:r>
          <w:rPr>
            <w:snapToGrid w:val="0"/>
          </w:rPr>
          <w:t>id-c</w:t>
        </w:r>
        <w:r w:rsidRPr="00C064E6">
          <w:rPr>
            <w:snapToGrid w:val="0"/>
          </w:rPr>
          <w:t>onditionalHandoverCancel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XX1</w:t>
        </w:r>
      </w:ins>
    </w:p>
    <w:p w14:paraId="03E5E5C4" w14:textId="659E14CD" w:rsidR="00BB1805" w:rsidRPr="007E6716" w:rsidRDefault="00BB1805" w:rsidP="00BB1805">
      <w:pPr>
        <w:pStyle w:val="PL"/>
        <w:rPr>
          <w:ins w:id="1002" w:author="Nokia (rapporteur)" w:date="2020-04-02T13:06:00Z"/>
          <w:snapToGrid w:val="0"/>
        </w:rPr>
      </w:pPr>
      <w:ins w:id="1003" w:author="Nokia (rapporteur)" w:date="2020-04-02T13:06:00Z">
        <w:r>
          <w:rPr>
            <w:snapToGrid w:val="0"/>
          </w:rPr>
          <w:t>id-early</w:t>
        </w:r>
        <w:del w:id="1004" w:author="Nokia" w:date="2020-06-10T11:50:00Z">
          <w:r w:rsidDel="00BB1805">
            <w:rPr>
              <w:snapToGrid w:val="0"/>
            </w:rPr>
            <w:delText>Forwarding</w:delText>
          </w:r>
        </w:del>
      </w:ins>
      <w:ins w:id="1005" w:author="Nokia" w:date="2020-06-10T11:50:00Z">
        <w:r>
          <w:rPr>
            <w:snapToGrid w:val="0"/>
          </w:rPr>
          <w:t>Status</w:t>
        </w:r>
      </w:ins>
      <w:ins w:id="1006" w:author="Nokia (rapporteur)" w:date="2020-04-02T13:06:00Z">
        <w:r>
          <w:rPr>
            <w:snapToGrid w:val="0"/>
          </w:rPr>
          <w:t>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XX2</w:t>
        </w:r>
      </w:ins>
    </w:p>
    <w:p w14:paraId="25AC3B10" w14:textId="77777777" w:rsidR="00BB1805" w:rsidRPr="00FD0425" w:rsidRDefault="00BB1805" w:rsidP="00BB1805">
      <w:pPr>
        <w:pStyle w:val="PL"/>
        <w:rPr>
          <w:snapToGrid w:val="0"/>
        </w:rPr>
      </w:pPr>
    </w:p>
    <w:p w14:paraId="5B62AAC1" w14:textId="77777777" w:rsidR="00BB1805" w:rsidRPr="00FD0425" w:rsidRDefault="00BB1805" w:rsidP="00BB1805">
      <w:pPr>
        <w:pStyle w:val="PL"/>
        <w:rPr>
          <w:snapToGrid w:val="0"/>
        </w:rPr>
      </w:pPr>
    </w:p>
    <w:p w14:paraId="733D9510" w14:textId="77777777" w:rsidR="00BB1805" w:rsidRPr="00FD0425" w:rsidRDefault="00BB1805" w:rsidP="00BB1805">
      <w:pPr>
        <w:pStyle w:val="PL"/>
      </w:pPr>
    </w:p>
    <w:p w14:paraId="1C8C76AF" w14:textId="77777777" w:rsidR="00BB1805" w:rsidRPr="00FD0425" w:rsidRDefault="00BB1805" w:rsidP="00BB1805">
      <w:pPr>
        <w:pStyle w:val="PL"/>
        <w:rPr>
          <w:rFonts w:eastAsia="Batang"/>
        </w:rPr>
      </w:pPr>
    </w:p>
    <w:p w14:paraId="53B1D264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67E136B8" w14:textId="77777777" w:rsidR="00BB1805" w:rsidRPr="00FD0425" w:rsidRDefault="00BB1805" w:rsidP="00BB1805">
      <w:pPr>
        <w:pStyle w:val="PL"/>
      </w:pPr>
      <w:r w:rsidRPr="00FD0425">
        <w:t>--</w:t>
      </w:r>
    </w:p>
    <w:p w14:paraId="45FD1C5E" w14:textId="77777777" w:rsidR="00BB1805" w:rsidRPr="00FD0425" w:rsidRDefault="00BB1805" w:rsidP="00BB1805">
      <w:pPr>
        <w:pStyle w:val="PL"/>
        <w:outlineLvl w:val="3"/>
      </w:pPr>
      <w:r w:rsidRPr="00FD0425">
        <w:t>-- Lists</w:t>
      </w:r>
    </w:p>
    <w:p w14:paraId="1A360EBA" w14:textId="77777777" w:rsidR="00BB1805" w:rsidRPr="00FD0425" w:rsidRDefault="00BB1805" w:rsidP="00BB1805">
      <w:pPr>
        <w:pStyle w:val="PL"/>
      </w:pPr>
      <w:r w:rsidRPr="00FD0425">
        <w:t>--</w:t>
      </w:r>
    </w:p>
    <w:p w14:paraId="26DFC179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710E18DE" w14:textId="77777777" w:rsidR="00BB1805" w:rsidRPr="00FD0425" w:rsidRDefault="00BB1805" w:rsidP="00BB1805">
      <w:pPr>
        <w:pStyle w:val="PL"/>
      </w:pPr>
    </w:p>
    <w:p w14:paraId="44DCFBA7" w14:textId="77777777" w:rsidR="00BB1805" w:rsidRPr="00FD0425" w:rsidRDefault="00BB1805" w:rsidP="00BB180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CAF0B02" w14:textId="77777777" w:rsidR="00BB1805" w:rsidRPr="00FD0425" w:rsidRDefault="00BB1805" w:rsidP="00BB180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124647A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D37E2A8" w14:textId="77777777" w:rsidR="00BB1805" w:rsidRPr="00FD0425" w:rsidRDefault="00BB1805" w:rsidP="00BB1805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53FF0CB7" w14:textId="77777777" w:rsidR="00BB1805" w:rsidRPr="00FD0425" w:rsidRDefault="00BB1805" w:rsidP="00BB1805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7A979F78" w14:textId="77777777" w:rsidR="00BB1805" w:rsidRPr="00FD0425" w:rsidRDefault="00BB1805" w:rsidP="00BB180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25CDBA61" w14:textId="77777777" w:rsidR="00BB1805" w:rsidRPr="00FD0425" w:rsidRDefault="00BB1805" w:rsidP="00BB1805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073D169" w14:textId="77777777" w:rsidR="00BB1805" w:rsidRPr="00FD0425" w:rsidRDefault="00BB1805" w:rsidP="00BB180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56358F7F" w14:textId="77777777" w:rsidR="00BB1805" w:rsidRPr="00FD0425" w:rsidRDefault="00BB1805" w:rsidP="00BB180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FCED99F" w14:textId="77777777" w:rsidR="00BB1805" w:rsidRPr="00FD0425" w:rsidRDefault="00BB1805" w:rsidP="00BB1805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1D7F847A" w14:textId="77777777" w:rsidR="00BB1805" w:rsidRPr="00FD0425" w:rsidRDefault="00BB1805" w:rsidP="00BB180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009FC62" w14:textId="77777777" w:rsidR="00BB1805" w:rsidRPr="00FD0425" w:rsidRDefault="00BB1805" w:rsidP="00BB1805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A24210E" w14:textId="77777777" w:rsidR="00BB1805" w:rsidRPr="00FD0425" w:rsidRDefault="00BB1805" w:rsidP="00BB1805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3714EDAE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38EEECA6" w14:textId="77777777" w:rsidR="00BB1805" w:rsidRPr="00FD0425" w:rsidRDefault="00BB1805" w:rsidP="00BB1805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40F97E3C" w14:textId="77777777" w:rsidR="00BB1805" w:rsidRPr="00FD0425" w:rsidRDefault="00BB1805" w:rsidP="00BB1805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3E6CAD25" w14:textId="77777777" w:rsidR="00BB1805" w:rsidRPr="00FD0425" w:rsidRDefault="00BB1805" w:rsidP="00BB1805">
      <w:pPr>
        <w:pStyle w:val="PL"/>
      </w:pPr>
      <w:r w:rsidRPr="00FD0425">
        <w:t>maxnoofMultiConnectivityMinusOne            INTEGER ::= 3</w:t>
      </w:r>
    </w:p>
    <w:p w14:paraId="6A3B4D1D" w14:textId="77777777" w:rsidR="00BB1805" w:rsidRPr="00FD0425" w:rsidRDefault="00BB1805" w:rsidP="00BB1805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000A483A" w14:textId="77777777" w:rsidR="00BB1805" w:rsidRPr="00FD0425" w:rsidRDefault="00BB1805" w:rsidP="00BB1805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58181C2" w14:textId="77777777" w:rsidR="00BB1805" w:rsidRPr="00FD0425" w:rsidRDefault="00BB1805" w:rsidP="00BB1805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45BBB27" w14:textId="77777777" w:rsidR="00BB1805" w:rsidRPr="00FD0425" w:rsidRDefault="00BB1805" w:rsidP="00BB1805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E27C02C" w14:textId="77777777" w:rsidR="00BB1805" w:rsidRPr="00FD0425" w:rsidRDefault="00BB1805" w:rsidP="00BB1805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60465AC" w14:textId="77777777" w:rsidR="00BB1805" w:rsidRPr="00FD0425" w:rsidRDefault="00BB1805" w:rsidP="00BB1805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01BD63E9" w14:textId="77777777" w:rsidR="00BB1805" w:rsidRPr="00FD0425" w:rsidRDefault="00BB1805" w:rsidP="00BB1805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9AE8EC0" w14:textId="77777777" w:rsidR="00BB1805" w:rsidRPr="00FD0425" w:rsidRDefault="00BB1805" w:rsidP="00BB1805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8A742EE" w14:textId="77777777" w:rsidR="00BB1805" w:rsidRPr="00FD0425" w:rsidRDefault="00BB1805" w:rsidP="00BB1805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63BF7382" w14:textId="77777777" w:rsidR="00BB1805" w:rsidRPr="00FD0425" w:rsidRDefault="00BB1805" w:rsidP="00BB1805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42BF3445" w14:textId="77777777" w:rsidR="00BB1805" w:rsidRPr="00FD0425" w:rsidRDefault="00BB1805" w:rsidP="00BB1805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3C4500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E20BDE8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922416E" w14:textId="77777777" w:rsidR="00BB1805" w:rsidRPr="00FD0425" w:rsidRDefault="00BB1805" w:rsidP="00BB1805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0234CBC4" w14:textId="77777777" w:rsidR="00BB1805" w:rsidRPr="00FD0425" w:rsidRDefault="00BB1805" w:rsidP="00BB180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3E79D786" w14:textId="77777777" w:rsidR="00BB1805" w:rsidRPr="00FD0425" w:rsidRDefault="00BB1805" w:rsidP="00BB180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34E07CC" w14:textId="77777777" w:rsidR="00BB1805" w:rsidRPr="00FD0425" w:rsidRDefault="00BB1805" w:rsidP="00BB1805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38DFEF7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397B2C1D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5581AF8" w14:textId="77777777" w:rsidR="00BB1805" w:rsidRPr="00FD0425" w:rsidRDefault="00BB1805" w:rsidP="00BB1805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600F6C0A" w14:textId="77777777" w:rsidR="00BB1805" w:rsidRPr="00FD0425" w:rsidRDefault="00BB1805" w:rsidP="00BB1805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AB0B491" w14:textId="77777777" w:rsidR="00BB1805" w:rsidRPr="00FD0425" w:rsidRDefault="00BB1805" w:rsidP="00BB1805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14:paraId="780BFEF5" w14:textId="77777777" w:rsidR="00BB1805" w:rsidRPr="00FD0425" w:rsidRDefault="00BB1805" w:rsidP="00BB1805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F40E680" w14:textId="77777777" w:rsidR="00BB1805" w:rsidRPr="00FD0425" w:rsidRDefault="00BB1805" w:rsidP="00BB1805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7D7B31C" w14:textId="77777777" w:rsidR="00BB1805" w:rsidRDefault="00BB1805" w:rsidP="00BB1805">
      <w:pPr>
        <w:pStyle w:val="PL"/>
        <w:rPr>
          <w:ins w:id="1007" w:author="Nokia (rapporteur)" w:date="2020-04-02T13:06:00Z"/>
        </w:rPr>
      </w:pPr>
      <w:ins w:id="1008" w:author="Nokia (rapporteur)" w:date="2020-04-02T13:06:00Z">
        <w:r>
          <w:t>maxnoofCHOcells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INTEGER ::= </w:t>
        </w:r>
      </w:ins>
      <w:ins w:id="1009" w:author="Nokia (rapporteur)" w:date="2020-05-06T15:48:00Z">
        <w:r>
          <w:t>8</w:t>
        </w:r>
      </w:ins>
    </w:p>
    <w:p w14:paraId="28FF27B1" w14:textId="77777777" w:rsidR="00BB1805" w:rsidRPr="00FD0425" w:rsidRDefault="00BB1805" w:rsidP="00BB1805">
      <w:pPr>
        <w:pStyle w:val="PL"/>
      </w:pPr>
    </w:p>
    <w:p w14:paraId="5FA28824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794DBAEB" w14:textId="77777777" w:rsidR="00BB1805" w:rsidRPr="00FD0425" w:rsidRDefault="00BB1805" w:rsidP="00BB1805">
      <w:pPr>
        <w:pStyle w:val="PL"/>
      </w:pPr>
      <w:r w:rsidRPr="00FD0425">
        <w:t>--</w:t>
      </w:r>
    </w:p>
    <w:p w14:paraId="3608D484" w14:textId="77777777" w:rsidR="00BB1805" w:rsidRPr="00FD0425" w:rsidRDefault="00BB1805" w:rsidP="00BB1805">
      <w:pPr>
        <w:pStyle w:val="PL"/>
        <w:outlineLvl w:val="3"/>
      </w:pPr>
      <w:r w:rsidRPr="00FD0425">
        <w:t>-- IEs</w:t>
      </w:r>
    </w:p>
    <w:p w14:paraId="0BCD8B45" w14:textId="77777777" w:rsidR="00BB1805" w:rsidRPr="00FD0425" w:rsidRDefault="00BB1805" w:rsidP="00BB1805">
      <w:pPr>
        <w:pStyle w:val="PL"/>
      </w:pPr>
      <w:r w:rsidRPr="00FD0425">
        <w:t>--</w:t>
      </w:r>
    </w:p>
    <w:p w14:paraId="67649C32" w14:textId="77777777" w:rsidR="00BB1805" w:rsidRPr="00FD0425" w:rsidRDefault="00BB1805" w:rsidP="00BB1805">
      <w:pPr>
        <w:pStyle w:val="PL"/>
      </w:pPr>
      <w:r w:rsidRPr="00FD0425">
        <w:t>-- **************************************************************</w:t>
      </w:r>
    </w:p>
    <w:p w14:paraId="19C92AF8" w14:textId="77777777" w:rsidR="00BB1805" w:rsidRPr="00FD0425" w:rsidRDefault="00BB1805" w:rsidP="00BB1805">
      <w:pPr>
        <w:pStyle w:val="PL"/>
      </w:pPr>
    </w:p>
    <w:p w14:paraId="558228C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D6385C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6E11010E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1D627265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4CB4D5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66636C8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F477A65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442F3820" w14:textId="77777777" w:rsidR="00BB1805" w:rsidRPr="00FD0425" w:rsidRDefault="00BB1805" w:rsidP="00BB180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62890F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3F2DF05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606A57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6AB098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3D363E3" w14:textId="77777777" w:rsidR="00BB1805" w:rsidRPr="00FD0425" w:rsidRDefault="00BB1805" w:rsidP="00BB180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2FABC55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6BBE9E8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0AD58269" w14:textId="77777777" w:rsidR="00BB1805" w:rsidRPr="00FD0425" w:rsidRDefault="00BB1805" w:rsidP="00BB180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3BF89AE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4B5CA3C8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C040B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022C5BF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7AD0DE2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9E8878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8A4C194" w14:textId="77777777" w:rsidR="00BB1805" w:rsidRPr="00FD0425" w:rsidRDefault="00BB1805" w:rsidP="00BB180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3A31BB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336A0F5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6DC809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43DC2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05B715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F1792A3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661390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AD4A145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5A3BBFF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41402FC9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56760FA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A446200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7C706107" w14:textId="77777777" w:rsidR="00BB1805" w:rsidRPr="00FD0425" w:rsidRDefault="00BB1805" w:rsidP="00BB180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7E47513C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1046934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144B3D9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73B4825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6EFA37C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103A88D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0A1495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3687A49D" w14:textId="77777777" w:rsidR="00BB1805" w:rsidRPr="00FD0425" w:rsidRDefault="00BB1805" w:rsidP="00BB1805">
      <w:pPr>
        <w:pStyle w:val="PL"/>
        <w:rPr>
          <w:snapToGrid w:val="0"/>
        </w:rPr>
      </w:pPr>
      <w:bookmarkStart w:id="101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CC2E73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C2DDE9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76C0E8A5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1A9FF1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51AB3C9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13F5726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65FF29CA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08F3142F" w14:textId="77777777" w:rsidR="00BB1805" w:rsidRPr="00FD0425" w:rsidRDefault="00BB1805" w:rsidP="00BB180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010"/>
    <w:p w14:paraId="705A14D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ADE0D5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43B2940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4E6A192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0ED138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0B76431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52F9AC71" w14:textId="77777777" w:rsidR="00BB1805" w:rsidRPr="00FD0425" w:rsidRDefault="00BB1805" w:rsidP="00BB180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4F593D06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D86DE15" w14:textId="77777777" w:rsidR="00BB1805" w:rsidRPr="00FD0425" w:rsidRDefault="00BB1805" w:rsidP="00BB180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A02895F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3E5CCEC3" w14:textId="77777777" w:rsidR="00BB1805" w:rsidRPr="00FD0425" w:rsidRDefault="00BB1805" w:rsidP="00BB180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974F31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69EBA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7275324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151743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3879371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1D4459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23BE099" w14:textId="77777777" w:rsidR="00BB1805" w:rsidRPr="00FD0425" w:rsidRDefault="00BB1805" w:rsidP="00BB180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2E242A32" w14:textId="77777777" w:rsidR="00BB1805" w:rsidRPr="00FD0425" w:rsidRDefault="00BB1805" w:rsidP="00BB180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3C73871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37138AA0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3B9F837" w14:textId="77777777" w:rsidR="00BB1805" w:rsidRPr="00FD0425" w:rsidRDefault="00BB1805" w:rsidP="00BB180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07412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4FF76F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627E6781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655BB6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4203E5DE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A964201" w14:textId="77777777" w:rsidR="00BB1805" w:rsidRPr="00FD0425" w:rsidRDefault="00BB1805" w:rsidP="00BB1805">
      <w:pPr>
        <w:pStyle w:val="PL"/>
      </w:pPr>
      <w:bookmarkStart w:id="101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16ED75C" w14:textId="77777777" w:rsidR="00BB1805" w:rsidRPr="00FD0425" w:rsidRDefault="00BB1805" w:rsidP="00BB180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7448CAB2" w14:textId="77777777" w:rsidR="00BB1805" w:rsidRPr="00FD0425" w:rsidRDefault="00BB1805" w:rsidP="00BB180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27950C8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1C0F1055" w14:textId="77777777" w:rsidR="00BB1805" w:rsidRPr="00FD0425" w:rsidRDefault="00BB1805" w:rsidP="00BB180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08F24C9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52703F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746AF81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DC7A66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5F489723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7EDAF6F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31429A4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011"/>
    <w:p w14:paraId="6326A45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5C7B56B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2B9FA9B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33CFBD2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398B838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54E02385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35BF83BA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F2D4B51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7AF26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56913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B2787D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1693FE5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4690BC9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399F27FF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9CE3E40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6836E434" w14:textId="77777777" w:rsidR="00BB1805" w:rsidRPr="00FD0425" w:rsidRDefault="00BB1805" w:rsidP="00BB180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CDD9F9F" w14:textId="77777777" w:rsidR="00BB1805" w:rsidRPr="00FD0425" w:rsidRDefault="00BB1805" w:rsidP="00BB180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7D414C7B" w14:textId="77777777" w:rsidR="00BB1805" w:rsidRPr="00FD0425" w:rsidRDefault="00BB1805" w:rsidP="00BB180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4D2013F4" w14:textId="77777777" w:rsidR="00BB1805" w:rsidRPr="00FD0425" w:rsidRDefault="00BB1805" w:rsidP="00BB180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62AA487D" w14:textId="77777777" w:rsidR="00BB1805" w:rsidRPr="00FD0425" w:rsidRDefault="00BB1805" w:rsidP="00BB180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9ABBCE0" w14:textId="77777777" w:rsidR="00BB1805" w:rsidRPr="00FD0425" w:rsidRDefault="00BB1805" w:rsidP="00BB180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0C79B292" w14:textId="77777777" w:rsidR="00BB1805" w:rsidRPr="00FD0425" w:rsidRDefault="00BB1805" w:rsidP="00BB180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3C452AC" w14:textId="77777777" w:rsidR="00BB1805" w:rsidRPr="00FD0425" w:rsidRDefault="00BB1805" w:rsidP="00BB180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0DA45CD7" w14:textId="77777777" w:rsidR="00BB1805" w:rsidRPr="00FD0425" w:rsidRDefault="00BB1805" w:rsidP="00BB180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758A5B1A" w14:textId="77777777" w:rsidR="00BB1805" w:rsidRPr="00FD0425" w:rsidRDefault="00BB1805" w:rsidP="00BB180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57D5DAB9" w14:textId="77777777" w:rsidR="00BB1805" w:rsidRPr="00FD0425" w:rsidRDefault="00BB1805" w:rsidP="00BB180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234C2CC" w14:textId="77777777" w:rsidR="00BB1805" w:rsidRPr="00FD0425" w:rsidRDefault="00BB1805" w:rsidP="00BB180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D21F2E8" w14:textId="77777777" w:rsidR="00BB1805" w:rsidRPr="00FD0425" w:rsidRDefault="00BB1805" w:rsidP="00BB180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1A70B694" w14:textId="77777777" w:rsidR="00BB1805" w:rsidRPr="00FD0425" w:rsidRDefault="00BB1805" w:rsidP="00BB180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71190ED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95AA44B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555DC3F6" w14:textId="77777777" w:rsidR="00BB1805" w:rsidRPr="00FD0425" w:rsidRDefault="00BB1805" w:rsidP="00BB180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93391BB" w14:textId="77777777" w:rsidR="00BB1805" w:rsidRPr="00FD0425" w:rsidRDefault="00BB1805" w:rsidP="00BB180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1A6A72DA" w14:textId="77777777" w:rsidR="00BB1805" w:rsidRPr="00FD0425" w:rsidRDefault="00BB1805" w:rsidP="00BB180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00C4C65A" w14:textId="77777777" w:rsidR="00BB1805" w:rsidRPr="00FD0425" w:rsidRDefault="00BB1805" w:rsidP="00BB180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17FA242B" w14:textId="77777777" w:rsidR="00BB1805" w:rsidRPr="00FD0425" w:rsidRDefault="00BB1805" w:rsidP="00BB18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24A454F" w14:textId="77777777" w:rsidR="00BB1805" w:rsidRPr="00FD0425" w:rsidRDefault="00BB1805" w:rsidP="00BB180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651DC2D" w14:textId="77777777" w:rsidR="00BB1805" w:rsidRPr="00FD0425" w:rsidRDefault="00BB1805" w:rsidP="00BB180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2D787EF1" w14:textId="77777777" w:rsidR="00BB1805" w:rsidRPr="00FD0425" w:rsidRDefault="00BB1805" w:rsidP="00BB180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02AAC02B" w14:textId="77777777" w:rsidR="00BB1805" w:rsidRPr="00FD0425" w:rsidRDefault="00BB1805" w:rsidP="00BB180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B9AD236" w14:textId="77777777" w:rsidR="00BB1805" w:rsidRPr="00FD0425" w:rsidRDefault="00BB1805" w:rsidP="00BB180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7F6259" w14:textId="77777777" w:rsidR="00BB1805" w:rsidRPr="00FD0425" w:rsidRDefault="00BB1805" w:rsidP="00BB180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AECBD23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720A22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9F9CC7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F250B2D" w14:textId="77777777" w:rsidR="00BB1805" w:rsidRPr="00BE6FC6" w:rsidRDefault="00BB1805" w:rsidP="00BB180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4B2AAE90" w14:textId="77777777" w:rsidR="00BB1805" w:rsidRPr="00FD0425" w:rsidRDefault="00BB1805" w:rsidP="00BB1805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F77B5D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6E879F5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3F7D8B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640D84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70B66E7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1B9A8E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6A9234C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5FFCEB3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1A96E0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012" w:name="_Hlk29912457"/>
      <w:r w:rsidRPr="00FD0425">
        <w:rPr>
          <w:snapToGrid w:val="0"/>
        </w:rPr>
        <w:t>ProtocolIE-ID</w:t>
      </w:r>
      <w:bookmarkEnd w:id="101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BEF344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42B5359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CD52191" w14:textId="77777777" w:rsidR="00BB1805" w:rsidRPr="00FD0425" w:rsidRDefault="00BB1805" w:rsidP="00BB18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5775975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553C7C89" w14:textId="77777777" w:rsidR="00BB180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0C8284FD" w14:textId="77777777" w:rsidR="00BB1805" w:rsidRDefault="00BB1805" w:rsidP="00BB1805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634A2FF" w14:textId="77777777" w:rsidR="00BB1805" w:rsidRDefault="00BB1805" w:rsidP="00BB1805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2C5DD63F" w14:textId="77777777" w:rsidR="00BB1805" w:rsidRDefault="00BB1805" w:rsidP="00BB1805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6F0FEE9" w14:textId="77777777" w:rsidR="00BB1805" w:rsidRPr="006663B1" w:rsidRDefault="00BB1805" w:rsidP="00BB1805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6700A30" w14:textId="77777777" w:rsidR="00BB1805" w:rsidRPr="00FD0425" w:rsidRDefault="00BB1805" w:rsidP="00BB1805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343893D" w14:textId="77777777" w:rsidR="00BB1805" w:rsidRDefault="00BB1805" w:rsidP="00BB1805">
      <w:pPr>
        <w:pStyle w:val="PL"/>
        <w:rPr>
          <w:ins w:id="1013" w:author="Nokia (rapporteur)" w:date="2020-04-02T13:07:00Z"/>
          <w:snapToGrid w:val="0"/>
        </w:rPr>
      </w:pPr>
      <w:ins w:id="1014" w:author="Nokia (rapporteur)" w:date="2020-04-02T13:07:00Z">
        <w:r w:rsidRPr="00064808">
          <w:rPr>
            <w:snapToGrid w:val="0"/>
          </w:rPr>
          <w:t>id-CHOinformation</w:t>
        </w:r>
        <w:r>
          <w:rPr>
            <w:snapToGrid w:val="0"/>
          </w:rPr>
          <w:t>-Req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 xml:space="preserve">ProtocolIE-ID ::= </w:t>
        </w:r>
        <w:r>
          <w:rPr>
            <w:snapToGrid w:val="0"/>
          </w:rPr>
          <w:t>YY0</w:t>
        </w:r>
      </w:ins>
    </w:p>
    <w:p w14:paraId="20F4ACAC" w14:textId="77777777" w:rsidR="00BB1805" w:rsidRDefault="00BB1805" w:rsidP="00BB1805">
      <w:pPr>
        <w:pStyle w:val="PL"/>
        <w:rPr>
          <w:ins w:id="1015" w:author="Nokia (rapporteur)" w:date="2020-04-02T13:07:00Z"/>
          <w:snapToGrid w:val="0"/>
        </w:rPr>
      </w:pPr>
      <w:ins w:id="1016" w:author="Nokia (rapporteur)" w:date="2020-04-02T13:07:00Z">
        <w:r w:rsidRPr="00064808">
          <w:rPr>
            <w:snapToGrid w:val="0"/>
          </w:rPr>
          <w:t>id-CHOinformation</w:t>
        </w:r>
        <w:r>
          <w:rPr>
            <w:snapToGrid w:val="0"/>
          </w:rPr>
          <w:t>-Ack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 xml:space="preserve">ProtocolIE-ID ::= </w:t>
        </w:r>
        <w:r>
          <w:rPr>
            <w:snapToGrid w:val="0"/>
          </w:rPr>
          <w:t>YY1</w:t>
        </w:r>
      </w:ins>
    </w:p>
    <w:p w14:paraId="65910F35" w14:textId="77777777" w:rsidR="00BB1805" w:rsidRDefault="00BB1805" w:rsidP="00BB1805">
      <w:pPr>
        <w:pStyle w:val="PL"/>
        <w:rPr>
          <w:ins w:id="1017" w:author="Nokia (rapporteur)" w:date="2020-04-02T13:07:00Z"/>
          <w:snapToGrid w:val="0"/>
        </w:rPr>
      </w:pPr>
      <w:ins w:id="1018" w:author="Nokia (rapporteur)" w:date="2020-04-02T13:07:00Z">
        <w:r w:rsidRPr="00117C2A">
          <w:rPr>
            <w:snapToGrid w:val="0"/>
          </w:rPr>
          <w:t>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YY2</w:t>
        </w:r>
      </w:ins>
    </w:p>
    <w:p w14:paraId="09016476" w14:textId="77777777" w:rsidR="00BB1805" w:rsidRDefault="00BB1805" w:rsidP="00BB1805">
      <w:pPr>
        <w:pStyle w:val="PL"/>
        <w:rPr>
          <w:ins w:id="1019" w:author="Nokia (rapporteur)" w:date="2020-04-02T13:07:00Z"/>
          <w:snapToGrid w:val="0"/>
        </w:rPr>
      </w:pPr>
      <w:ins w:id="1020" w:author="Nokia (rapporteur)" w:date="2020-04-02T13:07:00Z"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YY3</w:t>
        </w:r>
      </w:ins>
    </w:p>
    <w:p w14:paraId="1577AE2E" w14:textId="77777777" w:rsidR="00BB1805" w:rsidRDefault="00BB1805" w:rsidP="00BB1805">
      <w:pPr>
        <w:pStyle w:val="PL"/>
        <w:rPr>
          <w:ins w:id="1021" w:author="Nokia (rapporteur)" w:date="2020-04-02T13:07:00Z"/>
          <w:snapToGrid w:val="0"/>
        </w:rPr>
      </w:pPr>
      <w:ins w:id="1022" w:author="Nokia (rapporteur)" w:date="2020-04-02T13:07:00Z">
        <w:r w:rsidRPr="00117C2A">
          <w:rPr>
            <w:snapToGrid w:val="0"/>
          </w:rPr>
          <w:t>id-</w:t>
        </w:r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YY4</w:t>
        </w:r>
      </w:ins>
    </w:p>
    <w:p w14:paraId="2B61CDBD" w14:textId="77777777" w:rsidR="00BB1805" w:rsidRDefault="00BB1805" w:rsidP="00BB1805">
      <w:pPr>
        <w:pStyle w:val="PL"/>
        <w:rPr>
          <w:ins w:id="1023" w:author="Nokia (rapporteur)" w:date="2020-04-02T13:07:00Z"/>
          <w:lang w:eastAsia="ja-JP"/>
        </w:rPr>
      </w:pPr>
      <w:ins w:id="1024" w:author="Nokia (rapporteur)" w:date="2020-04-02T13:07:00Z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</w:ins>
      <w:ins w:id="1025" w:author="Nokia (rapporteur)" w:date="2020-05-06T16:01:00Z">
        <w:r>
          <w:rPr>
            <w:lang w:eastAsia="ja-JP"/>
          </w:rPr>
          <w:t>Request</w:t>
        </w:r>
      </w:ins>
      <w:ins w:id="1026" w:author="Nokia (rapporteur)" w:date="2020-04-02T13:07:00Z">
        <w:r>
          <w:rPr>
            <w:lang w:eastAsia="ja-JP"/>
          </w:rPr>
          <w:t>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YY5</w:t>
        </w:r>
      </w:ins>
    </w:p>
    <w:p w14:paraId="621E99E2" w14:textId="77777777" w:rsidR="00BB1805" w:rsidRDefault="00BB1805" w:rsidP="00BB1805">
      <w:pPr>
        <w:pStyle w:val="PL"/>
        <w:rPr>
          <w:ins w:id="1027" w:author="Nokia (rapporteur)" w:date="2020-04-02T13:07:00Z"/>
          <w:lang w:eastAsia="ja-JP"/>
        </w:rPr>
      </w:pPr>
      <w:ins w:id="1028" w:author="Nokia (rapporteur)" w:date="2020-04-02T13:07:00Z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YY6</w:t>
        </w:r>
      </w:ins>
    </w:p>
    <w:p w14:paraId="4B026538" w14:textId="77777777" w:rsidR="00BB1805" w:rsidRPr="00FD0425" w:rsidRDefault="00BB1805" w:rsidP="00BB1805">
      <w:pPr>
        <w:pStyle w:val="PL"/>
        <w:rPr>
          <w:snapToGrid w:val="0"/>
        </w:rPr>
      </w:pPr>
    </w:p>
    <w:p w14:paraId="35F1E15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B5DE7AD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C8D8600" w14:textId="77777777" w:rsidR="00BB1805" w:rsidRPr="00FD0425" w:rsidRDefault="00BB1805" w:rsidP="00BB1805">
      <w:pPr>
        <w:pStyle w:val="PL"/>
        <w:rPr>
          <w:noProof w:val="0"/>
          <w:snapToGrid w:val="0"/>
        </w:rPr>
      </w:pPr>
    </w:p>
    <w:p w14:paraId="5C5AAA01" w14:textId="77777777" w:rsidR="00BB1805" w:rsidRPr="00FD0425" w:rsidRDefault="00BB1805" w:rsidP="00BB1805">
      <w:pPr>
        <w:pStyle w:val="Heading3"/>
      </w:pPr>
      <w:bookmarkStart w:id="1029" w:name="_Toc20955411"/>
      <w:bookmarkStart w:id="1030" w:name="_Toc29991619"/>
      <w:r w:rsidRPr="00FD0425">
        <w:t>9.3.8</w:t>
      </w:r>
      <w:r w:rsidRPr="00FD0425">
        <w:tab/>
        <w:t>Container definitions</w:t>
      </w:r>
      <w:bookmarkEnd w:id="1029"/>
      <w:bookmarkEnd w:id="1030"/>
    </w:p>
    <w:p w14:paraId="1D38D9E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90B6DB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7C212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10A6B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40D79F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1885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C97021" w14:textId="77777777" w:rsidR="00BB1805" w:rsidRPr="00FD0425" w:rsidRDefault="00BB1805" w:rsidP="00BB1805">
      <w:pPr>
        <w:pStyle w:val="PL"/>
        <w:rPr>
          <w:snapToGrid w:val="0"/>
        </w:rPr>
      </w:pPr>
    </w:p>
    <w:p w14:paraId="58DF9B5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15586F3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CB06E4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17842C1C" w14:textId="77777777" w:rsidR="00BB1805" w:rsidRPr="00FD0425" w:rsidRDefault="00BB1805" w:rsidP="00BB1805">
      <w:pPr>
        <w:pStyle w:val="PL"/>
        <w:rPr>
          <w:snapToGrid w:val="0"/>
        </w:rPr>
      </w:pPr>
    </w:p>
    <w:p w14:paraId="449CE1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1782FC0" w14:textId="77777777" w:rsidR="00BB1805" w:rsidRPr="00FD0425" w:rsidRDefault="00BB1805" w:rsidP="00BB1805">
      <w:pPr>
        <w:pStyle w:val="PL"/>
        <w:rPr>
          <w:snapToGrid w:val="0"/>
        </w:rPr>
      </w:pPr>
    </w:p>
    <w:p w14:paraId="0ACCCAD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D8F72A0" w14:textId="77777777" w:rsidR="00BB1805" w:rsidRPr="00FD0425" w:rsidRDefault="00BB1805" w:rsidP="00BB1805">
      <w:pPr>
        <w:pStyle w:val="PL"/>
        <w:rPr>
          <w:snapToGrid w:val="0"/>
        </w:rPr>
      </w:pPr>
    </w:p>
    <w:p w14:paraId="332D450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BD325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4050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959465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EDAB5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D1FF31" w14:textId="77777777" w:rsidR="00BB1805" w:rsidRPr="00FD0425" w:rsidRDefault="00BB1805" w:rsidP="00BB1805">
      <w:pPr>
        <w:pStyle w:val="PL"/>
        <w:rPr>
          <w:snapToGrid w:val="0"/>
        </w:rPr>
      </w:pPr>
    </w:p>
    <w:p w14:paraId="5B37E0A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09B154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7305C42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3F42A33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7A7D7F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B9611D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0738252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0FF50E4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4732530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70A6F539" w14:textId="77777777" w:rsidR="00BB1805" w:rsidRPr="00FD0425" w:rsidRDefault="00BB1805" w:rsidP="00BB1805">
      <w:pPr>
        <w:pStyle w:val="PL"/>
        <w:rPr>
          <w:snapToGrid w:val="0"/>
        </w:rPr>
      </w:pPr>
    </w:p>
    <w:p w14:paraId="501A7DD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59D3B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1B883E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634682E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196DC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944CAC" w14:textId="77777777" w:rsidR="00BB1805" w:rsidRPr="00FD0425" w:rsidRDefault="00BB1805" w:rsidP="00BB1805">
      <w:pPr>
        <w:pStyle w:val="PL"/>
        <w:rPr>
          <w:snapToGrid w:val="0"/>
        </w:rPr>
      </w:pPr>
    </w:p>
    <w:p w14:paraId="514E27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3E5C512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76A144E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23DCB9D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65D347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757648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BEDC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60DA57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2492650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1F3BB03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4FE3F78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779D110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A2F87B" w14:textId="77777777" w:rsidR="00BB1805" w:rsidRPr="00FD0425" w:rsidRDefault="00BB1805" w:rsidP="00BB1805">
      <w:pPr>
        <w:pStyle w:val="PL"/>
        <w:rPr>
          <w:snapToGrid w:val="0"/>
        </w:rPr>
      </w:pPr>
    </w:p>
    <w:p w14:paraId="0A2376B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8DA0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42B3B9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52F58A3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C50B5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50155E" w14:textId="77777777" w:rsidR="00BB1805" w:rsidRPr="00FD0425" w:rsidRDefault="00BB1805" w:rsidP="00BB1805">
      <w:pPr>
        <w:pStyle w:val="PL"/>
        <w:rPr>
          <w:snapToGrid w:val="0"/>
        </w:rPr>
      </w:pPr>
    </w:p>
    <w:p w14:paraId="2550830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1CC063A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1BBB3CD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791A72D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06B3FD9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42155EB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48DF041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2EACEB5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CDC55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3189F2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29E815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75D5EA0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2A813C6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3AF73E7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3A244F8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E0B779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F68569" w14:textId="77777777" w:rsidR="00BB1805" w:rsidRPr="00FD0425" w:rsidRDefault="00BB1805" w:rsidP="00BB1805">
      <w:pPr>
        <w:pStyle w:val="PL"/>
        <w:rPr>
          <w:snapToGrid w:val="0"/>
        </w:rPr>
      </w:pPr>
    </w:p>
    <w:p w14:paraId="6468EC8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46D9A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1890A4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6671CD8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E687B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F23361" w14:textId="77777777" w:rsidR="00BB1805" w:rsidRPr="00FD0425" w:rsidRDefault="00BB1805" w:rsidP="00BB1805">
      <w:pPr>
        <w:pStyle w:val="PL"/>
        <w:rPr>
          <w:snapToGrid w:val="0"/>
        </w:rPr>
      </w:pPr>
    </w:p>
    <w:p w14:paraId="1AA9E24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025AE06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735F15F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1D9D8E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3D630DB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1C12836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487A7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08ECB7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71219D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1AAEE2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0580502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268EA74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B52058" w14:textId="77777777" w:rsidR="00BB1805" w:rsidRPr="00FD0425" w:rsidRDefault="00BB1805" w:rsidP="00BB1805">
      <w:pPr>
        <w:pStyle w:val="PL"/>
        <w:rPr>
          <w:snapToGrid w:val="0"/>
        </w:rPr>
      </w:pPr>
    </w:p>
    <w:p w14:paraId="44A6B4F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79889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7A551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771FF2D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B493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921EB3" w14:textId="77777777" w:rsidR="00BB1805" w:rsidRPr="00FD0425" w:rsidRDefault="00BB1805" w:rsidP="00BB1805">
      <w:pPr>
        <w:pStyle w:val="PL"/>
        <w:rPr>
          <w:snapToGrid w:val="0"/>
        </w:rPr>
      </w:pPr>
    </w:p>
    <w:p w14:paraId="19B0A47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28A2A21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0230B73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1F1FD5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5B91DC0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05B4254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07225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BBCF54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B1AECA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02F4A0A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7DC4CBB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01C7EE2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08CB7F" w14:textId="77777777" w:rsidR="00BB1805" w:rsidRPr="00FD0425" w:rsidRDefault="00BB1805" w:rsidP="00BB1805">
      <w:pPr>
        <w:pStyle w:val="PL"/>
        <w:rPr>
          <w:snapToGrid w:val="0"/>
        </w:rPr>
      </w:pPr>
    </w:p>
    <w:p w14:paraId="6273CC3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6E14F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26863F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19F8DBC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153B2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8B7F1D" w14:textId="77777777" w:rsidR="00BB1805" w:rsidRPr="00FD0425" w:rsidRDefault="00BB1805" w:rsidP="00BB1805">
      <w:pPr>
        <w:pStyle w:val="PL"/>
        <w:rPr>
          <w:snapToGrid w:val="0"/>
        </w:rPr>
      </w:pPr>
    </w:p>
    <w:p w14:paraId="1A98790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ProtocolIE-Container {XNAP-PROTOCOL-IES : IEsSetParam} ::=</w:t>
      </w:r>
    </w:p>
    <w:p w14:paraId="6668581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4C07391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4C2570E2" w14:textId="77777777" w:rsidR="00BB1805" w:rsidRPr="00FD0425" w:rsidRDefault="00BB1805" w:rsidP="00BB1805">
      <w:pPr>
        <w:pStyle w:val="PL"/>
        <w:rPr>
          <w:snapToGrid w:val="0"/>
        </w:rPr>
      </w:pPr>
    </w:p>
    <w:p w14:paraId="536865E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671ABDB6" w14:textId="77777777" w:rsidR="00BB1805" w:rsidRPr="00FD0425" w:rsidRDefault="00BB1805" w:rsidP="00BB1805">
      <w:pPr>
        <w:pStyle w:val="PL"/>
        <w:rPr>
          <w:snapToGrid w:val="0"/>
        </w:rPr>
      </w:pPr>
    </w:p>
    <w:p w14:paraId="07ECEB0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270215D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160C6A7E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755E1CA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67DBA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6CD668" w14:textId="77777777" w:rsidR="00BB1805" w:rsidRPr="00FD0425" w:rsidRDefault="00BB1805" w:rsidP="00BB1805">
      <w:pPr>
        <w:pStyle w:val="PL"/>
        <w:rPr>
          <w:snapToGrid w:val="0"/>
        </w:rPr>
      </w:pPr>
    </w:p>
    <w:p w14:paraId="3A69FE3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49704D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65ECED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543F075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09FDE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5F856D" w14:textId="77777777" w:rsidR="00BB1805" w:rsidRPr="00FD0425" w:rsidRDefault="00BB1805" w:rsidP="00BB1805">
      <w:pPr>
        <w:pStyle w:val="PL"/>
        <w:rPr>
          <w:snapToGrid w:val="0"/>
        </w:rPr>
      </w:pPr>
    </w:p>
    <w:p w14:paraId="368E8B0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ProtocolIE-ContainerPair {XNAP-PROTOCOL-IES-PAIR : IEsSetParam} ::=</w:t>
      </w:r>
    </w:p>
    <w:p w14:paraId="1577682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20E267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28A56A61" w14:textId="77777777" w:rsidR="00BB1805" w:rsidRPr="00FD0425" w:rsidRDefault="00BB1805" w:rsidP="00BB1805">
      <w:pPr>
        <w:pStyle w:val="PL"/>
        <w:rPr>
          <w:snapToGrid w:val="0"/>
        </w:rPr>
      </w:pPr>
    </w:p>
    <w:p w14:paraId="6CEED92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220DF68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0CB6690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4CE8649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0A69064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7A217A9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1692602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E40041" w14:textId="77777777" w:rsidR="00BB1805" w:rsidRPr="00FD0425" w:rsidRDefault="00BB1805" w:rsidP="00BB1805">
      <w:pPr>
        <w:pStyle w:val="PL"/>
        <w:rPr>
          <w:snapToGrid w:val="0"/>
        </w:rPr>
      </w:pPr>
    </w:p>
    <w:p w14:paraId="6AEA9C3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790689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FC941B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4ACA9D9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0C4BC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C4B5D1" w14:textId="77777777" w:rsidR="00BB1805" w:rsidRPr="00FD0425" w:rsidRDefault="00BB1805" w:rsidP="00BB1805">
      <w:pPr>
        <w:pStyle w:val="PL"/>
        <w:rPr>
          <w:snapToGrid w:val="0"/>
        </w:rPr>
      </w:pPr>
    </w:p>
    <w:p w14:paraId="297FCB3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26A326D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5C14D7B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26A5A097" w14:textId="77777777" w:rsidR="00BB1805" w:rsidRPr="00FD0425" w:rsidRDefault="00BB1805" w:rsidP="00BB1805">
      <w:pPr>
        <w:pStyle w:val="PL"/>
        <w:rPr>
          <w:snapToGrid w:val="0"/>
        </w:rPr>
      </w:pPr>
    </w:p>
    <w:p w14:paraId="3B0E9167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38ED006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7734223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261077F0" w14:textId="77777777" w:rsidR="00BB1805" w:rsidRPr="00FD0425" w:rsidRDefault="00BB1805" w:rsidP="00BB1805">
      <w:pPr>
        <w:pStyle w:val="PL"/>
        <w:rPr>
          <w:snapToGrid w:val="0"/>
        </w:rPr>
      </w:pPr>
    </w:p>
    <w:p w14:paraId="60D5E64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EF7B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5DB079" w14:textId="77777777" w:rsidR="00BB1805" w:rsidRPr="00FD0425" w:rsidRDefault="00BB1805" w:rsidP="00BB180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3348098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A2EF70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C882A4" w14:textId="77777777" w:rsidR="00BB1805" w:rsidRPr="00FD0425" w:rsidRDefault="00BB1805" w:rsidP="00BB1805">
      <w:pPr>
        <w:pStyle w:val="PL"/>
        <w:rPr>
          <w:snapToGrid w:val="0"/>
        </w:rPr>
      </w:pPr>
    </w:p>
    <w:p w14:paraId="0D48973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34DEA17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5BE5A680" w14:textId="77777777" w:rsidR="00BB1805" w:rsidRPr="00FD0425" w:rsidRDefault="00BB1805" w:rsidP="00BB1805">
      <w:pPr>
        <w:pStyle w:val="PL"/>
        <w:rPr>
          <w:snapToGrid w:val="0"/>
        </w:rPr>
      </w:pPr>
    </w:p>
    <w:p w14:paraId="14316CE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472B525A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6403134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6507305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5FD606CB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CF7263" w14:textId="77777777" w:rsidR="00BB1805" w:rsidRPr="00FD0425" w:rsidRDefault="00BB1805" w:rsidP="00BB1805">
      <w:pPr>
        <w:pStyle w:val="PL"/>
        <w:rPr>
          <w:snapToGrid w:val="0"/>
        </w:rPr>
      </w:pPr>
    </w:p>
    <w:p w14:paraId="2164153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8F6D66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64AA4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54E59041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DBF073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A40F4B" w14:textId="77777777" w:rsidR="00BB1805" w:rsidRPr="00FD0425" w:rsidRDefault="00BB1805" w:rsidP="00BB1805">
      <w:pPr>
        <w:pStyle w:val="PL"/>
        <w:rPr>
          <w:snapToGrid w:val="0"/>
        </w:rPr>
      </w:pPr>
    </w:p>
    <w:p w14:paraId="6DEB8DD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00ACF93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06E0E4AF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7CB1C82A" w14:textId="77777777" w:rsidR="00BB1805" w:rsidRPr="00FD0425" w:rsidRDefault="00BB1805" w:rsidP="00BB1805">
      <w:pPr>
        <w:pStyle w:val="PL"/>
        <w:rPr>
          <w:snapToGrid w:val="0"/>
        </w:rPr>
      </w:pPr>
    </w:p>
    <w:p w14:paraId="4B59009C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307940F5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6BDBA2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279AC754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7DDA998" w14:textId="77777777" w:rsidR="00BB1805" w:rsidRPr="00FD0425" w:rsidRDefault="00BB1805" w:rsidP="00BB180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02262" w14:textId="77777777" w:rsidR="00BB1805" w:rsidRPr="00FD0425" w:rsidRDefault="00BB1805" w:rsidP="00BB1805">
      <w:pPr>
        <w:pStyle w:val="PL"/>
        <w:rPr>
          <w:snapToGrid w:val="0"/>
        </w:rPr>
      </w:pPr>
    </w:p>
    <w:p w14:paraId="1EF3CE50" w14:textId="77777777" w:rsidR="00BB1805" w:rsidRPr="00FD0425" w:rsidRDefault="00BB1805" w:rsidP="00BB1805">
      <w:pPr>
        <w:pStyle w:val="PL"/>
      </w:pPr>
      <w:r w:rsidRPr="00FD0425">
        <w:rPr>
          <w:snapToGrid w:val="0"/>
        </w:rPr>
        <w:t>END</w:t>
      </w:r>
    </w:p>
    <w:p w14:paraId="0A3E9C32" w14:textId="77777777" w:rsidR="00BB1805" w:rsidRPr="00FD0425" w:rsidRDefault="00BB1805" w:rsidP="00BB18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DD8305B" w14:textId="77777777"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14:paraId="4AC8F7B8" w14:textId="77777777" w:rsidTr="00B36F13">
        <w:tc>
          <w:tcPr>
            <w:tcW w:w="9629" w:type="dxa"/>
            <w:shd w:val="clear" w:color="auto" w:fill="D9D9D9" w:themeFill="background1" w:themeFillShade="D9"/>
          </w:tcPr>
          <w:p w14:paraId="59C3E22E" w14:textId="77777777"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1AD43519" w14:textId="77777777"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377E7" w14:textId="77777777" w:rsidR="00B34D8C" w:rsidRDefault="00B34D8C">
      <w:r>
        <w:separator/>
      </w:r>
    </w:p>
  </w:endnote>
  <w:endnote w:type="continuationSeparator" w:id="0">
    <w:p w14:paraId="7E8F2243" w14:textId="77777777" w:rsidR="00B34D8C" w:rsidRDefault="00B34D8C">
      <w:r>
        <w:continuationSeparator/>
      </w:r>
    </w:p>
  </w:endnote>
  <w:endnote w:type="continuationNotice" w:id="1">
    <w:p w14:paraId="481307D3" w14:textId="77777777" w:rsidR="00B34D8C" w:rsidRDefault="00B34D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27BC9" w14:textId="77777777" w:rsidR="00BB1805" w:rsidRDefault="00BB18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5A00D" w14:textId="77777777" w:rsidR="00BB1805" w:rsidRDefault="00BB18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CBB99" w14:textId="77777777" w:rsidR="00BB1805" w:rsidRDefault="00BB1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68F06" w14:textId="77777777" w:rsidR="00B34D8C" w:rsidRDefault="00B34D8C">
      <w:r>
        <w:separator/>
      </w:r>
    </w:p>
  </w:footnote>
  <w:footnote w:type="continuationSeparator" w:id="0">
    <w:p w14:paraId="21ADED62" w14:textId="77777777" w:rsidR="00B34D8C" w:rsidRDefault="00B34D8C">
      <w:r>
        <w:continuationSeparator/>
      </w:r>
    </w:p>
  </w:footnote>
  <w:footnote w:type="continuationNotice" w:id="1">
    <w:p w14:paraId="368C7FC4" w14:textId="77777777" w:rsidR="00B34D8C" w:rsidRDefault="00B34D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9B1C" w14:textId="77777777" w:rsidR="00BB1805" w:rsidRDefault="00BB18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82611" w14:textId="77777777" w:rsidR="00BB1805" w:rsidRDefault="00BB1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3DE81" w14:textId="77777777" w:rsidR="00BB1805" w:rsidRDefault="00BB18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FFE" w14:textId="77777777" w:rsidR="00BB1805" w:rsidRDefault="00BB18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C9C73" w14:textId="77777777" w:rsidR="00BB1805" w:rsidRDefault="00BB180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98DB" w14:textId="77777777" w:rsidR="00BB1805" w:rsidRDefault="00BB1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90"/>
    <w:rsid w:val="000216FA"/>
    <w:rsid w:val="00022CC0"/>
    <w:rsid w:val="00022E4A"/>
    <w:rsid w:val="0002709E"/>
    <w:rsid w:val="0003236A"/>
    <w:rsid w:val="000402E5"/>
    <w:rsid w:val="000426B8"/>
    <w:rsid w:val="00042D5A"/>
    <w:rsid w:val="00050D09"/>
    <w:rsid w:val="00050E44"/>
    <w:rsid w:val="00051279"/>
    <w:rsid w:val="000559EB"/>
    <w:rsid w:val="00064808"/>
    <w:rsid w:val="0006522F"/>
    <w:rsid w:val="000A4B6C"/>
    <w:rsid w:val="000A6394"/>
    <w:rsid w:val="000B241A"/>
    <w:rsid w:val="000B7FED"/>
    <w:rsid w:val="000C038A"/>
    <w:rsid w:val="000C4478"/>
    <w:rsid w:val="000C6598"/>
    <w:rsid w:val="000D2B60"/>
    <w:rsid w:val="000E541A"/>
    <w:rsid w:val="0010473C"/>
    <w:rsid w:val="00117C2A"/>
    <w:rsid w:val="00122763"/>
    <w:rsid w:val="00123A55"/>
    <w:rsid w:val="0013371A"/>
    <w:rsid w:val="00133AFE"/>
    <w:rsid w:val="00145D43"/>
    <w:rsid w:val="001549CC"/>
    <w:rsid w:val="00163E95"/>
    <w:rsid w:val="00170E1A"/>
    <w:rsid w:val="00171EFC"/>
    <w:rsid w:val="00176C14"/>
    <w:rsid w:val="00192C46"/>
    <w:rsid w:val="00193278"/>
    <w:rsid w:val="001A08B3"/>
    <w:rsid w:val="001A239F"/>
    <w:rsid w:val="001A7B60"/>
    <w:rsid w:val="001B477F"/>
    <w:rsid w:val="001B52F0"/>
    <w:rsid w:val="001B7A65"/>
    <w:rsid w:val="001D7307"/>
    <w:rsid w:val="001E41F3"/>
    <w:rsid w:val="001F42C6"/>
    <w:rsid w:val="001F791B"/>
    <w:rsid w:val="002004B1"/>
    <w:rsid w:val="0020518C"/>
    <w:rsid w:val="00214EE1"/>
    <w:rsid w:val="0021530F"/>
    <w:rsid w:val="0022207A"/>
    <w:rsid w:val="00227345"/>
    <w:rsid w:val="0023569F"/>
    <w:rsid w:val="0024092E"/>
    <w:rsid w:val="002460E5"/>
    <w:rsid w:val="0025012F"/>
    <w:rsid w:val="002555CD"/>
    <w:rsid w:val="0025726F"/>
    <w:rsid w:val="0026004D"/>
    <w:rsid w:val="002640DD"/>
    <w:rsid w:val="00270F13"/>
    <w:rsid w:val="00273152"/>
    <w:rsid w:val="00275D12"/>
    <w:rsid w:val="002835C0"/>
    <w:rsid w:val="00283B35"/>
    <w:rsid w:val="00284FEB"/>
    <w:rsid w:val="002860C4"/>
    <w:rsid w:val="002B5741"/>
    <w:rsid w:val="002C438C"/>
    <w:rsid w:val="002E054E"/>
    <w:rsid w:val="002F1770"/>
    <w:rsid w:val="00304249"/>
    <w:rsid w:val="00304BFE"/>
    <w:rsid w:val="00305409"/>
    <w:rsid w:val="00312F1E"/>
    <w:rsid w:val="00313805"/>
    <w:rsid w:val="003179FA"/>
    <w:rsid w:val="003317B2"/>
    <w:rsid w:val="00334744"/>
    <w:rsid w:val="00336CAB"/>
    <w:rsid w:val="00337FE4"/>
    <w:rsid w:val="00346845"/>
    <w:rsid w:val="003609EF"/>
    <w:rsid w:val="0036231A"/>
    <w:rsid w:val="00367560"/>
    <w:rsid w:val="00374B43"/>
    <w:rsid w:val="00374DD4"/>
    <w:rsid w:val="00375EC0"/>
    <w:rsid w:val="0038561E"/>
    <w:rsid w:val="00386FBC"/>
    <w:rsid w:val="003871A0"/>
    <w:rsid w:val="003A210C"/>
    <w:rsid w:val="003B4E94"/>
    <w:rsid w:val="003B76C5"/>
    <w:rsid w:val="003C3711"/>
    <w:rsid w:val="003C6F1F"/>
    <w:rsid w:val="003D5C3D"/>
    <w:rsid w:val="003E1A36"/>
    <w:rsid w:val="00402527"/>
    <w:rsid w:val="00410371"/>
    <w:rsid w:val="00411B66"/>
    <w:rsid w:val="00420ACF"/>
    <w:rsid w:val="004242F1"/>
    <w:rsid w:val="00425C63"/>
    <w:rsid w:val="00445AD9"/>
    <w:rsid w:val="00451667"/>
    <w:rsid w:val="004551EA"/>
    <w:rsid w:val="00471DAF"/>
    <w:rsid w:val="004743B8"/>
    <w:rsid w:val="00480F86"/>
    <w:rsid w:val="00483310"/>
    <w:rsid w:val="00486518"/>
    <w:rsid w:val="00494ECD"/>
    <w:rsid w:val="004952CC"/>
    <w:rsid w:val="004962D5"/>
    <w:rsid w:val="004B272D"/>
    <w:rsid w:val="004B5AAE"/>
    <w:rsid w:val="004B5EAA"/>
    <w:rsid w:val="004B75B7"/>
    <w:rsid w:val="004C0D7C"/>
    <w:rsid w:val="004D4D8B"/>
    <w:rsid w:val="004F096A"/>
    <w:rsid w:val="00500AB1"/>
    <w:rsid w:val="005107B4"/>
    <w:rsid w:val="00513622"/>
    <w:rsid w:val="0051580D"/>
    <w:rsid w:val="00516973"/>
    <w:rsid w:val="00522D82"/>
    <w:rsid w:val="00534A8C"/>
    <w:rsid w:val="0054164A"/>
    <w:rsid w:val="00547111"/>
    <w:rsid w:val="00550F86"/>
    <w:rsid w:val="00550FA1"/>
    <w:rsid w:val="00551D80"/>
    <w:rsid w:val="005540EC"/>
    <w:rsid w:val="00562F4B"/>
    <w:rsid w:val="005654F3"/>
    <w:rsid w:val="00565901"/>
    <w:rsid w:val="00586FFF"/>
    <w:rsid w:val="00592D74"/>
    <w:rsid w:val="005A0454"/>
    <w:rsid w:val="005A5C1B"/>
    <w:rsid w:val="005C4D56"/>
    <w:rsid w:val="005D686D"/>
    <w:rsid w:val="005E2C44"/>
    <w:rsid w:val="005E6839"/>
    <w:rsid w:val="005F6FB3"/>
    <w:rsid w:val="0060343B"/>
    <w:rsid w:val="00613547"/>
    <w:rsid w:val="00615FFD"/>
    <w:rsid w:val="00621188"/>
    <w:rsid w:val="0062201B"/>
    <w:rsid w:val="006257ED"/>
    <w:rsid w:val="00636237"/>
    <w:rsid w:val="006403F5"/>
    <w:rsid w:val="00672341"/>
    <w:rsid w:val="00680170"/>
    <w:rsid w:val="0069153D"/>
    <w:rsid w:val="00692310"/>
    <w:rsid w:val="00695808"/>
    <w:rsid w:val="006A3583"/>
    <w:rsid w:val="006A51A7"/>
    <w:rsid w:val="006B1A54"/>
    <w:rsid w:val="006B46FB"/>
    <w:rsid w:val="006E21FB"/>
    <w:rsid w:val="006E56A8"/>
    <w:rsid w:val="006F68FD"/>
    <w:rsid w:val="00705FF5"/>
    <w:rsid w:val="0071757C"/>
    <w:rsid w:val="00721114"/>
    <w:rsid w:val="0072207A"/>
    <w:rsid w:val="00727FE6"/>
    <w:rsid w:val="00730463"/>
    <w:rsid w:val="007358FB"/>
    <w:rsid w:val="00740D11"/>
    <w:rsid w:val="0075076B"/>
    <w:rsid w:val="0075163D"/>
    <w:rsid w:val="00752EE1"/>
    <w:rsid w:val="007609FD"/>
    <w:rsid w:val="00762334"/>
    <w:rsid w:val="00763414"/>
    <w:rsid w:val="00765F29"/>
    <w:rsid w:val="00777A18"/>
    <w:rsid w:val="00792342"/>
    <w:rsid w:val="007977A8"/>
    <w:rsid w:val="00797C1B"/>
    <w:rsid w:val="007B512A"/>
    <w:rsid w:val="007C2097"/>
    <w:rsid w:val="007D6A07"/>
    <w:rsid w:val="007E6D45"/>
    <w:rsid w:val="007E72C6"/>
    <w:rsid w:val="007F7259"/>
    <w:rsid w:val="008040A8"/>
    <w:rsid w:val="00807F3A"/>
    <w:rsid w:val="00810C4D"/>
    <w:rsid w:val="00817A4A"/>
    <w:rsid w:val="00824859"/>
    <w:rsid w:val="00825955"/>
    <w:rsid w:val="008279FA"/>
    <w:rsid w:val="00831E49"/>
    <w:rsid w:val="008360FF"/>
    <w:rsid w:val="00836BC2"/>
    <w:rsid w:val="008510C3"/>
    <w:rsid w:val="008626E7"/>
    <w:rsid w:val="00870EE7"/>
    <w:rsid w:val="0087423A"/>
    <w:rsid w:val="00877164"/>
    <w:rsid w:val="008863B9"/>
    <w:rsid w:val="00887E8C"/>
    <w:rsid w:val="00896380"/>
    <w:rsid w:val="008A45A6"/>
    <w:rsid w:val="008A7B30"/>
    <w:rsid w:val="008C23D0"/>
    <w:rsid w:val="008D4151"/>
    <w:rsid w:val="008D45CC"/>
    <w:rsid w:val="008E1F9F"/>
    <w:rsid w:val="008E3A27"/>
    <w:rsid w:val="008F1B40"/>
    <w:rsid w:val="008F686C"/>
    <w:rsid w:val="00900914"/>
    <w:rsid w:val="009058EA"/>
    <w:rsid w:val="00913055"/>
    <w:rsid w:val="0091478C"/>
    <w:rsid w:val="009148DE"/>
    <w:rsid w:val="009228CF"/>
    <w:rsid w:val="00941E30"/>
    <w:rsid w:val="00945051"/>
    <w:rsid w:val="00967989"/>
    <w:rsid w:val="00974994"/>
    <w:rsid w:val="009777D9"/>
    <w:rsid w:val="00984B58"/>
    <w:rsid w:val="00991B88"/>
    <w:rsid w:val="009A5753"/>
    <w:rsid w:val="009A579D"/>
    <w:rsid w:val="009B5375"/>
    <w:rsid w:val="009C4D6D"/>
    <w:rsid w:val="009C6788"/>
    <w:rsid w:val="009D6B36"/>
    <w:rsid w:val="009E3297"/>
    <w:rsid w:val="009F1E5B"/>
    <w:rsid w:val="009F734F"/>
    <w:rsid w:val="00A14D05"/>
    <w:rsid w:val="00A14D8D"/>
    <w:rsid w:val="00A1656A"/>
    <w:rsid w:val="00A246B6"/>
    <w:rsid w:val="00A33A2E"/>
    <w:rsid w:val="00A35929"/>
    <w:rsid w:val="00A436EC"/>
    <w:rsid w:val="00A466D7"/>
    <w:rsid w:val="00A47E70"/>
    <w:rsid w:val="00A50CF0"/>
    <w:rsid w:val="00A5729B"/>
    <w:rsid w:val="00A63770"/>
    <w:rsid w:val="00A70912"/>
    <w:rsid w:val="00A7278B"/>
    <w:rsid w:val="00A7671C"/>
    <w:rsid w:val="00A82034"/>
    <w:rsid w:val="00A91331"/>
    <w:rsid w:val="00A95A0A"/>
    <w:rsid w:val="00A95F4E"/>
    <w:rsid w:val="00A97002"/>
    <w:rsid w:val="00AA2CBC"/>
    <w:rsid w:val="00AB5557"/>
    <w:rsid w:val="00AC5820"/>
    <w:rsid w:val="00AC6F22"/>
    <w:rsid w:val="00AD1CD8"/>
    <w:rsid w:val="00AD7922"/>
    <w:rsid w:val="00AE690D"/>
    <w:rsid w:val="00B1387D"/>
    <w:rsid w:val="00B258BB"/>
    <w:rsid w:val="00B32C95"/>
    <w:rsid w:val="00B34D8C"/>
    <w:rsid w:val="00B36F13"/>
    <w:rsid w:val="00B45D22"/>
    <w:rsid w:val="00B52293"/>
    <w:rsid w:val="00B6749F"/>
    <w:rsid w:val="00B67B97"/>
    <w:rsid w:val="00B75C24"/>
    <w:rsid w:val="00B930E5"/>
    <w:rsid w:val="00B968C8"/>
    <w:rsid w:val="00B96E32"/>
    <w:rsid w:val="00BA3EC5"/>
    <w:rsid w:val="00BA51D9"/>
    <w:rsid w:val="00BB1805"/>
    <w:rsid w:val="00BB5DFC"/>
    <w:rsid w:val="00BC0261"/>
    <w:rsid w:val="00BC0F1A"/>
    <w:rsid w:val="00BC3187"/>
    <w:rsid w:val="00BD279D"/>
    <w:rsid w:val="00BD2EF2"/>
    <w:rsid w:val="00BD6BB8"/>
    <w:rsid w:val="00BE0736"/>
    <w:rsid w:val="00C064E6"/>
    <w:rsid w:val="00C249DD"/>
    <w:rsid w:val="00C27B58"/>
    <w:rsid w:val="00C36133"/>
    <w:rsid w:val="00C45748"/>
    <w:rsid w:val="00C668E8"/>
    <w:rsid w:val="00C66BA2"/>
    <w:rsid w:val="00C80811"/>
    <w:rsid w:val="00C81E0D"/>
    <w:rsid w:val="00C863A2"/>
    <w:rsid w:val="00C95985"/>
    <w:rsid w:val="00CA4704"/>
    <w:rsid w:val="00CB4168"/>
    <w:rsid w:val="00CC4CD1"/>
    <w:rsid w:val="00CC5026"/>
    <w:rsid w:val="00CC6567"/>
    <w:rsid w:val="00CC68D0"/>
    <w:rsid w:val="00CD4F03"/>
    <w:rsid w:val="00CD63B4"/>
    <w:rsid w:val="00CE408D"/>
    <w:rsid w:val="00CE651D"/>
    <w:rsid w:val="00CF17CB"/>
    <w:rsid w:val="00D03F9A"/>
    <w:rsid w:val="00D04159"/>
    <w:rsid w:val="00D06D51"/>
    <w:rsid w:val="00D16A3F"/>
    <w:rsid w:val="00D22FFE"/>
    <w:rsid w:val="00D23164"/>
    <w:rsid w:val="00D24991"/>
    <w:rsid w:val="00D302AD"/>
    <w:rsid w:val="00D402D6"/>
    <w:rsid w:val="00D40E91"/>
    <w:rsid w:val="00D50255"/>
    <w:rsid w:val="00D544C6"/>
    <w:rsid w:val="00D62187"/>
    <w:rsid w:val="00D66520"/>
    <w:rsid w:val="00D8622D"/>
    <w:rsid w:val="00D91460"/>
    <w:rsid w:val="00D94576"/>
    <w:rsid w:val="00D979F4"/>
    <w:rsid w:val="00DA3A9C"/>
    <w:rsid w:val="00DA3C26"/>
    <w:rsid w:val="00DA50D6"/>
    <w:rsid w:val="00DB484B"/>
    <w:rsid w:val="00DC37D3"/>
    <w:rsid w:val="00DC584E"/>
    <w:rsid w:val="00DD4D74"/>
    <w:rsid w:val="00DE14EE"/>
    <w:rsid w:val="00DE34CF"/>
    <w:rsid w:val="00DF3500"/>
    <w:rsid w:val="00DF596E"/>
    <w:rsid w:val="00E00534"/>
    <w:rsid w:val="00E05532"/>
    <w:rsid w:val="00E13F3D"/>
    <w:rsid w:val="00E1745B"/>
    <w:rsid w:val="00E2106B"/>
    <w:rsid w:val="00E308C2"/>
    <w:rsid w:val="00E31A37"/>
    <w:rsid w:val="00E34898"/>
    <w:rsid w:val="00E41D33"/>
    <w:rsid w:val="00E46ECB"/>
    <w:rsid w:val="00E54C50"/>
    <w:rsid w:val="00E650D0"/>
    <w:rsid w:val="00E9545E"/>
    <w:rsid w:val="00EB09B7"/>
    <w:rsid w:val="00EC4DB1"/>
    <w:rsid w:val="00ED47D5"/>
    <w:rsid w:val="00ED750E"/>
    <w:rsid w:val="00EE0333"/>
    <w:rsid w:val="00EE7D7C"/>
    <w:rsid w:val="00EF4BDF"/>
    <w:rsid w:val="00F027B0"/>
    <w:rsid w:val="00F02853"/>
    <w:rsid w:val="00F03B2E"/>
    <w:rsid w:val="00F058A2"/>
    <w:rsid w:val="00F12FBE"/>
    <w:rsid w:val="00F25D98"/>
    <w:rsid w:val="00F300FB"/>
    <w:rsid w:val="00F34509"/>
    <w:rsid w:val="00F44F17"/>
    <w:rsid w:val="00F4570C"/>
    <w:rsid w:val="00F51201"/>
    <w:rsid w:val="00F5547A"/>
    <w:rsid w:val="00F84B57"/>
    <w:rsid w:val="00F84F5B"/>
    <w:rsid w:val="00F91EDA"/>
    <w:rsid w:val="00FA081B"/>
    <w:rsid w:val="00FB6386"/>
    <w:rsid w:val="00FC2C84"/>
    <w:rsid w:val="00FD0380"/>
    <w:rsid w:val="00FE3ED9"/>
    <w:rsid w:val="00FE3F42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8A57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1E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character" w:customStyle="1" w:styleId="msoins0">
    <w:name w:val="msoins"/>
    <w:rsid w:val="004743B8"/>
  </w:style>
  <w:style w:type="character" w:customStyle="1" w:styleId="EditorsNoteZchn">
    <w:name w:val="Editor's Note Zchn"/>
    <w:rsid w:val="004743B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4743B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4743B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D439D-F112-4553-BDC2-054764D00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464</TotalTime>
  <Pages>27</Pages>
  <Words>34467</Words>
  <Characters>206804</Characters>
  <Application>Microsoft Office Word</Application>
  <DocSecurity>0</DocSecurity>
  <Lines>1723</Lines>
  <Paragraphs>481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159</cp:revision>
  <cp:lastPrinted>1899-12-31T23:00:00Z</cp:lastPrinted>
  <dcterms:created xsi:type="dcterms:W3CDTF">2019-11-25T10:13:00Z</dcterms:created>
  <dcterms:modified xsi:type="dcterms:W3CDTF">2020-06-10T09:58:00Z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24.02</vt:lpwstr>
  </property>
  <property fmtid="{D5CDD505-2E9C-101B-9397-08002B2CF9AE}" pid="7" name="EndDate">
    <vt:lpwstr>6.03.2020</vt:lpwstr>
  </property>
  <property fmtid="{D5CDD505-2E9C-101B-9397-08002B2CF9AE}" pid="8" name="Tdoc#">
    <vt:lpwstr>R3-201452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9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10.02.2019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